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4dd8" w14:paraId="e144dd8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0557D1">
        <w:t>ENIIP d.o.o. u stečaju, Zagreb, Shoping centar Prečko, Josipa S</w:t>
      </w:r>
      <w:r w:rsidR="00CF531D">
        <w:t>l</w:t>
      </w:r>
      <w:r w:rsidR="000557D1">
        <w:t>avenskog 1, OIB: 14458339743, 3. studenog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0557D1" w:rsidP="008E5CCB" w:rsidR="00873217">
      <w:pPr>
        <w:pStyle w:val="Odlomakpopisa"/>
        <w:numPr>
          <w:ilvl w:val="1"/>
          <w:numId w:val="15"/>
        </w:numPr>
        <w:jc w:val="both"/>
      </w:pPr>
      <w:r>
        <w:t>Ilija Filipović</w:t>
      </w:r>
      <w:r w:rsidR="00873217">
        <w:t xml:space="preserve">, Zagreb, </w:t>
      </w:r>
      <w:r>
        <w:t xml:space="preserve">Vilima Korejca 21, </w:t>
      </w:r>
      <w:r w:rsidR="00873217">
        <w:t xml:space="preserve">OIB: </w:t>
      </w:r>
      <w:r>
        <w:t>82165050923</w:t>
      </w:r>
      <w:r w:rsidR="00873217">
        <w:t xml:space="preserve">, </w:t>
      </w:r>
    </w:p>
    <w:p w:rsidRDefault="000557D1" w:rsidP="000557D1" w:rsidR="000557D1">
      <w:pPr>
        <w:pStyle w:val="Odlomakpopisa"/>
        <w:ind w:left="709"/>
        <w:jc w:val="both"/>
      </w:pPr>
      <w:r>
        <w:t xml:space="preserve">           </w:t>
      </w:r>
      <w:r w:rsidR="00873217">
        <w:t xml:space="preserve"> u iznosu od </w:t>
      </w:r>
      <w:r>
        <w:t xml:space="preserve">                                                                                   </w:t>
      </w:r>
      <w:r w:rsidR="00873217">
        <w:t xml:space="preserve"> </w:t>
      </w:r>
      <w:r>
        <w:t xml:space="preserve">112.732,28 kn </w:t>
      </w:r>
    </w:p>
    <w:p w:rsidRDefault="000557D1" w:rsidP="000557D1" w:rsidR="00873217">
      <w:pPr>
        <w:pStyle w:val="Odlomakpopisa"/>
        <w:numPr>
          <w:ilvl w:val="1"/>
          <w:numId w:val="15"/>
        </w:numPr>
        <w:jc w:val="both"/>
      </w:pPr>
      <w:r>
        <w:t>Ilija Filipović, Zagreb, Vilima Korejca 21, OIB: 82165050923,</w:t>
      </w:r>
    </w:p>
    <w:p w:rsidRDefault="000557D1" w:rsidP="000557D1" w:rsidR="000557D1">
      <w:pPr>
        <w:pStyle w:val="Odlomakpopisa"/>
        <w:ind w:left="1428"/>
        <w:jc w:val="both"/>
      </w:pPr>
      <w:r>
        <w:t>u iznosu od                                                                                       24.077,94 kn</w:t>
      </w:r>
    </w:p>
    <w:p w:rsidRDefault="000557D1" w:rsidP="000557D1" w:rsidR="000557D1">
      <w:pPr>
        <w:pStyle w:val="Odlomakpopisa"/>
        <w:ind w:left="709"/>
        <w:jc w:val="both"/>
      </w:pPr>
      <w:r>
        <w:t xml:space="preserve">1.3.     Mara Filipović, Zagreb, Vilima Korejca 21, </w:t>
      </w:r>
    </w:p>
    <w:p w:rsidRDefault="000557D1" w:rsidP="000557D1" w:rsidR="000557D1">
      <w:pPr>
        <w:pStyle w:val="Odlomakpopisa"/>
        <w:ind w:left="1428"/>
        <w:jc w:val="both"/>
      </w:pPr>
      <w:r>
        <w:t>OIB: 14458339743, u iznosu od                                                      21.574,44 kn</w:t>
      </w:r>
    </w:p>
    <w:p w:rsidRDefault="000557D1" w:rsidP="000557D1" w:rsidR="000557D1">
      <w:pPr>
        <w:pStyle w:val="Odlomakpopisa"/>
        <w:numPr>
          <w:ilvl w:val="1"/>
          <w:numId w:val="14"/>
        </w:numPr>
        <w:jc w:val="both"/>
      </w:pPr>
      <w:r>
        <w:t>Republika Hrvatska, Ministarstvo financija, Porezna uprava,</w:t>
      </w:r>
    </w:p>
    <w:p w:rsidRDefault="000557D1" w:rsidP="000557D1" w:rsidR="000557D1">
      <w:pPr>
        <w:pStyle w:val="Odlomakpopisa"/>
        <w:ind w:left="1128"/>
        <w:jc w:val="both"/>
      </w:pPr>
      <w:r>
        <w:t xml:space="preserve">Područni ured Zagreb, Zagreb, Av. Dubrovnik 32, </w:t>
      </w:r>
    </w:p>
    <w:p w:rsidRDefault="000557D1" w:rsidP="000557D1" w:rsidR="000557D1">
      <w:pPr>
        <w:pStyle w:val="Odlomakpopisa"/>
        <w:ind w:left="1128"/>
        <w:jc w:val="both"/>
      </w:pPr>
      <w:r>
        <w:t>OIB: 18683136487, u iznosu od                                                           58.918,97 kn</w:t>
      </w:r>
    </w:p>
    <w:p w:rsidRDefault="000557D1" w:rsidP="000557D1" w:rsidR="000557D1">
      <w:pPr>
        <w:pStyle w:val="Odlomakpopisa"/>
        <w:ind w:left="1428"/>
        <w:jc w:val="both"/>
      </w:pPr>
    </w:p>
    <w:p w:rsidRDefault="00C92400" w:rsidP="000557D1" w:rsidR="00B3371D">
      <w:pPr>
        <w:pStyle w:val="Odlomakpopisa"/>
        <w:numPr>
          <w:ilvl w:val="0"/>
          <w:numId w:val="14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B3371D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</w:t>
      </w:r>
      <w:r w:rsidR="00873217">
        <w:t>RH, Ministarstvo financija, Porezna uprava,</w:t>
      </w:r>
    </w:p>
    <w:p w:rsidRDefault="000557D1" w:rsidP="000557D1" w:rsidR="00873217">
      <w:pPr>
        <w:pStyle w:val="Odlomakpopisa"/>
        <w:spacing w:after="240"/>
        <w:ind w:left="1068"/>
        <w:jc w:val="both"/>
      </w:pPr>
      <w:r>
        <w:t xml:space="preserve"> </w:t>
      </w:r>
      <w:r w:rsidR="00873217">
        <w:t>Područni ured Zagreb, Av. Dubrovnik 32,</w:t>
      </w:r>
    </w:p>
    <w:p w:rsidRDefault="00873217" w:rsidP="00873217" w:rsidR="00873217">
      <w:pPr>
        <w:pStyle w:val="Odlomakpopisa"/>
        <w:spacing w:after="240"/>
        <w:ind w:left="1428"/>
        <w:jc w:val="both"/>
      </w:pPr>
      <w:r>
        <w:t xml:space="preserve">OIB: 18683136487, u iznosu od                                             </w:t>
      </w:r>
      <w:r w:rsidR="000557D1">
        <w:t xml:space="preserve">  </w:t>
      </w:r>
      <w:r>
        <w:t xml:space="preserve">    </w:t>
      </w:r>
      <w:r w:rsidR="000557D1">
        <w:t xml:space="preserve"> 530.088,11 kn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ACTOR MM d.o.o., Zagreb, Zagrebačka cesta 78,</w:t>
      </w:r>
    </w:p>
    <w:p w:rsidRDefault="000557D1" w:rsidP="000557D1" w:rsidR="000557D1">
      <w:pPr>
        <w:pStyle w:val="Odlomakpopisa"/>
        <w:spacing w:after="240"/>
        <w:ind w:left="1068"/>
        <w:jc w:val="both"/>
      </w:pPr>
      <w:r>
        <w:t>OIB: 95090525130, u iznosu od                                                            22.195,75 kn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ŽEPOH d.o.o., Zagreb, Horvatova 80, OIB: 25953903177,</w:t>
      </w:r>
    </w:p>
    <w:p w:rsidRDefault="000557D1" w:rsidP="000557D1" w:rsidR="000557D1">
      <w:pPr>
        <w:pStyle w:val="Odlomakpopisa"/>
        <w:spacing w:after="240"/>
        <w:ind w:left="1068"/>
        <w:jc w:val="both"/>
      </w:pPr>
      <w:r>
        <w:t>u iznosu od                                                                                               7.132,00 kn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>Hrvatske vode, Zagreb, Ulica grada Vukovara 220,</w:t>
      </w:r>
    </w:p>
    <w:p w:rsidRDefault="000557D1" w:rsidP="000557D1" w:rsidR="00873217">
      <w:pPr>
        <w:pStyle w:val="Odlomakpopisa"/>
        <w:spacing w:after="240"/>
        <w:ind w:left="1068"/>
        <w:jc w:val="both"/>
      </w:pPr>
      <w:r>
        <w:t>OIB: 28921383001, u iznosu od                                                                 715,12 kn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Grad Zagreb, Zagreb, Trg Stjepana Radića 1, </w:t>
      </w:r>
    </w:p>
    <w:p w:rsidRDefault="000557D1" w:rsidP="000557D1" w:rsidR="000557D1">
      <w:pPr>
        <w:pStyle w:val="Odlomakpopisa"/>
        <w:spacing w:after="240"/>
        <w:ind w:left="1068"/>
        <w:jc w:val="both"/>
      </w:pPr>
      <w:r>
        <w:t>OIB: 61817894937, u iznosu od                                                              5.067,21 kn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lastRenderedPageBreak/>
        <w:t xml:space="preserve"> WELCOME PRODUCTION d.o.o., Zagreb, Shoping centar</w:t>
      </w:r>
    </w:p>
    <w:p w:rsidRDefault="000557D1" w:rsidP="000557D1" w:rsidR="000557D1">
      <w:pPr>
        <w:pStyle w:val="Odlomakpopisa"/>
        <w:spacing w:after="240"/>
        <w:ind w:left="1068"/>
        <w:jc w:val="both"/>
      </w:pPr>
      <w:r>
        <w:t xml:space="preserve">Prečko, Josipa Slavenskog 1, OIB: 14458339743, </w:t>
      </w:r>
    </w:p>
    <w:p w:rsidRDefault="000557D1" w:rsidP="000557D1" w:rsidR="000557D1">
      <w:pPr>
        <w:pStyle w:val="Odlomakpopisa"/>
        <w:spacing w:after="240"/>
        <w:ind w:left="1068"/>
        <w:jc w:val="both"/>
      </w:pPr>
      <w:r>
        <w:t>u iznosu od                                                                                           258.163,65 kn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Ilija Filipović, Zagreb, Vilima Korejca 21, OIB: 82165050923,</w:t>
      </w:r>
    </w:p>
    <w:p w:rsidRDefault="000557D1" w:rsidP="000557D1" w:rsidR="000557D1">
      <w:pPr>
        <w:pStyle w:val="Odlomakpopisa"/>
        <w:spacing w:after="240"/>
        <w:ind w:left="1068"/>
        <w:jc w:val="both"/>
      </w:pPr>
      <w:r>
        <w:t>u iznosu od</w:t>
      </w:r>
      <w:r w:rsidR="00FC0892">
        <w:t xml:space="preserve">                                                                                            </w:t>
      </w:r>
      <w:r>
        <w:t xml:space="preserve"> </w:t>
      </w:r>
      <w:r w:rsidR="00FC0892">
        <w:t>93.702,40 kn</w:t>
      </w:r>
    </w:p>
    <w:p w:rsidRDefault="00FC0892" w:rsidP="000557D1" w:rsidR="00FC0892">
      <w:pPr>
        <w:pStyle w:val="Odlomakpopisa"/>
        <w:ind w:left="1080"/>
        <w:jc w:val="both"/>
      </w:pPr>
    </w:p>
    <w:p w:rsidRDefault="00FC0892" w:rsidP="000557D1" w:rsidR="00FC0892">
      <w:pPr>
        <w:pStyle w:val="Odlomakpopisa"/>
        <w:ind w:left="1080"/>
        <w:jc w:val="both"/>
      </w:pPr>
    </w:p>
    <w:p w:rsidRDefault="000557D1" w:rsidP="000557D1" w:rsidR="00E16331">
      <w:pPr>
        <w:pStyle w:val="Odlomakpopisa"/>
        <w:numPr>
          <w:ilvl w:val="0"/>
          <w:numId w:val="14"/>
        </w:numPr>
        <w:jc w:val="both"/>
      </w:pPr>
      <w:r>
        <w:t>Osporene tražbine drugog višeg isplatnog reda:</w:t>
      </w:r>
    </w:p>
    <w:p w:rsidRDefault="000557D1" w:rsidP="000557D1" w:rsidR="000557D1">
      <w:pPr>
        <w:jc w:val="both"/>
      </w:pPr>
    </w:p>
    <w:p w:rsidRDefault="000557D1" w:rsidP="000557D1" w:rsidR="000557D1">
      <w:pPr>
        <w:jc w:val="both"/>
      </w:pPr>
      <w:r>
        <w:tab/>
        <w:t xml:space="preserve">3.1. Ilija  Filipović, Zagreb, Vilima Korejca 21, OIB: 82165050923, </w:t>
      </w:r>
    </w:p>
    <w:p w:rsidRDefault="000557D1" w:rsidP="000557D1" w:rsidR="000557D1">
      <w:pPr>
        <w:jc w:val="both"/>
      </w:pPr>
      <w:r>
        <w:t xml:space="preserve">      </w:t>
      </w:r>
      <w:r>
        <w:tab/>
        <w:t xml:space="preserve">       u iznosu od                                                                                             4.070,00 kn</w:t>
      </w:r>
    </w:p>
    <w:p w:rsidRDefault="000557D1" w:rsidP="000557D1" w:rsidR="000557D1">
      <w:pPr>
        <w:jc w:val="both"/>
      </w:pPr>
    </w:p>
    <w:p w:rsidRDefault="000557D1" w:rsidP="000557D1" w:rsidR="000557D1">
      <w:pPr>
        <w:jc w:val="both"/>
      </w:pPr>
    </w:p>
    <w:p w:rsidRDefault="000557D1" w:rsidP="000557D1" w:rsidR="000557D1" w:rsidRPr="00E16331">
      <w:pPr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0557D1">
        <w:t>3. studenog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7E1" w:rsidR="007537E1">
      <w:r>
        <w:separator/>
      </w:r>
    </w:p>
  </w:endnote>
  <w:endnote w:id="0" w:type="continuationSeparator">
    <w:p w:rsidRDefault="007537E1" w:rsidR="00753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7E1" w:rsidR="007537E1">
      <w:r>
        <w:separator/>
      </w:r>
    </w:p>
  </w:footnote>
  <w:footnote w:id="0" w:type="continuationSeparator">
    <w:p w:rsidRDefault="007537E1" w:rsidR="00753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3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557D1">
      <w:t>2217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31D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0557D1">
      <w:t>2217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12"/>
  </w:num>
  <w:num w:numId="8">
    <w:abstractNumId w:val="16"/>
  </w:num>
  <w:num w:numId="9">
    <w:abstractNumId w:val="4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6"/>
  </w:num>
  <w:num w:numId="18">
    <w:abstractNumId w:val="8"/>
  </w:num>
  <w:num w:numId="19">
    <w:abstractNumId w:val="13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CF531D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C0892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89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89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89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89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89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89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89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89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St-2217/2016-36</izvorni_sadrzaj>
    <derivirana_varijabla naziv="DomainObject.Oznaka_1">St-2217/2016-36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ENIIP d.o.o. zastupanog po punomoćniku Ilija Filipović</izvorni_sadrzaj>
    <derivirana_varijabla naziv="DomainObject.Predmet.ProtustrankaFormated_1">  ENIIP d.o.o. zastupanog po punomoćniku Ilija Filipović</derivirana_varijabla>
  </DomainObject.Predmet.ProtustrankaFormated>
  <DomainObject.Predmet.ProtustrankaFormatedOIB>
    <izvorni_sadrzaj>  ENIIP d.o.o., OIB 14458339743 zastupanog po punomoćniku Ilija Filipović</izvorni_sadrzaj>
    <derivirana_varijabla naziv="DomainObject.Predmet.ProtustrankaFormatedOIB_1">  ENIIP d.o.o., OIB 14458339743 zastupanog po punomoćniku Ilija Filipović</derivirana_varijabla>
  </DomainObject.Predmet.ProtustrankaFormatedOIB>
  <DomainObject.Predmet.ProtustrankaFormatedWithAdress>
    <izvorni_sadrzaj> ENIIP d.o.o., Shoping centar Prečko, Josipa Slavenskog 1, 10000 Zagreb zastupanog po punomoćniku Ilija Filipović</izvorni_sadrzaj>
    <derivirana_varijabla naziv="DomainObject.Predmet.ProtustrankaFormatedWithAdress_1"> ENIIP d.o.o., Shoping centar Prečko, Josipa Slavenskog 1, 10000 Zagreb zastupanog po punomoćniku Ilija Filipović</derivirana_varijabla>
  </DomainObject.Predmet.ProtustrankaFormatedWithAdress>
  <DomainObject.Predmet.ProtustrankaFormatedWithAdressOIB>
    <izvorni_sadrzaj> ENIIP d.o.o., OIB 14458339743, Shoping centar Prečko, Josipa Slavenskog 1, 10000 Zagreb zastupanog po punomoćniku Ilija Filipović</izvorni_sadrzaj>
    <derivirana_varijabla naziv="DomainObject.Predmet.ProtustrankaFormatedWithAdressOIB_1"> ENIIP d.o.o.,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Shoping centar Prečko, Josipa Slavenskog 1, 10000 Zagreb</izvorni_sadrzaj>
    <derivirana_varijabla naziv="DomainObject.Predmet.ProtustrankaWithAdress_1">ENIIP d.o.o. Shoping centar Prečko, Josipa Slavenskog 1, 10000 Zagreb</derivirana_varijabla>
  </DomainObject.Predmet.ProtustrankaWithAdress>
  <DomainObject.Predmet.ProtustrankaWithAdressOIB>
    <izvorni_sadrzaj>ENIIP d.o.o., OIB 14458339743, Shoping centar Prečko, Josipa Slavenskog 1, 10000 Zagreb</izvorni_sadrzaj>
    <derivirana_varijabla naziv="DomainObject.Predmet.ProtustrankaWithAdressOIB_1">ENIIP d.o.o., OIB 14458339743, Shoping centar Prečko, Josipa Slavenskog 1, 10000 Zagreb</derivirana_varijabla>
  </DomainObject.Predmet.ProtustrankaWithAdressOIB>
  <DomainObject.Predmet.ProtustrankaNazivFormated>
    <izvorni_sadrzaj>ENIIP d.o.o.</izvorni_sadrzaj>
    <derivirana_varijabla naziv="DomainObject.Predmet.ProtustrankaNazivFormated_1">ENIIP d.o.o.</derivirana_varijabla>
  </DomainObject.Predmet.ProtustrankaNazivFormated>
  <DomainObject.Predmet.ProtustrankaNazivFormatedOIB>
    <izvorni_sadrzaj>ENIIP d.o.o., OIB 14458339743</izvorni_sadrzaj>
    <derivirana_varijabla naziv="DomainObject.Predmet.ProtustrankaNazivFormatedOIB_1">ENIIP d.o.o.,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zastupanog po punomoćniku Ilija Filipović</item>
    </izvorni_sadrzaj>
    <derivirana_varijabla naziv="DomainObject.Predmet.ProtuStrankaListFormated_1">
      <item>ENIIP d.o.o. zastupanog po punomoćniku Ilija Filipović</item>
    </derivirana_varijabla>
  </DomainObject.Predmet.ProtuStrankaListFormated>
  <DomainObject.Predmet.ProtuStrankaListFormatedOIB>
    <izvorni_sadrzaj>
      <item>ENIIP d.o.o., OIB 14458339743 zastupanog po punomoćniku Ilija Filipović</item>
    </izvorni_sadrzaj>
    <derivirana_varijabla naziv="DomainObject.Predmet.ProtuStrankaListFormatedOIB_1">
      <item>ENIIP d.o.o., OIB 14458339743 zastupanog po punomoćniku Ilija Filipović</item>
    </derivirana_varijabla>
  </DomainObject.Predmet.ProtuStrankaListFormatedOIB>
  <DomainObject.Predmet.ProtuStrankaListFormatedWithAdress>
    <izvorni_sadrzaj>
      <item>ENIIP d.o.o., Shoping centar Prečko, Josipa Slavenskog 1, 10000 Zagreb zastupanog po punomoćniku Ilija Filipović</item>
    </izvorni_sadrzaj>
    <derivirana_varijabla naziv="DomainObject.Predmet.ProtuStrankaListFormatedWithAdress_1">
      <item>ENIIP d.o.o.,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d.o.o., OIB 14458339743, Shoping centar Prečko, Josipa Slavenskog 1, 10000 Zagreb zastupanog po punomoćniku Ilija Filipović</item>
    </izvorni_sadrzaj>
    <derivirana_varijabla naziv="DomainObject.Predmet.ProtuStrankaListFormatedWithAdressOIB_1">
      <item>ENIIP d.o.o.,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</item>
    </izvorni_sadrzaj>
    <derivirana_varijabla naziv="DomainObject.Predmet.ProtuStrankaListNazivFormated_1">
      <item>ENIIP d.o.o.</item>
    </derivirana_varijabla>
  </DomainObject.Predmet.ProtuStrankaListNazivFormated>
  <DomainObject.Predmet.ProtuStrankaListNazivFormatedOIB>
    <izvorni_sadrzaj>
      <item>ENIIP d.o.o., OIB 14458339743</item>
    </izvorni_sadrzaj>
    <derivirana_varijabla naziv="DomainObject.Predmet.ProtuStrankaListNazivFormatedOIB_1">
      <item>ENIIP d.o.o., OIB 14458339743</item>
    </derivirana_varijabla>
  </DomainObject.Predmet.ProtuStrankaListNazivFormatedOIB>
  <DomainObject.Predmet.OstaliListFormated>
    <izvorni_sadrzaj>
      <item>Ilija Filipović punomoćnik sudionika u postupku ENIIP d.o.o.</item>
    </izvorni_sadrzaj>
    <derivirana_varijabla naziv="DomainObject.Predmet.OstaliListFormated_1">
      <item>Ilija Filipović punomoćnik sudionika u postupku ENIIP d.o.o.</item>
    </derivirana_varijabla>
  </DomainObject.Predmet.OstaliListFormated>
  <DomainObject.Predmet.OstaliListFormatedOIB>
    <izvorni_sadrzaj>
      <item>Ilija Filipović, OIB 82165050923 punomoćnik sudionika u postupku ENIIP d.o.o.</item>
    </izvorni_sadrzaj>
    <derivirana_varijabla naziv="DomainObject.Predmet.OstaliListFormatedOIB_1">
      <item>Ilija Filipović, OIB 82165050923 punomoćnik sudionika u postupku ENIIP d.o.o.</item>
    </derivirana_varijabla>
  </DomainObject.Predmet.OstaliListFormatedOIB>
  <DomainObject.Predmet.OstaliListFormatedWithAdress>
    <izvorni_sadrzaj>
      <item>Ilija Filipović, Vilima Korajca 21, 10000 Zagreb punomoćnik sudionika u postupku ENIIP d.o.o.</item>
    </izvorni_sadrzaj>
    <derivirana_varijabla naziv="DomainObject.Predmet.OstaliListFormatedWithAdress_1">
      <item>Ilija Filipović, Vilima Korajca 21, 10000 Zagreb punomoćnik sudionika u postupku ENIIP d.o.o.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</item>
    </izvorni_sadrzaj>
    <derivirana_varijabla naziv="DomainObject.Predmet.OstaliListFormatedWithAdressOIB_1">
      <item>Ilija Filipović, OIB 82165050923, Vilima Korajca 21, 10000 Zagreb punomoćnik sudionika u postupku ENIIP d.o.o.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St-2217/2016-36</izvorni_sadrzaj>
    <derivirana_varijabla naziv="DomainObject.PoslovniBrojDokumenta_1">St-2217/2016-36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</izvorni_sadrzaj>
    <derivirana_varijabla naziv="DomainObject.Predmet.ProtustrankaIDrugi_1">ENIIP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d.o.o., OIB 14458339743, Shoping centar Prečko, Josipa Slavenskog 1, 10000 Zagreb</izvorni_sadrzaj>
    <derivirana_varijabla naziv="DomainObject.Predmet.ProtustrankaIDrugiAdressOIB_1">ENIIP d.o.o.,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</item>
      <item>Ilija Filipović</item>
    </izvorni_sadrzaj>
    <derivirana_varijabla naziv="DomainObject.Predmet.SudioniciListNaziv_1">
      <item>FINA Regionalni centar Zagreb</item>
      <item>ENIIP d.o.o.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14458339743</item>
      <item>, OIB 82165050923</item>
    </izvorni_sadrzaj>
    <derivirana_varijabla naziv="DomainObject.Predmet.SudioniciListNazivOIB_1">
      <item>, OIB 85821130368</item>
      <item>, OIB 14458339743</item>
      <item>, OIB 82165050923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313</properties:Words>
  <properties:Characters>1677</properties:Characters>
  <properties:Lines>78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2017-11-03T08:28:00Z</dcterms:created>
  <dc:creator>Korisnik</dc:creator>
  <cp:lastModifiedBy>Draženka Prpić</cp:lastModifiedBy>
  <cp:lastPrinted>2017-11-03T08:33:00Z</cp:lastPrinted>
  <dcterms:modified xmlns:xsi="http://www.w3.org/2001/XMLSchema-instance" xsi:type="dcterms:W3CDTF">2017-11-03T08:33:00Z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St-2217/2016-36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