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7a8d5" w14:paraId="9a7a8d5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F37A96">
        <w:rPr>
          <w:rFonts w:cs="Times New Roman" w:eastAsia="MS Mincho" w:hAnsi="Times New Roman" w:ascii="Times New Roman"/>
          <w:sz w:val="24"/>
        </w:rPr>
        <w:t>27. rujna 2018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AD57F0">
      <w:pPr>
        <w:jc w:val="both"/>
      </w:pPr>
      <w:r>
        <w:rPr>
          <w:rFonts w:eastAsia="MS Mincho"/>
        </w:rPr>
        <w:t>sastavljen kod Trgovačkog suda u Rijeci, u prethodnom postupku radi izjašnjenja o prijedlogu za otvaranje stečajnog postupka nad dužnikom</w:t>
      </w:r>
      <w:r>
        <w:rPr>
          <w:lang w:eastAsia="en-US"/>
        </w:rPr>
        <w:t xml:space="preserve"> </w:t>
      </w:r>
      <w:r w:rsidR="0013713A">
        <w:rPr>
          <w:bCs/>
        </w:rPr>
        <w:t xml:space="preserve">NEVA </w:t>
      </w:r>
      <w:r w:rsidR="0013713A">
        <w:t xml:space="preserve">jednostavno društvo s ograničenom odgovornošću za proizvodnju, trgovinu i usluge Senj, Brinjska ulica 5 (MBS </w:t>
      </w:r>
      <w:hyperlink r:id="rId9" w:history="true">
        <w:r w:rsidR="0013713A" w:rsidRPr="0013713A">
          <w:rPr>
            <w:rStyle w:val="Hiperveza"/>
            <w:u w:val="none"/>
          </w:rPr>
          <w:t>040347601</w:t>
        </w:r>
      </w:hyperlink>
      <w:r w:rsidR="0013713A">
        <w:t xml:space="preserve"> – OIB 58913554547)</w:t>
      </w:r>
    </w:p>
    <w:p w:rsidRDefault="0013713A" w:rsidP="00BD433E" w:rsidR="0013713A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AD57F0">
        <w:rPr>
          <w:rFonts w:cs="Times New Roman" w:eastAsia="MS Mincho" w:hAnsi="Times New Roman" w:ascii="Times New Roman"/>
          <w:sz w:val="24"/>
        </w:rPr>
        <w:t>11</w:t>
      </w:r>
      <w:r>
        <w:rPr>
          <w:rFonts w:cs="Times New Roman" w:eastAsia="MS Mincho" w:hAnsi="Times New Roman" w:ascii="Times New Roman"/>
          <w:sz w:val="24"/>
        </w:rPr>
        <w:t>.</w:t>
      </w:r>
      <w:r w:rsidR="0013713A">
        <w:rPr>
          <w:rFonts w:cs="Times New Roman" w:eastAsia="MS Mincho" w:hAnsi="Times New Roman" w:ascii="Times New Roman"/>
          <w:sz w:val="24"/>
        </w:rPr>
        <w:t>30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0114D4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predlagatelja: </w:t>
      </w:r>
      <w:r w:rsidR="00DA1E99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dužnika: </w:t>
      </w:r>
      <w:r w:rsidR="0008465B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BD433E" w:rsidP="00061A97" w:rsidR="00BD433E">
      <w:pPr>
        <w:ind w:firstLine="360"/>
        <w:jc w:val="both"/>
        <w:rPr>
          <w:rFonts w:eastAsia="MS Mincho"/>
        </w:rPr>
      </w:pPr>
      <w:r>
        <w:t>Čita se prijedlog za otvaranje stečajnog postupka.</w:t>
      </w:r>
    </w:p>
    <w:p w:rsidRDefault="00BD433E" w:rsidP="00BD433E" w:rsidR="00BD433E">
      <w:pPr>
        <w:ind w:firstLine="360"/>
        <w:jc w:val="both"/>
      </w:pPr>
      <w:r>
        <w:t xml:space="preserve">Utvrđuje se da </w:t>
      </w:r>
      <w:r w:rsidR="00B5386D">
        <w:t>s</w:t>
      </w:r>
      <w:r>
        <w:t xml:space="preserve">e </w:t>
      </w:r>
      <w:r w:rsidR="00244003">
        <w:t>Financijska agencija</w:t>
      </w:r>
      <w:r>
        <w:t xml:space="preserve"> </w:t>
      </w:r>
      <w:r w:rsidR="00F5173B">
        <w:t>pisano očitova</w:t>
      </w:r>
      <w:r w:rsidR="00244003">
        <w:t>la</w:t>
      </w:r>
      <w:r w:rsidR="00F5173B">
        <w:t xml:space="preserve"> u podnesku od </w:t>
      </w:r>
      <w:r w:rsidR="0013713A">
        <w:t>17. kolovoza</w:t>
      </w:r>
      <w:r w:rsidR="000E39EE">
        <w:t xml:space="preserve"> 2018</w:t>
      </w:r>
      <w:r w:rsidR="00911955">
        <w:t>.</w:t>
      </w:r>
      <w:r>
        <w:t xml:space="preserve">  </w:t>
      </w:r>
      <w:r w:rsidR="00244003">
        <w:t>u kojem je navela</w:t>
      </w:r>
      <w:r w:rsidR="00F5173B">
        <w:t xml:space="preserve"> da ostaje kod navoda iz prijedloga</w:t>
      </w:r>
      <w:r w:rsidR="00911955">
        <w:t xml:space="preserve"> da je dužnik na dan </w:t>
      </w:r>
      <w:r w:rsidR="0013713A">
        <w:t>24</w:t>
      </w:r>
      <w:r w:rsidR="00A16DBD">
        <w:t>. srpnja</w:t>
      </w:r>
      <w:r w:rsidR="000E39EE">
        <w:t xml:space="preserve"> 2018</w:t>
      </w:r>
      <w:r w:rsidR="00F5173B">
        <w:t xml:space="preserve">. </w:t>
      </w:r>
      <w:r w:rsidR="00911955">
        <w:t>imao neizvršene osnove za plaćanje</w:t>
      </w:r>
      <w:r>
        <w:t xml:space="preserve"> u neprekinutom razdoblju od </w:t>
      </w:r>
      <w:r w:rsidR="00A16DBD">
        <w:t>120</w:t>
      </w:r>
      <w:r>
        <w:t xml:space="preserve"> dana u ukupnom iznosu od </w:t>
      </w:r>
      <w:r w:rsidR="0013713A">
        <w:t>6.354,26</w:t>
      </w:r>
      <w:r>
        <w:t xml:space="preserve"> kn.</w:t>
      </w:r>
    </w:p>
    <w:p w:rsidRDefault="004467DE" w:rsidP="004467DE" w:rsidR="004467DE" w:rsidRPr="007619E5">
      <w:pPr>
        <w:ind w:firstLine="360"/>
        <w:jc w:val="both"/>
      </w:pPr>
      <w:r>
        <w:t>Utvrđuje se da osobe koje vode poslove društva nisu dostavile traženo izvješće.</w:t>
      </w:r>
    </w:p>
    <w:p w:rsidRDefault="0008465B" w:rsidP="0008465B" w:rsidR="0008465B">
      <w:pPr>
        <w:jc w:val="both"/>
      </w:pPr>
    </w:p>
    <w:p w:rsidRDefault="0008465B" w:rsidP="00061A97" w:rsidR="0008465B" w:rsidRPr="00155FA0">
      <w:pPr>
        <w:ind w:firstLine="360"/>
        <w:jc w:val="both"/>
      </w:pPr>
      <w:r w:rsidRPr="00155FA0">
        <w:t xml:space="preserve">Sudac donosi </w:t>
      </w:r>
    </w:p>
    <w:p w:rsidRDefault="0008465B" w:rsidP="0008465B" w:rsidR="0008465B" w:rsidRPr="00155FA0">
      <w:pPr>
        <w:jc w:val="center"/>
      </w:pPr>
      <w:r w:rsidRPr="00155FA0">
        <w:t>r j e š e n j e</w:t>
      </w:r>
    </w:p>
    <w:p w:rsidRDefault="0008465B" w:rsidP="0008465B" w:rsidR="0008465B" w:rsidRPr="00155FA0">
      <w:pPr>
        <w:jc w:val="both"/>
      </w:pPr>
    </w:p>
    <w:p w:rsidRDefault="0008465B" w:rsidP="0008465B" w:rsidR="0008465B" w:rsidRPr="00155FA0">
      <w:pPr>
        <w:jc w:val="both"/>
      </w:pPr>
      <w:r w:rsidRPr="00155FA0">
        <w:t>I</w:t>
      </w:r>
      <w:r w:rsidRPr="00155FA0">
        <w:tab/>
        <w:t xml:space="preserve">Ročište radi rasprave o pretpostavkama za otvaranje stečajnog postupka zakazuje se za dan </w:t>
      </w:r>
    </w:p>
    <w:p w:rsidRDefault="00061A97" w:rsidP="0008465B" w:rsidR="0008465B" w:rsidRPr="00155FA0">
      <w:pPr>
        <w:jc w:val="center"/>
      </w:pPr>
      <w:r>
        <w:t>25. listopada 2018</w:t>
      </w:r>
      <w:r w:rsidR="0008465B" w:rsidRPr="00155FA0">
        <w:t xml:space="preserve">. </w:t>
      </w:r>
      <w:r w:rsidR="0008465B">
        <w:t>u</w:t>
      </w:r>
      <w:r w:rsidR="0008465B" w:rsidRPr="00155FA0">
        <w:t xml:space="preserve"> </w:t>
      </w:r>
      <w:r>
        <w:t>11</w:t>
      </w:r>
      <w:r w:rsidR="0008465B" w:rsidRPr="00155FA0">
        <w:t>,</w:t>
      </w:r>
      <w:r>
        <w:t>30</w:t>
      </w:r>
      <w:r w:rsidR="0008465B" w:rsidRPr="00155FA0">
        <w:t xml:space="preserve"> sati</w:t>
      </w:r>
    </w:p>
    <w:p w:rsidRDefault="00061A97" w:rsidP="0008465B" w:rsidR="0008465B" w:rsidRPr="00155FA0">
      <w:pPr>
        <w:jc w:val="both"/>
      </w:pPr>
      <w:r>
        <w:t>na koje će se</w:t>
      </w:r>
      <w:r w:rsidR="0008465B" w:rsidRPr="00155FA0">
        <w:t xml:space="preserve"> predlagatelj, dužnik i zastupnik dužnika po zakonu pozvat</w:t>
      </w:r>
      <w:r>
        <w:t>i</w:t>
      </w:r>
      <w:r w:rsidR="0008465B" w:rsidRPr="00155FA0">
        <w:t xml:space="preserve"> kopijom </w:t>
      </w:r>
      <w:r>
        <w:t xml:space="preserve">ovog </w:t>
      </w:r>
      <w:r w:rsidR="0008465B" w:rsidRPr="00155FA0">
        <w:t>raspravnog rješenja.</w:t>
      </w:r>
    </w:p>
    <w:p w:rsidRDefault="0008465B" w:rsidP="0008465B" w:rsidR="0008465B" w:rsidRPr="00DA1E99">
      <w:pPr>
        <w:jc w:val="both"/>
        <w:rPr>
          <w:b/>
        </w:rPr>
      </w:pPr>
    </w:p>
    <w:p w:rsidRDefault="0008465B" w:rsidP="0008465B" w:rsidR="0008465B" w:rsidRPr="0008465B">
      <w:pPr>
        <w:jc w:val="both"/>
      </w:pPr>
      <w:r w:rsidRPr="0008465B">
        <w:t>II</w:t>
      </w:r>
      <w:r w:rsidRPr="0008465B">
        <w:tab/>
        <w:t>Nalaže se</w:t>
      </w:r>
      <w:r w:rsidRPr="0008465B">
        <w:rPr>
          <w:lang w:val="de-DE"/>
        </w:rPr>
        <w:t xml:space="preserve"> </w:t>
      </w:r>
      <w:r w:rsidRPr="0008465B">
        <w:t>osobama koje vode poslove dužnika da u roku od 15 dana od dana dostave ovog rješenja, pozivom na poslovni broj 7 St-</w:t>
      </w:r>
      <w:r w:rsidR="0013713A">
        <w:t>440</w:t>
      </w:r>
      <w:r w:rsidRPr="0008465B">
        <w:t>/2018 predaju sudu pisano izvješće o financijsko-gospodarskom stanju dužnika.</w:t>
      </w:r>
    </w:p>
    <w:p w:rsidRDefault="005B62F7" w:rsidP="005B62F7" w:rsidR="005B62F7">
      <w:pPr>
        <w:ind w:firstLine="348" w:left="360"/>
        <w:jc w:val="both"/>
      </w:pPr>
    </w:p>
    <w:p w:rsidRDefault="00BD433E" w:rsidP="00BD433E" w:rsidR="00BD433E">
      <w:pPr>
        <w:ind w:firstLine="708" w:left="2832"/>
        <w:jc w:val="both"/>
      </w:pPr>
      <w:r>
        <w:t xml:space="preserve">Dovršeno u </w:t>
      </w:r>
      <w:r w:rsidR="00AD57F0">
        <w:t>11</w:t>
      </w:r>
      <w:r>
        <w:t>,</w:t>
      </w:r>
      <w:r w:rsidR="00061A97">
        <w:t>33</w:t>
      </w:r>
      <w:r>
        <w:t xml:space="preserve"> sati</w:t>
      </w:r>
    </w:p>
    <w:p w:rsidRDefault="00BD433E" w:rsidP="00BD433E" w:rsidR="00BD433E">
      <w:pPr>
        <w:pStyle w:val="Odlomakpopisa"/>
        <w:ind w:left="360"/>
      </w:pPr>
    </w:p>
    <w:p w:rsidRDefault="00BD433E" w:rsidP="00A16DBD" w:rsidR="00BD433E">
      <w:pPr>
        <w:jc w:val="center"/>
      </w:pPr>
      <w:r>
        <w:t>Sudac</w:t>
      </w:r>
    </w:p>
    <w:p w:rsidRDefault="00BD433E" w:rsidP="00A16DBD" w:rsidR="00BD433E">
      <w:pPr>
        <w:jc w:val="center"/>
      </w:pPr>
    </w:p>
    <w:p w:rsidRDefault="00BD433E" w:rsidP="00A16DBD" w:rsidR="00BD433E">
      <w:pPr>
        <w:jc w:val="center"/>
      </w:pPr>
    </w:p>
    <w:p w:rsidRDefault="00BD433E" w:rsidP="00061A97" w:rsidR="000A5CAD">
      <w:pPr>
        <w:jc w:val="center"/>
      </w:pPr>
      <w:r>
        <w:t>Zapisničar</w:t>
      </w:r>
    </w:p>
    <w:sectPr w:rsidSect="004624D4" w:rsidR="000A5CAD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60F0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FA678F">
      <w:t>440/2018-8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0637E"/>
    <w:rsid w:val="000114D4"/>
    <w:rsid w:val="00061A97"/>
    <w:rsid w:val="0008465B"/>
    <w:rsid w:val="000A5CAD"/>
    <w:rsid w:val="000E39EE"/>
    <w:rsid w:val="00125838"/>
    <w:rsid w:val="0013713A"/>
    <w:rsid w:val="00155FA0"/>
    <w:rsid w:val="001D5535"/>
    <w:rsid w:val="002306D2"/>
    <w:rsid w:val="00244003"/>
    <w:rsid w:val="002E1FF6"/>
    <w:rsid w:val="00312ADD"/>
    <w:rsid w:val="003441C1"/>
    <w:rsid w:val="00395650"/>
    <w:rsid w:val="003B5246"/>
    <w:rsid w:val="003B6443"/>
    <w:rsid w:val="004467DE"/>
    <w:rsid w:val="004624D4"/>
    <w:rsid w:val="004B6DF4"/>
    <w:rsid w:val="004C3E7F"/>
    <w:rsid w:val="004C403B"/>
    <w:rsid w:val="004F4F54"/>
    <w:rsid w:val="005060F0"/>
    <w:rsid w:val="005B62F7"/>
    <w:rsid w:val="005C683A"/>
    <w:rsid w:val="00637E33"/>
    <w:rsid w:val="006B3EE3"/>
    <w:rsid w:val="00722721"/>
    <w:rsid w:val="0083778F"/>
    <w:rsid w:val="0085095B"/>
    <w:rsid w:val="008B00A9"/>
    <w:rsid w:val="008C3BD4"/>
    <w:rsid w:val="00911955"/>
    <w:rsid w:val="00912035"/>
    <w:rsid w:val="00962833"/>
    <w:rsid w:val="009C2D51"/>
    <w:rsid w:val="009F12D4"/>
    <w:rsid w:val="00A009B9"/>
    <w:rsid w:val="00A16DBD"/>
    <w:rsid w:val="00A5479F"/>
    <w:rsid w:val="00A6654D"/>
    <w:rsid w:val="00AD57F0"/>
    <w:rsid w:val="00B5386D"/>
    <w:rsid w:val="00B62570"/>
    <w:rsid w:val="00BD433E"/>
    <w:rsid w:val="00C21785"/>
    <w:rsid w:val="00D318E8"/>
    <w:rsid w:val="00DA1E99"/>
    <w:rsid w:val="00E02A9E"/>
    <w:rsid w:val="00E41FD0"/>
    <w:rsid w:val="00E77647"/>
    <w:rsid w:val="00EB0898"/>
    <w:rsid w:val="00F37A96"/>
    <w:rsid w:val="00F5173B"/>
    <w:rsid w:val="00FA6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udreg.pravosudje.hr/registar/f?p=150:28:0::NO:28:P28_SBT_MBS:040347601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27. rujna 2018.</izvorni_sadrzaj>
    <derivirana_varijabla naziv="DomainObject.StvarniPocetakDatum_1">27. rujna 2018.</derivirana_varijabla>
  </DomainObject.StvarniPocetakDatum>
  <DomainObject.StvarniZavrsetakDatum>
    <izvorni_sadrzaj>27. rujna 2018.</izvorni_sadrzaj>
    <derivirana_varijabla naziv="DomainObject.StvarniZavrsetakDatum_1">27. rujna 2018.</derivirana_varijabla>
  </DomainObject.StvarniZavrsetakDatum>
  <DomainObject.PlaniraniZavrsetakDatum>
    <izvorni_sadrzaj>27. rujna 2018.</izvorni_sadrzaj>
    <derivirana_varijabla naziv="DomainObject.PlaniraniZavrsetakDatum_1">27. rujna 2018.</derivirana_varijabla>
  </DomainObject.PlaniraniZavrsetakDatum>
  <DomainObject.PlaniraniPocetakDatum>
    <izvorni_sadrzaj>27. rujna 2018.</izvorni_sadrzaj>
    <derivirana_varijabla naziv="DomainObject.PlaniraniPocetakDatum_1">27. rujna 2018.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11:33</izvorni_sadrzaj>
    <derivirana_varijabla naziv="DomainObject.StvarniZavrsetakVrijeme_1">11:33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rujna 2018.</izvorni_sadrzaj>
    <derivirana_varijabla naziv="DomainObject.Zapisnik.DatumKreiranja_1">27.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St-440/2018-8</izvorni_sadrzaj>
    <derivirana_varijabla naziv="DomainObject.Zapisnik.Oznaka_1">St-440/2018-8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2018.</izvorni_sadrzaj>
    <derivirana_varijabla naziv="DomainObject.Predmet.DatumOsnivanja_1">30.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St-440/2018</izvorni_sadrzaj>
    <derivirana_varijabla naziv="DomainObject.Predmet.OznakaBroj_1">St-440/2018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NEVA j.d.o.o.</izvorni_sadrzaj>
    <derivirana_varijabla naziv="DomainObject.Predmet.ProtustrankaFormated_1">  NEVA j.d.o.o.</derivirana_varijabla>
  </DomainObject.Predmet.ProtustrankaFormated>
  <DomainObject.Predmet.ProtustrankaFormatedOIB>
    <izvorni_sadrzaj>  NEVA j.d.o.o., OIB 58913554547</izvorni_sadrzaj>
    <derivirana_varijabla naziv="DomainObject.Predmet.ProtustrankaFormatedOIB_1">  NEVA j.d.o.o., OIB 58913554547</derivirana_varijabla>
  </DomainObject.Predmet.ProtustrankaFormatedOIB>
  <DomainObject.Predmet.ProtustrankaFormatedWithAdress>
    <izvorni_sadrzaj> NEVA j.d.o.o., Brinjska 5, 53270 Senj</izvorni_sadrzaj>
    <derivirana_varijabla naziv="DomainObject.Predmet.ProtustrankaFormatedWithAdress_1"> NEVA j.d.o.o., Brinjska 5, 53270 Senj</derivirana_varijabla>
  </DomainObject.Predmet.ProtustrankaFormatedWithAdress>
  <DomainObject.Predmet.ProtustrankaFormatedWithAdressOIB>
    <izvorni_sadrzaj> NEVA j.d.o.o., OIB 58913554547, Brinjska 5, 53270 Senj</izvorni_sadrzaj>
    <derivirana_varijabla naziv="DomainObject.Predmet.ProtustrankaFormatedWithAdressOIB_1"> NEVA j.d.o.o., OIB 58913554547, Brinjska 5, 53270 Senj</derivirana_varijabla>
  </DomainObject.Predmet.ProtustrankaFormatedWithAdressOIB>
  <DomainObject.Predmet.ProtustrankaWithAdress>
    <izvorni_sadrzaj>NEVA j.d.o.o. Brinjska 5, 53270 Senj</izvorni_sadrzaj>
    <derivirana_varijabla naziv="DomainObject.Predmet.ProtustrankaWithAdress_1">NEVA j.d.o.o. Brinjska 5, 53270 Senj</derivirana_varijabla>
  </DomainObject.Predmet.ProtustrankaWithAdress>
  <DomainObject.Predmet.ProtustrankaWithAdressOIB>
    <izvorni_sadrzaj>NEVA j.d.o.o., OIB 58913554547, Brinjska 5, 53270 Senj</izvorni_sadrzaj>
    <derivirana_varijabla naziv="DomainObject.Predmet.ProtustrankaWithAdressOIB_1">NEVA j.d.o.o., OIB 58913554547, Brinjska 5, 53270 Senj</derivirana_varijabla>
  </DomainObject.Predmet.ProtustrankaWithAdressOIB>
  <DomainObject.Predmet.ProtustrankaNazivFormated>
    <izvorni_sadrzaj>NEVA j.d.o.o.</izvorni_sadrzaj>
    <derivirana_varijabla naziv="DomainObject.Predmet.ProtustrankaNazivFormated_1">NEVA j.d.o.o.</derivirana_varijabla>
  </DomainObject.Predmet.ProtustrankaNazivFormated>
  <DomainObject.Predmet.ProtustrankaNazivFormatedOIB>
    <izvorni_sadrzaj>NEVA j.d.o.o., OIB 58913554547</izvorni_sadrzaj>
    <derivirana_varijabla naziv="DomainObject.Predmet.ProtustrankaNazivFormatedOIB_1">NEVA j.d.o.o., OIB 58913554547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NEVA j.d.o.o.</item>
    </izvorni_sadrzaj>
    <derivirana_varijabla naziv="DomainObject.Predmet.ProtuStrankaListFormated_1">
      <item>NEVA j.d.o.o.</item>
    </derivirana_varijabla>
  </DomainObject.Predmet.ProtuStrankaListFormated>
  <DomainObject.Predmet.ProtuStrankaListFormatedOIB>
    <izvorni_sadrzaj>
      <item>NEVA j.d.o.o., OIB 58913554547</item>
    </izvorni_sadrzaj>
    <derivirana_varijabla naziv="DomainObject.Predmet.ProtuStrankaListFormatedOIB_1">
      <item>NEVA j.d.o.o., OIB 58913554547</item>
    </derivirana_varijabla>
  </DomainObject.Predmet.ProtuStrankaListFormatedOIB>
  <DomainObject.Predmet.ProtuStrankaListFormatedWithAdress>
    <izvorni_sadrzaj>
      <item>NEVA j.d.o.o., Brinjska 5, 53270 Senj</item>
    </izvorni_sadrzaj>
    <derivirana_varijabla naziv="DomainObject.Predmet.ProtuStrankaListFormatedWithAdress_1">
      <item>NEVA j.d.o.o., Brinjska 5, 53270 Senj</item>
    </derivirana_varijabla>
  </DomainObject.Predmet.ProtuStrankaListFormatedWithAdress>
  <DomainObject.Predmet.ProtuStrankaListFormatedWithAdressOIB>
    <izvorni_sadrzaj>
      <item>NEVA j.d.o.o., OIB 58913554547, Brinjska 5, 53270 Senj</item>
    </izvorni_sadrzaj>
    <derivirana_varijabla naziv="DomainObject.Predmet.ProtuStrankaListFormatedWithAdressOIB_1">
      <item>NEVA j.d.o.o., OIB 58913554547, Brinjska 5, 53270 Senj</item>
    </derivirana_varijabla>
  </DomainObject.Predmet.ProtuStrankaListFormatedWithAdressOIB>
  <DomainObject.Predmet.ProtuStrankaListNazivFormated>
    <izvorni_sadrzaj>
      <item>NEVA j.d.o.o.</item>
    </izvorni_sadrzaj>
    <derivirana_varijabla naziv="DomainObject.Predmet.ProtuStrankaListNazivFormated_1">
      <item>NEVA j.d.o.o.</item>
    </derivirana_varijabla>
  </DomainObject.Predmet.ProtuStrankaListNazivFormated>
  <DomainObject.Predmet.ProtuStrankaListNazivFormatedOIB>
    <izvorni_sadrzaj>
      <item>NEVA j.d.o.o., OIB 58913554547</item>
    </izvorni_sadrzaj>
    <derivirana_varijabla naziv="DomainObject.Predmet.ProtuStrankaListNazivFormatedOIB_1">
      <item>NEVA j.d.o.o., OIB 58913554547</item>
    </derivirana_varijabla>
  </DomainObject.Predmet.ProtuStrankaListNazivFormatedOIB>
  <DomainObject.Predmet.OstaliListFormated>
    <izvorni_sadrzaj>
      <item>Nevenka Nikšić</item>
    </izvorni_sadrzaj>
    <derivirana_varijabla naziv="DomainObject.Predmet.OstaliListFormated_1">
      <item>Nevenka Nikšić</item>
    </derivirana_varijabla>
  </DomainObject.Predmet.OstaliListFormated>
  <DomainObject.Predmet.OstaliListFormatedOIB>
    <izvorni_sadrzaj>
      <item>Nevenka Nikšić, OIB 02968863790</item>
    </izvorni_sadrzaj>
    <derivirana_varijabla naziv="DomainObject.Predmet.OstaliListFormatedOIB_1">
      <item>Nevenka Nikšić, OIB 02968863790</item>
    </derivirana_varijabla>
  </DomainObject.Predmet.OstaliListFormatedOIB>
  <DomainObject.Predmet.OstaliListFormatedWithAdress>
    <izvorni_sadrzaj>
      <item>Nevenka Nikšić, Brinjska ulica 3, 53270 Senj</item>
    </izvorni_sadrzaj>
    <derivirana_varijabla naziv="DomainObject.Predmet.OstaliListFormatedWithAdress_1">
      <item>Nevenka Nikšić, Brinjska ulica 3, 53270 Senj</item>
    </derivirana_varijabla>
  </DomainObject.Predmet.OstaliListFormatedWithAdress>
  <DomainObject.Predmet.OstaliListFormatedWithAdressOIB>
    <izvorni_sadrzaj>
      <item>Nevenka Nikšić, OIB 02968863790, Brinjska ulica 3, 53270 Senj</item>
    </izvorni_sadrzaj>
    <derivirana_varijabla naziv="DomainObject.Predmet.OstaliListFormatedWithAdressOIB_1">
      <item>Nevenka Nikšić, OIB 02968863790, Brinjska ulica 3, 53270 Senj</item>
    </derivirana_varijabla>
  </DomainObject.Predmet.OstaliListFormatedWithAdressOIB>
  <DomainObject.Predmet.OstaliListNazivFormated>
    <izvorni_sadrzaj>
      <item>Nevenka Nikšić</item>
    </izvorni_sadrzaj>
    <derivirana_varijabla naziv="DomainObject.Predmet.OstaliListNazivFormated_1">
      <item>Nevenka Nikšić</item>
    </derivirana_varijabla>
  </DomainObject.Predmet.OstaliListNazivFormated>
  <DomainObject.Predmet.OstaliListNazivFormatedOIB>
    <izvorni_sadrzaj>
      <item>Nevenka Nikšić, OIB 02968863790</item>
    </izvorni_sadrzaj>
    <derivirana_varijabla naziv="DomainObject.Predmet.OstaliListNazivFormatedOIB_1">
      <item>Nevenka Nikšić, OIB 02968863790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St-440/2018-8</izvorni_sadrzaj>
    <derivirana_varijabla naziv="DomainObject.PoslovniBrojDokumenta_1">St-440/2018-8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NEVA j.d.o.o.</izvorni_sadrzaj>
    <derivirana_varijabla naziv="DomainObject.Predmet.ProtustrankaIDrugi_1">NEVA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NEVA j.d.o.o., OIB 58913554547, Brinjska 5, 53270 Senj</izvorni_sadrzaj>
    <derivirana_varijabla naziv="DomainObject.Predmet.ProtustrankaIDrugiAdressOIB_1">NEVA j.d.o.o., OIB 58913554547, Brinjska 5,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NEVA j.d.o.o.</item>
      <item>Nevenka Nikšić</item>
    </izvorni_sadrzaj>
    <derivirana_varijabla naziv="DomainObject.Predmet.SudioniciListNaziv_1">
      <item>FINA  Rijeka</item>
      <item>NEVA j.d.o.o.</item>
      <item>Nevenka Nikšić</item>
    </derivirana_varijabla>
  </DomainObject.Predmet.SudioniciListNaziv>
  <DomainObject.Predmet.SudioniciListAdressOIB>
    <izvorni_sadrzaj>
      <item>FINA  Rijeka, OIB 85821130368, Frana Kurelca 8,51000 Rijeka</item>
      <item>NEVA j.d.o.o., OIB 58913554547, Brinjska 5,53270 Senj</item>
      <item>Nevenka Nikšić, OIB 02968863790, Brinjska ulica 3,53270 Senj</item>
    </izvorni_sadrzaj>
    <derivirana_varijabla naziv="DomainObject.Predmet.SudioniciListAdressOIB_1">
      <item>FINA  Rijeka, OIB 85821130368, Frana Kurelca 8,51000 Rijeka</item>
      <item>NEVA j.d.o.o., OIB 58913554547, Brinjska 5,53270 Senj</item>
      <item>Nevenka Nikšić, OIB 02968863790, Brinjska ulica 3,53270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58913554547</item>
      <item>, OIB 02968863790</item>
    </izvorni_sadrzaj>
    <derivirana_varijabla naziv="DomainObject.Predmet.SudioniciListNazivOIB_1">
      <item>, OIB 85821130368</item>
      <item>, OIB 58913554547</item>
      <item>, OIB 02968863790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1380</properties:Characters>
  <properties:Lines>49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2018-09-24T11:24:00Z</dcterms:created>
  <dc:creator>Liljana Ugrin</dc:creator>
  <cp:lastModifiedBy>Elizabet Jovanović</cp:lastModifiedBy>
  <cp:lastPrinted>2018-09-27T09:31:00Z</cp:lastPrinted>
  <dcterms:modified xmlns:xsi="http://www.w3.org/2001/XMLSchema-instance" xsi:type="dcterms:W3CDTF">2018-09-27T09:50:00Z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St-440/2018-8 / Zapisnik - Ročište radi izjašnjenja o prijedlogu za otvaranje steč.post (440 18 - ročište radi izjašnjenja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