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8c726" w14:paraId="dd8c726"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7D63D4">
        <w:rPr>
          <w:sz w:val="24"/>
        </w:rPr>
        <w:t>6236</w:t>
      </w:r>
      <w:r w:rsidR="004636FD">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470FCF" w:rsidR="00EC12B1" w:rsidRPr="00D369CF">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dužnikom</w:t>
      </w:r>
      <w:r w:rsidR="00470FCF">
        <w:rPr>
          <w:sz w:val="24"/>
          <w:szCs w:val="24"/>
        </w:rPr>
        <w:t xml:space="preserve"> </w:t>
      </w:r>
      <w:r w:rsidR="00221F49" w:rsidRPr="00221F49">
        <w:rPr>
          <w:sz w:val="24"/>
          <w:szCs w:val="24"/>
        </w:rPr>
        <w:t>ROYAL CASINO d.o.o. za trgovinu i turizam</w:t>
      </w:r>
      <w:r w:rsidR="00850AB1" w:rsidRPr="00221F49">
        <w:rPr>
          <w:sz w:val="24"/>
          <w:szCs w:val="24"/>
        </w:rPr>
        <w:t>,</w:t>
      </w:r>
      <w:r w:rsidR="00470FCF" w:rsidRPr="00221F49">
        <w:rPr>
          <w:sz w:val="24"/>
          <w:szCs w:val="24"/>
        </w:rPr>
        <w:t xml:space="preserve"> </w:t>
      </w:r>
      <w:r w:rsidR="00221F49" w:rsidRPr="00221F49">
        <w:rPr>
          <w:sz w:val="24"/>
          <w:szCs w:val="24"/>
        </w:rPr>
        <w:t>Zagreb, Ribnjak 40</w:t>
      </w:r>
      <w:r w:rsidR="00470FCF" w:rsidRPr="00221F49">
        <w:rPr>
          <w:sz w:val="24"/>
          <w:szCs w:val="24"/>
        </w:rPr>
        <w:t>, MBS:</w:t>
      </w:r>
      <w:r w:rsidR="00221F49" w:rsidRPr="00221F49">
        <w:rPr>
          <w:sz w:val="24"/>
          <w:szCs w:val="24"/>
        </w:rPr>
        <w:t xml:space="preserve"> 080203373</w:t>
      </w:r>
      <w:r w:rsidR="00470FCF" w:rsidRPr="00221F49">
        <w:rPr>
          <w:sz w:val="24"/>
          <w:szCs w:val="24"/>
        </w:rPr>
        <w:t>, OIB:</w:t>
      </w:r>
      <w:r w:rsidR="00221F49" w:rsidRPr="00221F49">
        <w:rPr>
          <w:sz w:val="24"/>
          <w:szCs w:val="24"/>
        </w:rPr>
        <w:t xml:space="preserve"> 11495281897</w:t>
      </w:r>
      <w:r w:rsidR="00470FCF" w:rsidRPr="00221F49">
        <w:rPr>
          <w:sz w:val="24"/>
          <w:szCs w:val="24"/>
        </w:rPr>
        <w:t>,</w:t>
      </w:r>
      <w:r w:rsidR="00850AB1" w:rsidRPr="00221F49">
        <w:rPr>
          <w:sz w:val="24"/>
          <w:szCs w:val="24"/>
        </w:rPr>
        <w:t xml:space="preserve"> </w:t>
      </w:r>
      <w:r w:rsidR="00221F49">
        <w:rPr>
          <w:sz w:val="24"/>
          <w:szCs w:val="24"/>
        </w:rPr>
        <w:t>13. rujna 2017.</w:t>
      </w: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70FCF"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221F49" w:rsidRPr="00221F49">
        <w:rPr>
          <w:b/>
          <w:sz w:val="24"/>
          <w:szCs w:val="24"/>
        </w:rPr>
        <w:t>Slađan Zovko, OIB: 22917973157</w:t>
      </w:r>
      <w:hyperlink r:id="rId11" w:history="true">
        <w:r w:rsidR="00221F49" w:rsidRPr="00221F49">
          <w:rPr>
            <w:b/>
            <w:sz w:val="24"/>
            <w:szCs w:val="24"/>
          </w:rPr>
          <w:t>,</w:t>
        </w:r>
      </w:hyperlink>
      <w:r w:rsidR="00221F49" w:rsidRPr="00221F49">
        <w:rPr>
          <w:b/>
          <w:sz w:val="24"/>
          <w:szCs w:val="24"/>
        </w:rPr>
        <w:t xml:space="preserve"> Zagreb, Ribnjak 40</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221F49" w:rsidP="008B553A" w:rsidR="007B593F" w:rsidRPr="002C5C63">
      <w:pPr>
        <w:ind w:left="1003"/>
        <w:jc w:val="both"/>
        <w:rPr>
          <w:i/>
          <w:sz w:val="24"/>
        </w:rPr>
      </w:pPr>
      <w:r>
        <w:rPr>
          <w:b/>
          <w:sz w:val="24"/>
        </w:rPr>
        <w:t>7. studenoga 2017</w:t>
      </w:r>
      <w:r w:rsidR="007B593F" w:rsidRPr="00A2280A">
        <w:rPr>
          <w:b/>
          <w:sz w:val="24"/>
        </w:rPr>
        <w:t xml:space="preserve">. u </w:t>
      </w:r>
      <w:r w:rsidR="00D369CF">
        <w:rPr>
          <w:b/>
          <w:sz w:val="24"/>
        </w:rPr>
        <w:t>1</w:t>
      </w:r>
      <w:r w:rsidR="00FC1CCD">
        <w:rPr>
          <w:b/>
          <w:sz w:val="24"/>
        </w:rPr>
        <w:t>0</w:t>
      </w:r>
      <w:r w:rsidR="00D369CF">
        <w:rPr>
          <w:b/>
          <w:sz w:val="24"/>
        </w:rPr>
        <w:t>,</w:t>
      </w:r>
      <w:r w:rsidR="00470FCF">
        <w:rPr>
          <w:b/>
          <w:sz w:val="24"/>
        </w:rPr>
        <w:t>0</w:t>
      </w:r>
      <w:r w:rsidR="00D369CF">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221F49">
        <w:rPr>
          <w:b/>
          <w:sz w:val="24"/>
        </w:rPr>
        <w:t>6. listopada</w:t>
      </w:r>
      <w:r w:rsidR="00813CC7">
        <w:rPr>
          <w:sz w:val="24"/>
        </w:rPr>
        <w:t xml:space="preserve"> </w:t>
      </w:r>
      <w:r w:rsidR="00813CC7" w:rsidRPr="00212E16">
        <w:rPr>
          <w:b/>
          <w:sz w:val="24"/>
        </w:rPr>
        <w:t>2016</w:t>
      </w:r>
      <w:r w:rsidR="004E151F" w:rsidRPr="00212E16">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221F49">
        <w:rPr>
          <w:b/>
          <w:sz w:val="24"/>
        </w:rPr>
        <w:t>4. listopada</w:t>
      </w:r>
      <w:r w:rsidR="00753A47" w:rsidRPr="00212E16">
        <w:rPr>
          <w:b/>
          <w:sz w:val="24"/>
        </w:rPr>
        <w:t xml:space="preserve"> 2016</w:t>
      </w:r>
      <w:r w:rsidRPr="008B553A">
        <w:rPr>
          <w:sz w:val="24"/>
        </w:rPr>
        <w:t xml:space="preserve">. u Očevidniku redoslijeda osnova za plaćanje imao evidentirane neizvršene osnove za plaćanje u iznosu od </w:t>
      </w:r>
      <w:r w:rsidR="00221F49">
        <w:rPr>
          <w:b/>
          <w:sz w:val="24"/>
        </w:rPr>
        <w:t>74.008,69</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rsidRPr="00221F49">
      <w:pPr>
        <w:jc w:val="center"/>
        <w:rPr>
          <w:sz w:val="24"/>
        </w:rPr>
      </w:pPr>
      <w:r>
        <w:rPr>
          <w:sz w:val="24"/>
        </w:rPr>
        <w:t xml:space="preserve">U Zagrebu </w:t>
      </w:r>
      <w:r w:rsidR="00221F49" w:rsidRPr="00221F49">
        <w:rPr>
          <w:sz w:val="24"/>
        </w:rPr>
        <w:t>13. rujna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C1203C">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C1203C" w:rsidP="007A1486" w:rsidR="00C1203C" w:rsidRPr="00C1203C">
      <w:pPr>
        <w:ind w:left="720"/>
        <w:rPr>
          <w:sz w:val="24"/>
          <w:szCs w:val="24"/>
        </w:rPr>
      </w:pPr>
      <w:r w:rsidRPr="007A1486">
        <w:tab/>
      </w:r>
      <w:r w:rsidRPr="007A1486">
        <w:tab/>
      </w:r>
      <w:r w:rsidRPr="007A1486">
        <w:tab/>
      </w:r>
      <w:r w:rsidRPr="007A1486">
        <w:tab/>
      </w:r>
      <w:r w:rsidRPr="007A1486">
        <w:tab/>
      </w:r>
      <w:r w:rsidRPr="00C1203C">
        <w:rPr>
          <w:sz w:val="24"/>
          <w:szCs w:val="24"/>
        </w:rPr>
        <w:t>Za točnost otpravka - ovlašteni službenik</w:t>
      </w:r>
    </w:p>
    <w:p w:rsidRDefault="00C1203C" w:rsidP="007A1486" w:rsidR="00C1203C" w:rsidRPr="00C1203C">
      <w:pPr>
        <w:ind w:left="720"/>
        <w:rPr>
          <w:sz w:val="24"/>
          <w:szCs w:val="24"/>
        </w:rPr>
      </w:pPr>
      <w:r w:rsidRPr="00C1203C">
        <w:rPr>
          <w:sz w:val="24"/>
          <w:szCs w:val="24"/>
        </w:rPr>
        <w:tab/>
      </w:r>
      <w:r w:rsidRPr="00C1203C">
        <w:rPr>
          <w:sz w:val="24"/>
          <w:szCs w:val="24"/>
        </w:rPr>
        <w:tab/>
      </w:r>
      <w:r w:rsidRPr="00C1203C">
        <w:rPr>
          <w:sz w:val="24"/>
          <w:szCs w:val="24"/>
        </w:rPr>
        <w:tab/>
      </w:r>
      <w:r w:rsidRPr="00C1203C">
        <w:rPr>
          <w:sz w:val="24"/>
          <w:szCs w:val="24"/>
        </w:rPr>
        <w:tab/>
      </w:r>
      <w:r w:rsidRPr="00C1203C">
        <w:rPr>
          <w:sz w:val="24"/>
          <w:szCs w:val="24"/>
        </w:rPr>
        <w:tab/>
      </w:r>
      <w:r w:rsidRPr="00C1203C">
        <w:rPr>
          <w:sz w:val="24"/>
          <w:szCs w:val="24"/>
        </w:rPr>
        <w:tab/>
        <w:t xml:space="preserve">        Ivana Stampf</w:t>
      </w:r>
    </w:p>
    <w:p w:rsidRDefault="00C1203C" w:rsidP="007A1486" w:rsidR="00C1203C" w:rsidRPr="007A1486">
      <w:pPr>
        <w:ind w:left="720"/>
      </w:pPr>
    </w:p>
    <w:p w:rsidRDefault="00C1203C" w:rsidP="00291B37" w:rsidR="00C1203C">
      <w:pPr>
        <w:jc w:val="both"/>
        <w:rPr>
          <w:sz w:val="24"/>
        </w:rPr>
      </w:pPr>
    </w:p>
    <w:sectPr w:rsidSect="008B553A" w:rsidR="00C1203C">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C1203C">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221F49">
      <w:t>6236</w:t>
    </w:r>
    <w:r w:rsidR="003C245F">
      <w:t>/</w:t>
    </w:r>
    <w:r w:rsidR="00813CC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6327"/>
    <w:rsid w:val="00077B7B"/>
    <w:rsid w:val="000A2E10"/>
    <w:rsid w:val="000C63D4"/>
    <w:rsid w:val="000E28A1"/>
    <w:rsid w:val="000E76D8"/>
    <w:rsid w:val="000E7A4A"/>
    <w:rsid w:val="000F6978"/>
    <w:rsid w:val="00113EC7"/>
    <w:rsid w:val="00131E99"/>
    <w:rsid w:val="001662C4"/>
    <w:rsid w:val="001A1A7F"/>
    <w:rsid w:val="001A7916"/>
    <w:rsid w:val="001B44D2"/>
    <w:rsid w:val="001C713C"/>
    <w:rsid w:val="001F7759"/>
    <w:rsid w:val="00210C60"/>
    <w:rsid w:val="00212E16"/>
    <w:rsid w:val="00221F49"/>
    <w:rsid w:val="002431C4"/>
    <w:rsid w:val="00253A1D"/>
    <w:rsid w:val="00260A9E"/>
    <w:rsid w:val="00264E75"/>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11B50"/>
    <w:rsid w:val="00312A14"/>
    <w:rsid w:val="0032414F"/>
    <w:rsid w:val="00337798"/>
    <w:rsid w:val="003624C5"/>
    <w:rsid w:val="0038489C"/>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0FCF"/>
    <w:rsid w:val="00475CDF"/>
    <w:rsid w:val="00476E8D"/>
    <w:rsid w:val="00482933"/>
    <w:rsid w:val="00483785"/>
    <w:rsid w:val="00491DD7"/>
    <w:rsid w:val="004A7B44"/>
    <w:rsid w:val="004B35DB"/>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37C42"/>
    <w:rsid w:val="006A4FC5"/>
    <w:rsid w:val="006B7292"/>
    <w:rsid w:val="006C36E6"/>
    <w:rsid w:val="006C7E17"/>
    <w:rsid w:val="006D719F"/>
    <w:rsid w:val="006D7A0F"/>
    <w:rsid w:val="006E31E9"/>
    <w:rsid w:val="006F46EA"/>
    <w:rsid w:val="006F7455"/>
    <w:rsid w:val="00742CDE"/>
    <w:rsid w:val="00753A47"/>
    <w:rsid w:val="0075681B"/>
    <w:rsid w:val="00783B80"/>
    <w:rsid w:val="007A0245"/>
    <w:rsid w:val="007B593F"/>
    <w:rsid w:val="007D63D4"/>
    <w:rsid w:val="008049FA"/>
    <w:rsid w:val="00813CC7"/>
    <w:rsid w:val="008250B6"/>
    <w:rsid w:val="008332A4"/>
    <w:rsid w:val="008366A0"/>
    <w:rsid w:val="00850AB1"/>
    <w:rsid w:val="0085270F"/>
    <w:rsid w:val="00876285"/>
    <w:rsid w:val="00881C02"/>
    <w:rsid w:val="00881DDA"/>
    <w:rsid w:val="00883011"/>
    <w:rsid w:val="00883DE4"/>
    <w:rsid w:val="008B553A"/>
    <w:rsid w:val="008B72BC"/>
    <w:rsid w:val="008E6A96"/>
    <w:rsid w:val="00900CD0"/>
    <w:rsid w:val="009026BB"/>
    <w:rsid w:val="009128F5"/>
    <w:rsid w:val="00923121"/>
    <w:rsid w:val="00947FB7"/>
    <w:rsid w:val="009850B8"/>
    <w:rsid w:val="00987E8F"/>
    <w:rsid w:val="009A4B77"/>
    <w:rsid w:val="009D732D"/>
    <w:rsid w:val="009F1721"/>
    <w:rsid w:val="00A110D0"/>
    <w:rsid w:val="00A15AB7"/>
    <w:rsid w:val="00A220DB"/>
    <w:rsid w:val="00A2280A"/>
    <w:rsid w:val="00A44A71"/>
    <w:rsid w:val="00A6313F"/>
    <w:rsid w:val="00A80EB3"/>
    <w:rsid w:val="00A828C1"/>
    <w:rsid w:val="00A90C82"/>
    <w:rsid w:val="00AD3398"/>
    <w:rsid w:val="00AD75CD"/>
    <w:rsid w:val="00AE2A87"/>
    <w:rsid w:val="00AF4C01"/>
    <w:rsid w:val="00B01169"/>
    <w:rsid w:val="00B32E61"/>
    <w:rsid w:val="00B35218"/>
    <w:rsid w:val="00B579D2"/>
    <w:rsid w:val="00B8117D"/>
    <w:rsid w:val="00B844BF"/>
    <w:rsid w:val="00B93B9A"/>
    <w:rsid w:val="00BA1DFD"/>
    <w:rsid w:val="00BC06D5"/>
    <w:rsid w:val="00BC4571"/>
    <w:rsid w:val="00BD24A4"/>
    <w:rsid w:val="00C1203C"/>
    <w:rsid w:val="00C356A1"/>
    <w:rsid w:val="00C35E3F"/>
    <w:rsid w:val="00C702DE"/>
    <w:rsid w:val="00C75751"/>
    <w:rsid w:val="00CC43BC"/>
    <w:rsid w:val="00CC7D07"/>
    <w:rsid w:val="00CE3890"/>
    <w:rsid w:val="00CE3B7D"/>
    <w:rsid w:val="00CE4F52"/>
    <w:rsid w:val="00CF0FEE"/>
    <w:rsid w:val="00CF16B1"/>
    <w:rsid w:val="00CF41C1"/>
    <w:rsid w:val="00D10A4F"/>
    <w:rsid w:val="00D31451"/>
    <w:rsid w:val="00D342CB"/>
    <w:rsid w:val="00D369CF"/>
    <w:rsid w:val="00D448E9"/>
    <w:rsid w:val="00D44D63"/>
    <w:rsid w:val="00D60187"/>
    <w:rsid w:val="00D60476"/>
    <w:rsid w:val="00D75C70"/>
    <w:rsid w:val="00D768E5"/>
    <w:rsid w:val="00D91494"/>
    <w:rsid w:val="00D959BC"/>
    <w:rsid w:val="00D95F79"/>
    <w:rsid w:val="00DA5FA3"/>
    <w:rsid w:val="00DD67BA"/>
    <w:rsid w:val="00DE479D"/>
    <w:rsid w:val="00DE651B"/>
    <w:rsid w:val="00E64D32"/>
    <w:rsid w:val="00E815AE"/>
    <w:rsid w:val="00E94EF5"/>
    <w:rsid w:val="00EC12B1"/>
    <w:rsid w:val="00EC1564"/>
    <w:rsid w:val="00ED030C"/>
    <w:rsid w:val="00EF16EE"/>
    <w:rsid w:val="00F03C32"/>
    <w:rsid w:val="00F37327"/>
    <w:rsid w:val="00F3761C"/>
    <w:rsid w:val="00F42A90"/>
    <w:rsid w:val="00F45ECA"/>
    <w:rsid w:val="00F46662"/>
    <w:rsid w:val="00F5779C"/>
    <w:rsid w:val="00F71AC5"/>
    <w:rsid w:val="00F83060"/>
    <w:rsid w:val="00F9310E"/>
    <w:rsid w:val="00FB4196"/>
    <w:rsid w:val="00FC1CCD"/>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22917973157,1&amp;cs=34E83F7C53E7F4281635CB65616B605ED"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2017.</izvorni_sadrzaj>
    <derivirana_varijabla naziv="DomainObject.DatumDonosenjaOdluke_1">13.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imovina i ročište
DNA:
1.	predlagatelj
2.	dužniku
3.	zz dužnika 
4.	e-oglasna ploča 8 dana</izvorni_sadrzaj>
    <derivirana_varijabla naziv="DomainObject.Primjedba_1">imovina i ročište
DNA:
1.	predlagatelj
2.	dužniku
3.	zz dužnika 
4.	e-oglasna ploča 8 dana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6236</izvorni_sadrzaj>
    <derivirana_varijabla naziv="DomainObject.Predmet.Broj_1">6236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listopada 2016.</izvorni_sadrzaj>
    <derivirana_varijabla naziv="DomainObject.Predmet.DatumOsnivanja_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St-6236/2016</izvorni_sadrzaj>
    <derivirana_varijabla naziv="DomainObject.Predmet.OznakaBroj_1">St-6236/2016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ROYAL CASINO d.o.o.</izvorni_sadrzaj>
    <derivirana_varijabla naziv="DomainObject.Predmet.ProtustrankaFormated_1">  ROYAL CASINO d.o.o.</derivirana_varijabla>
  </DomainObject.Predmet.ProtustrankaFormated>
  <DomainObject.Predmet.ProtustrankaFormatedOIB>
    <izvorni_sadrzaj>  ROYAL CASINO d.o.o., OIB 11495281897</izvorni_sadrzaj>
    <derivirana_varijabla naziv="DomainObject.Predmet.ProtustrankaFormatedOIB_1">  ROYAL CASINO d.o.o., OIB 11495281897</derivirana_varijabla>
  </DomainObject.Predmet.ProtustrankaFormatedOIB>
  <DomainObject.Predmet.ProtustrankaFormatedWithAdress>
    <izvorni_sadrzaj> ROYAL CASINO d.o.o., Ribnjak 40, 10000 Zagreb</izvorni_sadrzaj>
    <derivirana_varijabla naziv="DomainObject.Predmet.ProtustrankaFormatedWithAdress_1"> ROYAL CASINO d.o.o., Ribnjak 40, 10000 Zagreb</derivirana_varijabla>
  </DomainObject.Predmet.ProtustrankaFormatedWithAdress>
  <DomainObject.Predmet.ProtustrankaFormatedWithAdressOIB>
    <izvorni_sadrzaj> ROYAL CASINO d.o.o., OIB 11495281897, Ribnjak 40, 10000 Zagreb</izvorni_sadrzaj>
    <derivirana_varijabla naziv="DomainObject.Predmet.ProtustrankaFormatedWithAdressOIB_1"> ROYAL CASINO d.o.o., OIB 11495281897, Ribnjak 40, 10000 Zagreb</derivirana_varijabla>
  </DomainObject.Predmet.ProtustrankaFormatedWithAdressOIB>
  <DomainObject.Predmet.ProtustrankaWithAdress>
    <izvorni_sadrzaj>ROYAL CASINO d.o.o. Ribnjak 40, 10000 Zagreb</izvorni_sadrzaj>
    <derivirana_varijabla naziv="DomainObject.Predmet.ProtustrankaWithAdress_1">ROYAL CASINO d.o.o. Ribnjak 40, 10000 Zagreb</derivirana_varijabla>
  </DomainObject.Predmet.ProtustrankaWithAdress>
  <DomainObject.Predmet.ProtustrankaWithAdressOIB>
    <izvorni_sadrzaj>ROYAL CASINO d.o.o., OIB 11495281897, Ribnjak 40, 10000 Zagreb</izvorni_sadrzaj>
    <derivirana_varijabla naziv="DomainObject.Predmet.ProtustrankaWithAdressOIB_1">ROYAL CASINO d.o.o., OIB 11495281897, Ribnjak 40, 10000 Zagreb</derivirana_varijabla>
  </DomainObject.Predmet.ProtustrankaWithAdressOIB>
  <DomainObject.Predmet.ProtustrankaNazivFormated>
    <izvorni_sadrzaj>ROYAL CASINO d.o.o.</izvorni_sadrzaj>
    <derivirana_varijabla naziv="DomainObject.Predmet.ProtustrankaNazivFormated_1">ROYAL CASINO d.o.o.</derivirana_varijabla>
  </DomainObject.Predmet.ProtustrankaNazivFormated>
  <DomainObject.Predmet.ProtustrankaNazivFormatedOIB>
    <izvorni_sadrzaj>ROYAL CASINO d.o.o., OIB 11495281897</izvorni_sadrzaj>
    <derivirana_varijabla naziv="DomainObject.Predmet.ProtustrankaNazivFormatedOIB_1">ROYAL CASINO d.o.o., OIB 11495281897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ROYAL CASINO d.o.o.</item>
    </izvorni_sadrzaj>
    <derivirana_varijabla naziv="DomainObject.Predmet.ProtuStrankaListFormated_1">
      <item>ROYAL CASINO d.o.o.</item>
    </derivirana_varijabla>
  </DomainObject.Predmet.ProtuStrankaListFormated>
  <DomainObject.Predmet.ProtuStrankaListFormatedOIB>
    <izvorni_sadrzaj>
      <item>ROYAL CASINO d.o.o., OIB 11495281897</item>
    </izvorni_sadrzaj>
    <derivirana_varijabla naziv="DomainObject.Predmet.ProtuStrankaListFormatedOIB_1">
      <item>ROYAL CASINO d.o.o., OIB 11495281897</item>
    </derivirana_varijabla>
  </DomainObject.Predmet.ProtuStrankaListFormatedOIB>
  <DomainObject.Predmet.ProtuStrankaListFormatedWithAdress>
    <izvorni_sadrzaj>
      <item>ROYAL CASINO d.o.o., Ribnjak 40, 10000 Zagreb</item>
    </izvorni_sadrzaj>
    <derivirana_varijabla naziv="DomainObject.Predmet.ProtuStrankaListFormatedWithAdress_1">
      <item>ROYAL CASINO d.o.o., Ribnjak 40, 10000 Zagreb</item>
    </derivirana_varijabla>
  </DomainObject.Predmet.ProtuStrankaListFormatedWithAdress>
  <DomainObject.Predmet.ProtuStrankaListFormatedWithAdressOIB>
    <izvorni_sadrzaj>
      <item>ROYAL CASINO d.o.o., OIB 11495281897, Ribnjak 40, 10000 Zagreb</item>
    </izvorni_sadrzaj>
    <derivirana_varijabla naziv="DomainObject.Predmet.ProtuStrankaListFormatedWithAdressOIB_1">
      <item>ROYAL CASINO d.o.o., OIB 11495281897, Ribnjak 40, 10000 Zagreb</item>
    </derivirana_varijabla>
  </DomainObject.Predmet.ProtuStrankaListFormatedWithAdressOIB>
  <DomainObject.Predmet.ProtuStrankaListNazivFormated>
    <izvorni_sadrzaj>
      <item>ROYAL CASINO d.o.o.</item>
    </izvorni_sadrzaj>
    <derivirana_varijabla naziv="DomainObject.Predmet.ProtuStrankaListNazivFormated_1">
      <item>ROYAL CASINO d.o.o.</item>
    </derivirana_varijabla>
  </DomainObject.Predmet.ProtuStrankaListNazivFormated>
  <DomainObject.Predmet.ProtuStrankaListNazivFormatedOIB>
    <izvorni_sadrzaj>
      <item>ROYAL CASINO d.o.o., OIB 11495281897</item>
    </izvorni_sadrzaj>
    <derivirana_varijabla naziv="DomainObject.Predmet.ProtuStrankaListNazivFormatedOIB_1">
      <item>ROYAL CASINO d.o.o., OIB 11495281897</item>
    </derivirana_varijabla>
  </DomainObject.Predmet.ProtuStrankaListNazivFormatedOIB>
  <DomainObject.Predmet.OstaliListFormated>
    <izvorni_sadrzaj>
      <item>Slađan Zovko</item>
    </izvorni_sadrzaj>
    <derivirana_varijabla naziv="DomainObject.Predmet.OstaliListFormated_1">
      <item>Slađan Zovko</item>
    </derivirana_varijabla>
  </DomainObject.Predmet.OstaliListFormated>
  <DomainObject.Predmet.OstaliListFormatedOIB>
    <izvorni_sadrzaj>
      <item>Slađan Zovko, OIB 22917973157</item>
    </izvorni_sadrzaj>
    <derivirana_varijabla naziv="DomainObject.Predmet.OstaliListFormatedOIB_1">
      <item>Slađan Zovko, OIB 22917973157</item>
    </derivirana_varijabla>
  </DomainObject.Predmet.OstaliListFormatedOIB>
  <DomainObject.Predmet.OstaliListFormatedWithAdress>
    <izvorni_sadrzaj>
      <item>Slađan Zovko, Ribnjak 40, 10000 Zagreb</item>
    </izvorni_sadrzaj>
    <derivirana_varijabla naziv="DomainObject.Predmet.OstaliListFormatedWithAdress_1">
      <item>Slađan Zovko, Ribnjak 40, 10000 Zagreb</item>
    </derivirana_varijabla>
  </DomainObject.Predmet.OstaliListFormatedWithAdress>
  <DomainObject.Predmet.OstaliListFormatedWithAdressOIB>
    <izvorni_sadrzaj>
      <item>Slađan Zovko, OIB 22917973157, Ribnjak 40, 10000 Zagreb</item>
    </izvorni_sadrzaj>
    <derivirana_varijabla naziv="DomainObject.Predmet.OstaliListFormatedWithAdressOIB_1">
      <item>Slađan Zovko, OIB 22917973157, Ribnjak 40, 10000 Zagreb</item>
    </derivirana_varijabla>
  </DomainObject.Predmet.OstaliListFormatedWithAdressOIB>
  <DomainObject.Predmet.OstaliListNazivFormated>
    <izvorni_sadrzaj>
      <item>Slađan Zovko</item>
    </izvorni_sadrzaj>
    <derivirana_varijabla naziv="DomainObject.Predmet.OstaliListNazivFormated_1">
      <item>Slađan Zovko</item>
    </derivirana_varijabla>
  </DomainObject.Predmet.OstaliListNazivFormated>
  <DomainObject.Predmet.OstaliListNazivFormatedOIB>
    <izvorni_sadrzaj>
      <item>Slađan Zovko, OIB 22917973157</item>
    </izvorni_sadrzaj>
    <derivirana_varijabla naziv="DomainObject.Predmet.OstaliListNazivFormatedOIB_1">
      <item>Slađan Zovko, OIB 22917973157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2017.</izvorni_sadrzaj>
    <derivirana_varijabla naziv="DomainObject.Datum_1">13.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ROYAL CASINO d.o.o.</izvorni_sadrzaj>
    <derivirana_varijabla naziv="DomainObject.Predmet.ProtustrankaIDrugi_1">ROYAL CASINO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ROYAL CASINO d.o.o., OIB 11495281897, Ribnjak 40, 10000 Zagreb</izvorni_sadrzaj>
    <derivirana_varijabla naziv="DomainObject.Predmet.ProtustrankaIDrugiAdressOIB_1">ROYAL CASINO d.o.o., OIB 11495281897, Ribnjak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ROYAL CASINO d.o.o.</item>
      <item>Slađan Zovko</item>
    </izvorni_sadrzaj>
    <derivirana_varijabla naziv="DomainObject.Predmet.SudioniciListNaziv_1">
      <item>FINA Regionalni centar Zagreb</item>
      <item>ROYAL CASINO d.o.o.</item>
      <item>Slađan Zovko</item>
    </derivirana_varijabla>
  </DomainObject.Predmet.SudioniciListNaziv>
  <DomainObject.Predmet.SudioniciListAdressOIB>
    <izvorni_sadrzaj>
      <item>FINA Regionalni centar Zagreb, OIB 85821130368, Trg svibanjskih žrtava 1995. Br. 1,10000 Zagreb</item>
      <item>ROYAL CASINO d.o.o., OIB 11495281897, Ribnjak 40,10000 Zagreb</item>
      <item>Slađan Zovko, OIB 22917973157, Ribnjak 40,10000 Zagreb</item>
    </izvorni_sadrzaj>
    <derivirana_varijabla naziv="DomainObject.Predmet.SudioniciListAdressOIB_1">
      <item>FINA Regionalni centar Zagreb, OIB 85821130368, Trg svibanjskih žrtava 1995. Br. 1,10000 Zagreb</item>
      <item>ROYAL CASINO d.o.o., OIB 11495281897, Ribnjak 40,10000 Zagreb</item>
      <item>Slađan Zovko, OIB 22917973157, Ribnjak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11495281897</item>
      <item>, OIB 22917973157</item>
    </izvorni_sadrzaj>
    <derivirana_varijabla naziv="DomainObject.Predmet.SudioniciListNazivOIB_1">
      <item>, OIB 85821130368</item>
      <item>, OIB 11495281897</item>
      <item>, OIB 22917973157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425B81-25CE-4909-9339-C3D07441C5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910</properties:Words>
  <properties:Characters>4989</properties:Characters>
  <properties:Lines>114</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2017-09-13T06:31:00Z</dcterms:created>
  <dc:creator>Unknown</dc:creator>
  <cp:lastModifiedBy>Ivana Stampf</cp:lastModifiedBy>
  <cp:lastPrinted>2016-06-03T08:35:00Z</cp:lastPrinted>
  <dcterms:modified xmlns:xsi="http://www.w3.org/2001/XMLSchema-instance" xsi:type="dcterms:W3CDTF">2017-09-13T11:19:00Z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