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fa41" w14:paraId="e95fa41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86A" w:rsidP="0016486A" w:rsidR="0016486A" w:rsidRPr="004453B3">
      <w:pPr>
        <w:pStyle w:val="Zaglavlje"/>
      </w:pPr>
      <w:r w:rsidRPr="004453B3">
        <w:t xml:space="preserve">REPUBLIKA HRVATSKA </w:t>
      </w:r>
    </w:p>
    <w:p w:rsidRDefault="0016486A" w:rsidP="0016486A" w:rsidR="0016486A" w:rsidRPr="004453B3">
      <w:pPr>
        <w:pStyle w:val="Zaglavlje"/>
      </w:pPr>
      <w:r w:rsidRPr="004453B3">
        <w:t>Trgovački sud u Zagrebu</w:t>
      </w:r>
    </w:p>
    <w:p w:rsidRDefault="0016486A" w:rsidP="0016486A" w:rsidR="0016486A" w:rsidRPr="004453B3">
      <w:pPr>
        <w:pStyle w:val="Zaglavlje"/>
      </w:pPr>
      <w:r w:rsidRPr="004453B3">
        <w:t xml:space="preserve">Zagreb, Amruševa 2/II </w:t>
      </w:r>
    </w:p>
    <w:p w:rsidRDefault="0016486A" w:rsidP="0016486A" w:rsidR="0016486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5464/15</w:t>
      </w:r>
    </w:p>
    <w:p w:rsidRDefault="0016486A" w:rsidP="0016486A" w:rsidR="0016486A" w:rsidRPr="004453B3">
      <w:pPr>
        <w:jc w:val="center"/>
      </w:pPr>
    </w:p>
    <w:p w:rsidRDefault="0016486A" w:rsidP="0016486A" w:rsidR="0016486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center"/>
      </w:pPr>
      <w:r w:rsidRPr="004453B3">
        <w:t>R J E Š E N J E</w:t>
      </w:r>
    </w:p>
    <w:p w:rsidRDefault="0016486A" w:rsidP="0016486A" w:rsidR="0016486A" w:rsidRPr="004453B3">
      <w:pPr>
        <w:jc w:val="center"/>
      </w:pPr>
    </w:p>
    <w:p w:rsidRDefault="0016486A" w:rsidP="0016486A" w:rsidR="0016486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EKO OKUSI d.o.o., Zagreb, Bednjanska 10/A, OIB: </w:t>
      </w:r>
      <w:r w:rsidRPr="00DA22E9">
        <w:t>00206424516</w:t>
      </w:r>
      <w:r>
        <w:t xml:space="preserve">, </w:t>
      </w:r>
      <w:r w:rsidRPr="004453B3">
        <w:t>dana</w:t>
      </w:r>
      <w:r w:rsidR="008E10B1">
        <w:t xml:space="preserve"> 24. </w:t>
      </w:r>
      <w:r>
        <w:t xml:space="preserve"> ožujka</w:t>
      </w:r>
      <w:r w:rsidRPr="004453B3">
        <w:t xml:space="preserve"> 2016. 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center"/>
      </w:pPr>
      <w:r w:rsidRPr="004453B3">
        <w:t>r i j e š i o    je</w:t>
      </w:r>
    </w:p>
    <w:p w:rsidRDefault="0016486A" w:rsidP="0016486A" w:rsidR="0016486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486A" w:rsidP="0016486A" w:rsidR="0016486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EKO OKUSI d.o.o., Zagreb, Bednjanska 10/A, OIB: </w:t>
      </w:r>
      <w:r w:rsidRPr="00DA22E9">
        <w:rPr>
          <w:rFonts w:hAnsi="Times New Roman" w:ascii="Times New Roman"/>
          <w:szCs w:val="24"/>
        </w:rPr>
        <w:t>00206424516</w:t>
      </w:r>
      <w:r w:rsidRPr="004453B3">
        <w:rPr>
          <w:rFonts w:hAnsi="Times New Roman" w:ascii="Times New Roman"/>
          <w:szCs w:val="24"/>
        </w:rPr>
        <w:t>. Stečajni postupak otvoren je</w:t>
      </w:r>
      <w:r w:rsidR="008E10B1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6486A" w:rsidP="0016486A" w:rsidR="0016486A" w:rsidRPr="004453B3">
      <w:pPr>
        <w:pStyle w:val="BodyText21"/>
        <w:rPr>
          <w:rFonts w:hAnsi="Times New Roman" w:ascii="Times New Roman"/>
          <w:szCs w:val="24"/>
        </w:rPr>
      </w:pPr>
    </w:p>
    <w:p w:rsidRDefault="0016486A" w:rsidP="0016486A" w:rsidR="0016486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Hrvoje Kraljičković, OIB: 63875916042, Zagreb, Trg hrvatskih velikana 4.</w:t>
      </w:r>
    </w:p>
    <w:p w:rsidRDefault="0016486A" w:rsidP="0016486A" w:rsidR="0016486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6486A" w:rsidP="0016486A" w:rsidR="0016486A">
      <w:pPr>
        <w:jc w:val="both"/>
      </w:pPr>
      <w:r w:rsidRPr="004453B3">
        <w:t xml:space="preserve">III. Zaključuje se stečajni postupak nad dužnikom </w:t>
      </w:r>
      <w:r>
        <w:t xml:space="preserve">EKO OKUSI d.o.o., Zagreb, Bednjanska 10/A, OIB: </w:t>
      </w:r>
      <w:r w:rsidRPr="00DA22E9">
        <w:t>00206424516</w:t>
      </w:r>
      <w:r>
        <w:t>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ind w:left="360"/>
        <w:jc w:val="center"/>
      </w:pPr>
      <w:r w:rsidRPr="004453B3">
        <w:t>Obrazloženje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center"/>
      </w:pPr>
      <w:r w:rsidRPr="004453B3">
        <w:t>U Zagrebu,</w:t>
      </w:r>
      <w:r w:rsidR="008E10B1">
        <w:t xml:space="preserve"> 24. </w:t>
      </w:r>
      <w:r>
        <w:t>ožujka</w:t>
      </w:r>
      <w:r w:rsidRPr="004453B3">
        <w:t xml:space="preserve"> 2016.</w:t>
      </w:r>
    </w:p>
    <w:p w:rsidRDefault="0016486A" w:rsidP="0016486A" w:rsidR="0016486A" w:rsidRPr="004453B3">
      <w:pPr>
        <w:jc w:val="center"/>
      </w:pPr>
    </w:p>
    <w:p w:rsidRDefault="0016486A" w:rsidP="0016486A" w:rsidR="0016486A" w:rsidRPr="004453B3">
      <w:pPr>
        <w:ind w:firstLine="720" w:left="5040"/>
        <w:jc w:val="right"/>
      </w:pPr>
      <w:r w:rsidRPr="004453B3">
        <w:t xml:space="preserve">      SUDAC:</w:t>
      </w:r>
    </w:p>
    <w:p w:rsidRDefault="0016486A" w:rsidP="0016486A" w:rsidR="0016486A" w:rsidRPr="004453B3">
      <w:pPr>
        <w:jc w:val="right"/>
      </w:pPr>
      <w:r>
        <w:t>Goran Iskra</w:t>
      </w:r>
      <w:r w:rsidR="008E10B1">
        <w:t>, v.r.</w:t>
      </w: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</w:p>
    <w:p w:rsidRDefault="0016486A" w:rsidP="0016486A" w:rsidR="0016486A" w:rsidRPr="004453B3">
      <w:pPr>
        <w:jc w:val="both"/>
      </w:pPr>
      <w:r w:rsidRPr="004453B3">
        <w:t>Uputa o pravnom lijeku:</w:t>
      </w:r>
    </w:p>
    <w:p w:rsidRDefault="0016486A" w:rsidP="0016486A" w:rsidR="0016486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6486A" w:rsidP="0016486A" w:rsidR="0016486A" w:rsidRPr="004453B3">
      <w:pPr>
        <w:jc w:val="both"/>
        <w:rPr>
          <w:i/>
        </w:rPr>
      </w:pPr>
    </w:p>
    <w:p w:rsidRDefault="0016486A" w:rsidP="0016486A" w:rsidR="0016486A" w:rsidRPr="004453B3">
      <w:pPr>
        <w:jc w:val="both"/>
      </w:pPr>
    </w:p>
    <w:p w:rsidRDefault="008E10B1" w:rsidP="008E10B1" w:rsidR="0016486A">
      <w:pPr>
        <w:jc w:val="right"/>
      </w:pPr>
      <w:r>
        <w:t>Za točnost otpravka-ovlašteni službenik:</w:t>
      </w:r>
    </w:p>
    <w:p w:rsidRDefault="008E10B1" w:rsidP="008E10B1" w:rsidR="008E10B1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16486A" w:rsidP="0016486A" w:rsidR="0016486A" w:rsidRPr="004453B3">
      <w:pPr>
        <w:jc w:val="center"/>
        <w:rPr>
          <w:highlight w:val="green"/>
          <w:u w:val="single"/>
        </w:rPr>
      </w:pPr>
    </w:p>
    <w:p w:rsidRDefault="0016486A" w:rsidP="0016486A" w:rsidR="0016486A" w:rsidRPr="004453B3">
      <w:pPr>
        <w:jc w:val="center"/>
        <w:rPr>
          <w:u w:val="single"/>
        </w:rPr>
      </w:pPr>
    </w:p>
    <w:p w:rsidRDefault="0016486A" w:rsidP="0016486A" w:rsidR="0016486A" w:rsidRPr="004453B3"/>
    <w:p w:rsidRDefault="000D2C86" w:rsidP="0016486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8E10B1">
      <w:t xml:space="preserve">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6486A">
      <w:t>5464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86A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2A66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363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10B1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2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62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5464</izvorni_sadrzaj>
    <derivirana_varijabla naziv="DomainObject.Predmet.Broj_1">5464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St-5464/2015</izvorni_sadrzaj>
    <derivirana_varijabla naziv="DomainObject.Predmet.OznakaBroj_1">St-5464/2015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OKUSI d.o.o. zastupanog po punomoćniku MIROSLAV MEDURIĆ</izvorni_sadrzaj>
    <derivirana_varijabla naziv="DomainObject.Predmet.ProtustrankaFormated_1">  EKO OKUSI d.o.o. zastupanog po punomoćniku MIROSLAV MEDURIĆ</derivirana_varijabla>
  </DomainObject.Predmet.ProtustrankaFormated>
  <DomainObject.Predmet.ProtustrankaFormatedOIB>
    <izvorni_sadrzaj>  EKO OKUSI d.o.o., OIB 00206424516 zastupanog po punomoćniku MIROSLAV MEDURIĆ</izvorni_sadrzaj>
    <derivirana_varijabla naziv="DomainObject.Predmet.ProtustrankaFormatedOIB_1">  EKO OKUSI d.o.o., OIB 00206424516 zastupanog po punomoćniku MIROSLAV MEDURIĆ</derivirana_varijabla>
  </DomainObject.Predmet.ProtustrankaFormatedOIB>
  <DomainObject.Predmet.ProtustrankaFormatedWithAdress>
    <izvorni_sadrzaj> EKO OKUSI d.o.o., Bednjanska 10/A, 10000 Zagreb zastupanog po punomoćniku MIROSLAV MEDURIĆ</izvorni_sadrzaj>
    <derivirana_varijabla naziv="DomainObject.Predmet.ProtustrankaFormatedWithAdress_1"> EKO OKUSI d.o.o., Bednjanska 10/A, 10000 Zagreb zastupanog po punomoćniku MIROSLAV MEDURIĆ</derivirana_varijabla>
  </DomainObject.Predmet.ProtustrankaFormatedWithAdress>
  <DomainObject.Predmet.ProtustrankaFormatedWithAdressOIB>
    <izvorni_sadrzaj> EKO OKUSI d.o.o., OIB 00206424516, Bednjanska 10/A, 10000 Zagreb zastupanog po punomoćniku MIROSLAV MEDURIĆ</izvorni_sadrzaj>
    <derivirana_varijabla naziv="DomainObject.Predmet.ProtustrankaFormatedWithAdressOIB_1"> EKO OKUSI d.o.o., OIB 00206424516, Bednjanska 10/A, 10000 Zagreb zastupanog po punomoćniku MIROSLAV MEDURIĆ</derivirana_varijabla>
  </DomainObject.Predmet.ProtustrankaFormatedWithAdressOIB>
  <DomainObject.Predmet.ProtustrankaWithAdress>
    <izvorni_sadrzaj>EKO OKUSI d.o.o. Bednjanska 10/A, 10000 Zagreb</izvorni_sadrzaj>
    <derivirana_varijabla naziv="DomainObject.Predmet.ProtustrankaWithAdress_1">EKO OKUSI d.o.o. Bednjanska 10/A, 10000 Zagreb</derivirana_varijabla>
  </DomainObject.Predmet.ProtustrankaWithAdress>
  <DomainObject.Predmet.ProtustrankaWithAdressOIB>
    <izvorni_sadrzaj>EKO OKUSI d.o.o., OIB 00206424516, Bednjanska 10/A, 10000 Zagreb</izvorni_sadrzaj>
    <derivirana_varijabla naziv="DomainObject.Predmet.ProtustrankaWithAdressOIB_1">EKO OKUSI d.o.o., OIB 00206424516, Bednjanska 10/A, 10000 Zagreb</derivirana_varijabla>
  </DomainObject.Predmet.ProtustrankaWithAdressOIB>
  <DomainObject.Predmet.ProtustrankaNazivFormated>
    <izvorni_sadrzaj>EKO OKUSI d.o.o.</izvorni_sadrzaj>
    <derivirana_varijabla naziv="DomainObject.Predmet.ProtustrankaNazivFormated_1">EKO OKUSI d.o.o.</derivirana_varijabla>
  </DomainObject.Predmet.ProtustrankaNazivFormated>
  <DomainObject.Predmet.ProtustrankaNazivFormatedOIB>
    <izvorni_sadrzaj>EKO OKUSI d.o.o., OIB 00206424516</izvorni_sadrzaj>
    <derivirana_varijabla naziv="DomainObject.Predmet.ProtustrankaNazivFormatedOIB_1">EKO OKUSI d.o.o., OIB 00206424516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OKUSI d.o.o. zastupanog po punomoćniku MIROSLAV MEDURIĆ</item>
    </izvorni_sadrzaj>
    <derivirana_varijabla naziv="DomainObject.Predmet.ProtuStrankaListFormated_1">
      <item>EKO OKUSI d.o.o. zastupanog po punomoćniku MIROSLAV MEDURIĆ</item>
    </derivirana_varijabla>
  </DomainObject.Predmet.ProtuStrankaListFormated>
  <DomainObject.Predmet.ProtuStrankaListFormatedOIB>
    <izvorni_sadrzaj>
      <item>EKO OKUSI d.o.o., OIB 00206424516 zastupanog po punomoćniku MIROSLAV MEDURIĆ</item>
    </izvorni_sadrzaj>
    <derivirana_varijabla naziv="DomainObject.Predmet.ProtuStrankaListFormatedOIB_1">
      <item>EKO OKUSI d.o.o., OIB 00206424516 zastupanog po punomoćniku MIROSLAV MEDURIĆ</item>
    </derivirana_varijabla>
  </DomainObject.Predmet.ProtuStrankaListFormatedOIB>
  <DomainObject.Predmet.ProtuStrankaListFormatedWithAdress>
    <izvorni_sadrzaj>
      <item>EKO OKUSI d.o.o., Bednjanska 10/A, 10000 Zagreb zastupanog po punomoćniku MIROSLAV MEDURIĆ</item>
    </izvorni_sadrzaj>
    <derivirana_varijabla naziv="DomainObject.Predmet.ProtuStrankaListFormatedWithAdress_1">
      <item>EKO OKUSI d.o.o., Bednjanska 10/A, 10000 Zagreb zastupanog po punomoćniku MIROSLAV MEDURIĆ</item>
    </derivirana_varijabla>
  </DomainObject.Predmet.ProtuStrankaListFormatedWithAdress>
  <DomainObject.Predmet.ProtuStrankaListFormatedWithAdressOIB>
    <izvorni_sadrzaj>
      <item>EKO OKUSI d.o.o., OIB 00206424516, Bednjanska 10/A, 10000 Zagreb zastupanog po punomoćniku MIROSLAV MEDURIĆ</item>
    </izvorni_sadrzaj>
    <derivirana_varijabla naziv="DomainObject.Predmet.ProtuStrankaListFormatedWithAdressOIB_1">
      <item>EKO OKUSI d.o.o., OIB 00206424516, Bednjanska 10/A, 10000 Zagreb zastupanog po punomoćniku MIROSLAV MEDURIĆ</item>
    </derivirana_varijabla>
  </DomainObject.Predmet.ProtuStrankaListFormatedWithAdressOIB>
  <DomainObject.Predmet.ProtuStrankaListNazivFormated>
    <izvorni_sadrzaj>
      <item>EKO OKUSI d.o.o.</item>
    </izvorni_sadrzaj>
    <derivirana_varijabla naziv="DomainObject.Predmet.ProtuStrankaListNazivFormated_1">
      <item>EKO OKUSI d.o.o.</item>
    </derivirana_varijabla>
  </DomainObject.Predmet.ProtuStrankaListNazivFormated>
  <DomainObject.Predmet.ProtuStrankaListNazivFormatedOIB>
    <izvorni_sadrzaj>
      <item>EKO OKUSI d.o.o., OIB 00206424516</item>
    </izvorni_sadrzaj>
    <derivirana_varijabla naziv="DomainObject.Predmet.ProtuStrankaListNazivFormatedOIB_1">
      <item>EKO OKUSI d.o.o., OIB 00206424516</item>
    </derivirana_varijabla>
  </DomainObject.Predmet.ProtuStrankaListNazivFormatedOIB>
  <DomainObject.Predmet.OstaliListFormated>
    <izvorni_sadrzaj>
      <item>MIROSLAV MEDURIĆ punomoćnik sudionika u postupku EKO OKUSI d.o.o.</item>
      <item>HRVOJE KRALJIČKOVIĆ</item>
    </izvorni_sadrzaj>
    <derivirana_varijabla naziv="DomainObject.Predmet.OstaliListFormated_1">
      <item>MIROSLAV MEDURIĆ punomoćnik sudionika u postupku EKO OKUSI d.o.o.</item>
      <item>HRVOJE KRALJIČKOVIĆ</item>
    </derivirana_varijabla>
  </DomainObject.Predmet.OstaliListFormated>
  <DomainObject.Predmet.OstaliListFormatedOIB>
    <izvorni_sadrzaj>
      <item>MIROSLAV MEDURIĆ, OIB 51825347962 punomoćnik sudionika u postupku EKO OKUSI d.o.o.</item>
      <item>HRVOJE KRALJIČKOVIĆ, OIB 63875916042</item>
    </izvorni_sadrzaj>
    <derivirana_varijabla naziv="DomainObject.Predmet.OstaliListFormatedOIB_1">
      <item>MIROSLAV MEDURIĆ, OIB 51825347962 punomoćnik sudionika u postupku EKO OKUSI d.o.o.</item>
      <item>HRVOJE KRALJIČKOVIĆ, OIB 63875916042</item>
    </derivirana_varijabla>
  </DomainObject.Predmet.OstaliListFormatedOIB>
  <DomainObject.Predmet.OstaliListFormatedWithAdress>
    <izvorni_sadrzaj>
      <item>MIROSLAV MEDURIĆ, Branitelja Domovinskog rata 2/E, 22000 Šibenik punomoćnik sudionika u postupku EKO OKUSI d.o.o.</item>
      <item>HRVOJE KRALJIČKOVIĆ, Trg hrvatskih  velikana 4, 10000 Zagreb</item>
    </izvorni_sadrzaj>
    <derivirana_varijabla naziv="DomainObject.Predmet.OstaliListFormatedWithAdress_1">
      <item>MIROSLAV MEDURIĆ, Branitelja Domovinskog rata 2/E, 22000 Šibenik punomoćnik sudionika u postupku EKO OKUSI d.o.o.</item>
      <item>HRVOJE KRALJIČKOVIĆ, Trg hrvatskih  velikana 4, 10000 Zagreb</item>
    </derivirana_varijabla>
  </DomainObject.Predmet.OstaliListFormatedWithAdress>
  <DomainObject.Predmet.OstaliListFormatedWithAdressOIB>
    <izvorni_sadrzaj>
      <item>MIROSLAV MEDURIĆ, OIB 51825347962, Branitelja Domovinskog rata 2/E, 22000 Šibenik punomoćnik sudionika u postupku EKO OKUSI d.o.o.</item>
      <item>HRVOJE KRALJIČKOVIĆ, OIB 63875916042, Trg hrvatskih  velikana 4, 10000 Zagreb</item>
    </izvorni_sadrzaj>
    <derivirana_varijabla naziv="DomainObject.Predmet.OstaliListFormatedWithAdressOIB_1">
      <item>MIROSLAV MEDURIĆ, OIB 51825347962, Branitelja Domovinskog rata 2/E, 22000 Šibenik punomoćnik sudionika u postupku EKO OKUSI d.o.o.</item>
      <item>HRVOJE KRALJIČKOVIĆ, OIB 63875916042, Trg hrvatskih  velikana 4, 10000 Zagreb</item>
    </derivirana_varijabla>
  </DomainObject.Predmet.OstaliListFormatedWithAdressOIB>
  <DomainObject.Predmet.OstaliListNazivFormated>
    <izvorni_sadrzaj>
      <item>MIROSLAV MEDURIĆ</item>
      <item>HRVOJE KRALJIČKOVIĆ</item>
    </izvorni_sadrzaj>
    <derivirana_varijabla naziv="DomainObject.Predmet.OstaliListNazivFormated_1">
      <item>MIROSLAV MEDURIĆ</item>
      <item>HRVOJE KRALJIČKOVIĆ</item>
    </derivirana_varijabla>
  </DomainObject.Predmet.OstaliListNazivFormated>
  <DomainObject.Predmet.OstaliListNazivFormatedOIB>
    <izvorni_sadrzaj>
      <item>MIROSLAV MEDURIĆ, OIB 51825347962</item>
      <item>HRVOJE KRALJIČKOVIĆ, OIB 63875916042</item>
    </izvorni_sadrzaj>
    <derivirana_varijabla naziv="DomainObject.Predmet.OstaliListNazivFormatedOIB_1">
      <item>MIROSLAV MEDURIĆ, OIB 51825347962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OKUSI d.o.o.</izvorni_sadrzaj>
    <derivirana_varijabla naziv="DomainObject.Predmet.ProtustrankaIDrugi_1">EKO OKUSI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OKUSI d.o.o., OIB 00206424516, Bednjanska 10/A, 10000 Zagreb</izvorni_sadrzaj>
    <derivirana_varijabla naziv="DomainObject.Predmet.ProtustrankaIDrugiAdressOIB_1">EKO OKUSI d.o.o., OIB 00206424516, Bednjanska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OKUSI d.o.o.</item>
      <item>FINA Regionalni centar Zagreb</item>
      <item>MIROSLAV MEDURIĆ</item>
      <item>HRVOJE KRALJIČKOVIĆ</item>
    </izvorni_sadrzaj>
    <derivirana_varijabla naziv="DomainObject.Predmet.SudioniciListNaziv_1">
      <item>EKO OKUSI d.o.o.</item>
      <item>FINA Regionalni centar Zagreb</item>
      <item>MIROSLAV MEDURIĆ</item>
      <item>HRVOJE KRALJIČKOVIĆ</item>
    </derivirana_varijabla>
  </DomainObject.Predmet.SudioniciListNaziv>
  <DomainObject.Predmet.SudioniciListAdressOIB>
    <izvorni_sadrzaj>
      <item>EKO OKUSI d.o.o., OIB 00206424516, Bednjanska 10/A,10000 Zagreb</item>
      <item>FINA Regionalni centar Zagreb, OIB 85821130368, Trg svibanjskih žrtava 1995. 1,10000 Zagreb</item>
      <item>MIROSLAV MEDURIĆ, OIB 51825347962, Branitelja Domovinskog rata 2/E,22000 Šibenik</item>
      <item>HRVOJE KRALJIČKOVIĆ, OIB 63875916042, Trg hrvatskih  velikana 4,10000 Zagreb</item>
    </izvorni_sadrzaj>
    <derivirana_varijabla naziv="DomainObject.Predmet.SudioniciListAdressOIB_1">
      <item>EKO OKUSI d.o.o., OIB 00206424516, Bednjanska 10/A,10000 Zagreb</item>
      <item>FINA Regionalni centar Zagreb, OIB 85821130368, Trg svibanjskih žrtava 1995. 1,10000 Zagreb</item>
      <item>MIROSLAV MEDURIĆ, OIB 51825347962, Branitelja Domovinskog rata 2/E,22000 Šibenik</item>
      <item>HRVOJE KRALJIČKOVIĆ, OIB 63875916042, Trg hrvatskih 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00206424516</item>
      <item>, OIB 85821130368</item>
      <item>, OIB 51825347962</item>
      <item>, OIB 63875916042</item>
    </izvorni_sadrzaj>
    <derivirana_varijabla naziv="DomainObject.Predmet.SudioniciListNazivOIB_1">
      <item>, OIB 00206424516</item>
      <item>, OIB 85821130368</item>
      <item>, OIB 51825347962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D3F1D-08BB-4560-90EA-F42DC5EA4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2181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2016-03-24T12:03:00Z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