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b02a21" w14:paraId="fb02a21" w:rsidRDefault="00E45A94" w:rsidP="009552A2" w:rsidR="00E45A94" w:rsidRPr="00B37BEA">
      <w:pPr>
        <w15:collapsed w:val="false"/>
        <w:rPr>
          <w:b/>
        </w:rPr>
      </w:pPr>
      <w:bookmarkStart w:name="_GoBack" w:id="0"/>
      <w:bookmarkEnd w:id="0"/>
    </w:p>
    <w:p w:rsidRDefault="00E45A94" w:rsidP="009552A2" w:rsidR="00E45A94" w:rsidRPr="00B37BEA">
      <w:pPr>
        <w:rPr>
          <w:b/>
        </w:rPr>
      </w:pPr>
    </w:p>
    <w:p w:rsidRDefault="009552A2" w:rsidP="009552A2" w:rsidR="009552A2" w:rsidRPr="001D7CAD">
      <w:r w:rsidRPr="001D7CAD">
        <w:t>REPUBLIKA HRVATSKA</w:t>
      </w:r>
    </w:p>
    <w:p w:rsidRDefault="009D3840" w:rsidP="009552A2" w:rsidR="009552A2" w:rsidRPr="001D7CAD">
      <w:r>
        <w:t xml:space="preserve">  </w:t>
      </w:r>
      <w:r w:rsidR="009552A2" w:rsidRPr="001D7CAD">
        <w:t>Trgovački sud u Zagrebu</w:t>
      </w:r>
    </w:p>
    <w:p w:rsidRDefault="009D3840" w:rsidP="009552A2" w:rsidR="009552A2" w:rsidRPr="001D7CAD">
      <w:r>
        <w:t xml:space="preserve">    </w:t>
      </w:r>
      <w:r w:rsidR="009552A2" w:rsidRPr="001D7CAD">
        <w:t xml:space="preserve">Zagreb, </w:t>
      </w:r>
      <w:proofErr w:type="spellStart"/>
      <w:r w:rsidR="009552A2" w:rsidRPr="001D7CAD">
        <w:t>Amruševa</w:t>
      </w:r>
      <w:proofErr w:type="spellEnd"/>
      <w:r w:rsidR="009552A2" w:rsidRPr="001D7CAD">
        <w:t xml:space="preserve"> 2/II                                                   </w:t>
      </w:r>
      <w:r w:rsidR="00E45A94" w:rsidRPr="001D7CAD">
        <w:t xml:space="preserve">                      </w:t>
      </w:r>
      <w:r w:rsidR="00EC688C" w:rsidRPr="001D7CAD">
        <w:t xml:space="preserve"> </w:t>
      </w:r>
      <w:r w:rsidR="00526787">
        <w:t xml:space="preserve">           </w:t>
      </w:r>
      <w:r w:rsidR="0092330E">
        <w:t>89</w:t>
      </w:r>
      <w:r w:rsidR="009552A2" w:rsidRPr="001D7CAD">
        <w:t>. St</w:t>
      </w:r>
      <w:r w:rsidR="001D7CAD">
        <w:t>-</w:t>
      </w:r>
      <w:r w:rsidR="00C9074A">
        <w:t>3</w:t>
      </w:r>
      <w:r w:rsidR="00D73D90">
        <w:t>52</w:t>
      </w:r>
      <w:r w:rsidR="001C0632">
        <w:t>/</w:t>
      </w:r>
      <w:r w:rsidR="00C9074A">
        <w:t>1</w:t>
      </w:r>
      <w:r w:rsidR="00D73D90">
        <w:t>0</w:t>
      </w:r>
      <w:r w:rsidR="00C9074A">
        <w:t>-</w:t>
      </w:r>
      <w:r w:rsidR="004D2080">
        <w:t>490</w:t>
      </w:r>
    </w:p>
    <w:p w:rsidRDefault="009552A2" w:rsidP="009552A2" w:rsidR="009552A2"/>
    <w:p w:rsidRDefault="00A7760B" w:rsidP="007C4EF1" w:rsidR="00A7760B"/>
    <w:p w:rsidRDefault="00A7760B" w:rsidP="00C23899" w:rsidR="00A7760B" w:rsidRPr="00B50AEF">
      <w:pPr>
        <w:jc w:val="center"/>
      </w:pPr>
      <w:r>
        <w:t>R E P U B L I K A  H R V A T S K A</w:t>
      </w:r>
    </w:p>
    <w:p w:rsidRDefault="00A7760B" w:rsidP="009552A2" w:rsidR="00A7760B" w:rsidRPr="001D7CAD"/>
    <w:p w:rsidRDefault="009552A2" w:rsidP="009552A2" w:rsidR="009552A2" w:rsidRPr="001D7CAD">
      <w:pPr>
        <w:jc w:val="center"/>
      </w:pPr>
      <w:r w:rsidRPr="001D7CAD">
        <w:t>Z A K LJ U Č A K</w:t>
      </w:r>
    </w:p>
    <w:p w:rsidRDefault="009552A2" w:rsidP="009552A2" w:rsidR="009552A2" w:rsidRPr="00B37BEA">
      <w:pPr>
        <w:rPr>
          <w:b/>
        </w:rPr>
      </w:pPr>
    </w:p>
    <w:p w:rsidRDefault="00C9074A" w:rsidP="00C9074A" w:rsidR="00C9074A" w:rsidRPr="00C713B1">
      <w:pPr>
        <w:ind w:firstLine="720"/>
        <w:jc w:val="both"/>
      </w:pPr>
      <w:r w:rsidRPr="00C713B1">
        <w:rPr>
          <w:lang w:val="pt-BR"/>
        </w:rPr>
        <w:t xml:space="preserve">Trgovački sud u Zagrebu, po sucu Nikolini Dorić Hadžisejdić, u stečajnom postupku nad stečajnim dužnikom </w:t>
      </w:r>
      <w:r w:rsidR="00D73D90" w:rsidRPr="004504A5">
        <w:rPr>
          <w:lang w:val="pt-BR"/>
        </w:rPr>
        <w:t>MURING d.o.o. u stečaju, Zagreb, Brezovička cesta 62 E, OIB: 64225691300</w:t>
      </w:r>
      <w:r w:rsidR="000406AF">
        <w:rPr>
          <w:lang w:val="pt-BR"/>
        </w:rPr>
        <w:t>, 9</w:t>
      </w:r>
      <w:r w:rsidRPr="00C713B1">
        <w:rPr>
          <w:lang w:val="pt-BR"/>
        </w:rPr>
        <w:t xml:space="preserve">. </w:t>
      </w:r>
      <w:r w:rsidR="008A5FDB">
        <w:rPr>
          <w:lang w:val="pt-BR"/>
        </w:rPr>
        <w:t>svibnja</w:t>
      </w:r>
      <w:r w:rsidR="001C0632">
        <w:rPr>
          <w:lang w:val="pt-BR"/>
        </w:rPr>
        <w:t xml:space="preserve"> 2018</w:t>
      </w:r>
      <w:r w:rsidRPr="00C713B1">
        <w:rPr>
          <w:lang w:val="pt-BR"/>
        </w:rPr>
        <w:t>.</w:t>
      </w:r>
      <w:r w:rsidRPr="00C713B1">
        <w:t>,</w:t>
      </w:r>
    </w:p>
    <w:p w:rsidRDefault="0092330E" w:rsidP="006D5BD2" w:rsidR="0092330E">
      <w:pPr>
        <w:jc w:val="center"/>
        <w:rPr>
          <w:color w:val="000000"/>
        </w:rPr>
      </w:pPr>
    </w:p>
    <w:p w:rsidRDefault="006D5BD2" w:rsidP="006D5BD2" w:rsidR="006D5BD2" w:rsidRPr="001D7CAD">
      <w:pPr>
        <w:jc w:val="center"/>
        <w:rPr>
          <w:color w:val="000000"/>
        </w:rPr>
      </w:pPr>
      <w:r w:rsidRPr="001D7CAD">
        <w:rPr>
          <w:color w:val="000000"/>
        </w:rPr>
        <w:t>z  a  k  l  j u č  i  o      j  e</w:t>
      </w:r>
      <w:r w:rsidR="009F7606" w:rsidRPr="001D7CAD">
        <w:rPr>
          <w:color w:val="000000"/>
        </w:rPr>
        <w:t xml:space="preserve"> </w:t>
      </w:r>
    </w:p>
    <w:p w:rsidRDefault="006D5BD2" w:rsidP="00124354" w:rsidR="006D5BD2" w:rsidRPr="00B37BEA">
      <w:pPr>
        <w:rPr>
          <w:b/>
          <w:color w:val="000000"/>
        </w:rPr>
      </w:pPr>
    </w:p>
    <w:p w:rsidRDefault="005C45AC" w:rsidP="006B01E4" w:rsidR="005C45AC">
      <w:pPr>
        <w:ind w:firstLine="720"/>
        <w:jc w:val="both"/>
        <w:rPr>
          <w:color w:val="000000"/>
        </w:rPr>
      </w:pPr>
      <w:r w:rsidRPr="00B37BEA">
        <w:rPr>
          <w:color w:val="000000"/>
        </w:rPr>
        <w:t xml:space="preserve">Nalaže se </w:t>
      </w:r>
      <w:r w:rsidR="00D73D90">
        <w:rPr>
          <w:color w:val="000000"/>
        </w:rPr>
        <w:t>stečajnoj</w:t>
      </w:r>
      <w:r w:rsidR="006B01E4">
        <w:rPr>
          <w:color w:val="000000"/>
        </w:rPr>
        <w:t xml:space="preserve"> upravitelj</w:t>
      </w:r>
      <w:r w:rsidR="00D73D90">
        <w:rPr>
          <w:color w:val="000000"/>
        </w:rPr>
        <w:t>ici</w:t>
      </w:r>
      <w:r w:rsidR="006B01E4">
        <w:rPr>
          <w:color w:val="000000"/>
        </w:rPr>
        <w:t xml:space="preserve"> </w:t>
      </w:r>
      <w:r w:rsidR="00D73D90" w:rsidRPr="004504A5">
        <w:rPr>
          <w:color w:val="000000"/>
        </w:rPr>
        <w:t>Mirjan</w:t>
      </w:r>
      <w:r w:rsidR="00D73D90">
        <w:rPr>
          <w:color w:val="000000"/>
        </w:rPr>
        <w:t>i</w:t>
      </w:r>
      <w:r w:rsidR="00D73D90" w:rsidRPr="004504A5">
        <w:rPr>
          <w:color w:val="000000"/>
        </w:rPr>
        <w:t xml:space="preserve"> </w:t>
      </w:r>
      <w:proofErr w:type="spellStart"/>
      <w:r w:rsidR="00D73D90" w:rsidRPr="004504A5">
        <w:rPr>
          <w:color w:val="000000"/>
        </w:rPr>
        <w:t>Zuzij</w:t>
      </w:r>
      <w:r w:rsidR="00D73D90">
        <w:rPr>
          <w:color w:val="000000"/>
        </w:rPr>
        <w:t>i</w:t>
      </w:r>
      <w:proofErr w:type="spellEnd"/>
      <w:r w:rsidR="00D73D90" w:rsidRPr="004504A5">
        <w:rPr>
          <w:color w:val="000000"/>
        </w:rPr>
        <w:t xml:space="preserve"> iz Velike Gorice, Slavka Kolara 2</w:t>
      </w:r>
      <w:r w:rsidR="00D73D90" w:rsidRPr="004504A5">
        <w:t>, OIB: 26497768352</w:t>
      </w:r>
      <w:r w:rsidR="00C9074A">
        <w:rPr>
          <w:color w:val="000000"/>
        </w:rPr>
        <w:t>,</w:t>
      </w:r>
      <w:r w:rsidR="006B01E4">
        <w:rPr>
          <w:color w:val="000000"/>
        </w:rPr>
        <w:t xml:space="preserve"> </w:t>
      </w:r>
      <w:r w:rsidR="00D73D90">
        <w:rPr>
          <w:color w:val="000000"/>
        </w:rPr>
        <w:t>da u roku 3 dana preda stečajnoj</w:t>
      </w:r>
      <w:r w:rsidR="00C9074A">
        <w:rPr>
          <w:color w:val="000000"/>
        </w:rPr>
        <w:t xml:space="preserve"> upravitelj</w:t>
      </w:r>
      <w:r w:rsidR="00D73D90">
        <w:rPr>
          <w:color w:val="000000"/>
        </w:rPr>
        <w:t>ici</w:t>
      </w:r>
      <w:r w:rsidR="006B01E4">
        <w:rPr>
          <w:color w:val="000000"/>
        </w:rPr>
        <w:t xml:space="preserve"> </w:t>
      </w:r>
      <w:r w:rsidR="00D73D90">
        <w:t>Davorki</w:t>
      </w:r>
      <w:r w:rsidR="00D73D90" w:rsidRPr="00291736">
        <w:t xml:space="preserve"> </w:t>
      </w:r>
      <w:proofErr w:type="spellStart"/>
      <w:r w:rsidR="00D73D90" w:rsidRPr="00291736">
        <w:t>Huljev</w:t>
      </w:r>
      <w:proofErr w:type="spellEnd"/>
      <w:r w:rsidR="00D73D90" w:rsidRPr="00291736">
        <w:t xml:space="preserve"> iz Zagreba, </w:t>
      </w:r>
      <w:proofErr w:type="spellStart"/>
      <w:r w:rsidR="00D73D90" w:rsidRPr="00291736">
        <w:t>Miramarska</w:t>
      </w:r>
      <w:proofErr w:type="spellEnd"/>
      <w:r w:rsidR="00D73D90" w:rsidRPr="00291736">
        <w:t xml:space="preserve"> 13 d, OIB: 34743014377</w:t>
      </w:r>
      <w:r w:rsidR="00C9074A">
        <w:rPr>
          <w:color w:val="000000"/>
        </w:rPr>
        <w:t>,</w:t>
      </w:r>
      <w:r w:rsidR="006B01E4">
        <w:rPr>
          <w:color w:val="000000"/>
        </w:rPr>
        <w:t xml:space="preserve"> svu poslovnu dokumentaciju i imovinu stečajnog dužnika.</w:t>
      </w:r>
    </w:p>
    <w:p w:rsidRDefault="006D5BD2" w:rsidP="00F06EB9" w:rsidR="006D5BD2" w:rsidRPr="00B37BEA">
      <w:pPr>
        <w:jc w:val="both"/>
      </w:pPr>
    </w:p>
    <w:p w:rsidRDefault="006D5BD2" w:rsidP="006D5BD2" w:rsidR="006D5BD2" w:rsidRPr="0021034D">
      <w:pPr>
        <w:jc w:val="center"/>
      </w:pPr>
      <w:r w:rsidRPr="0021034D">
        <w:t>U Za</w:t>
      </w:r>
      <w:r w:rsidR="00387BCE" w:rsidRPr="0021034D">
        <w:t>grebu</w:t>
      </w:r>
      <w:r w:rsidR="00DD6FBA" w:rsidRPr="0021034D">
        <w:t xml:space="preserve"> </w:t>
      </w:r>
      <w:r w:rsidR="000406AF">
        <w:rPr>
          <w:lang w:val="pt-BR"/>
        </w:rPr>
        <w:t>9</w:t>
      </w:r>
      <w:r w:rsidR="0021034D" w:rsidRPr="0021034D">
        <w:rPr>
          <w:lang w:val="pt-BR"/>
        </w:rPr>
        <w:t xml:space="preserve">. </w:t>
      </w:r>
      <w:r w:rsidR="008A5FDB">
        <w:rPr>
          <w:lang w:val="pt-BR"/>
        </w:rPr>
        <w:t>svibnja</w:t>
      </w:r>
      <w:r w:rsidR="0021034D" w:rsidRPr="0021034D">
        <w:rPr>
          <w:lang w:val="pt-BR"/>
        </w:rPr>
        <w:t xml:space="preserve"> </w:t>
      </w:r>
      <w:r w:rsidR="001C0632">
        <w:t>2018</w:t>
      </w:r>
      <w:r w:rsidR="009F7606" w:rsidRPr="0021034D">
        <w:t>.</w:t>
      </w:r>
    </w:p>
    <w:p w:rsidRDefault="006D5BD2" w:rsidP="006D5BD2" w:rsidR="006D5BD2" w:rsidRPr="00B37BEA">
      <w:pPr>
        <w:jc w:val="center"/>
        <w:rPr>
          <w:b/>
        </w:rPr>
      </w:pPr>
    </w:p>
    <w:p w:rsidRDefault="006D5BD2" w:rsidP="00A7760B" w:rsidR="006D5BD2" w:rsidRPr="001D7CAD">
      <w:pPr>
        <w:pStyle w:val="Tijeloteksta"/>
        <w:ind w:left="5760"/>
        <w:jc w:val="right"/>
      </w:pPr>
      <w:r w:rsidRPr="00B37BEA">
        <w:rPr>
          <w:b/>
        </w:rPr>
        <w:tab/>
      </w:r>
      <w:r w:rsidRPr="001D7CAD">
        <w:t>SUDAC:</w:t>
      </w:r>
    </w:p>
    <w:p w:rsidRDefault="0092330E" w:rsidP="00A7760B" w:rsidR="006D5BD2" w:rsidRPr="00C164B6">
      <w:pPr>
        <w:pStyle w:val="Tijeloteksta"/>
        <w:ind w:left="5760"/>
        <w:jc w:val="right"/>
      </w:pPr>
      <w:r>
        <w:t xml:space="preserve">  </w:t>
      </w:r>
      <w:r w:rsidR="006D5BD2" w:rsidRPr="001D7CAD">
        <w:t xml:space="preserve">  </w:t>
      </w:r>
      <w:r>
        <w:t>Nikolina Dorić Hadžisejdić</w:t>
      </w:r>
      <w:r w:rsidR="00425796">
        <w:t>, v.r.</w:t>
      </w:r>
    </w:p>
    <w:p w:rsidRDefault="00A7760B" w:rsidP="00A7760B" w:rsidR="00A7760B">
      <w:pPr>
        <w:pStyle w:val="Tijeloteksta"/>
        <w:ind w:left="5760"/>
        <w:jc w:val="right"/>
      </w:pPr>
    </w:p>
    <w:p w:rsidRDefault="00A7760B" w:rsidP="00A7760B" w:rsidR="00A7760B" w:rsidRPr="00B37BEA">
      <w:pPr>
        <w:pStyle w:val="Tijeloteksta"/>
        <w:ind w:left="5760"/>
        <w:jc w:val="right"/>
        <w:rPr>
          <w:color w:val="000000"/>
        </w:rPr>
      </w:pPr>
    </w:p>
    <w:p w:rsidRDefault="009D3840" w:rsidP="006D5BD2" w:rsidR="009D3840">
      <w:pPr>
        <w:rPr>
          <w:color w:val="000000"/>
        </w:rPr>
      </w:pPr>
    </w:p>
    <w:p w:rsidRDefault="006D5BD2" w:rsidP="00425796" w:rsidR="00425796">
      <w:pPr>
        <w:rPr>
          <w:color w:val="000000"/>
        </w:rPr>
      </w:pPr>
      <w:r w:rsidRPr="00B37BEA">
        <w:rPr>
          <w:color w:val="000000"/>
        </w:rPr>
        <w:t>UPUTA O PRAVNOM LIJEKU</w:t>
      </w:r>
      <w:r w:rsidR="00425796">
        <w:rPr>
          <w:color w:val="000000"/>
        </w:rPr>
        <w:t xml:space="preserve">  </w:t>
      </w:r>
    </w:p>
    <w:p w:rsidRDefault="006D5BD2" w:rsidP="00425796" w:rsidR="00425796">
      <w:pPr>
        <w:rPr>
          <w:color w:val="000000"/>
        </w:rPr>
      </w:pPr>
      <w:r w:rsidRPr="00B37BEA">
        <w:rPr>
          <w:color w:val="000000"/>
        </w:rPr>
        <w:t>Protiv ovog zaključka</w:t>
      </w:r>
      <w:r w:rsidR="008E4B02">
        <w:rPr>
          <w:color w:val="000000"/>
        </w:rPr>
        <w:t xml:space="preserve"> nije dopuštena žalba ( čl. 19</w:t>
      </w:r>
      <w:r w:rsidRPr="00B37BEA">
        <w:rPr>
          <w:color w:val="000000"/>
        </w:rPr>
        <w:t>.</w:t>
      </w:r>
      <w:r w:rsidR="008E4B02">
        <w:rPr>
          <w:color w:val="000000"/>
        </w:rPr>
        <w:t xml:space="preserve"> </w:t>
      </w:r>
      <w:r w:rsidRPr="00B37BEA">
        <w:rPr>
          <w:color w:val="000000"/>
        </w:rPr>
        <w:t>st.</w:t>
      </w:r>
      <w:r w:rsidR="008E4B02">
        <w:rPr>
          <w:color w:val="000000"/>
        </w:rPr>
        <w:t xml:space="preserve"> 7</w:t>
      </w:r>
      <w:r w:rsidRPr="00B37BEA">
        <w:rPr>
          <w:color w:val="000000"/>
        </w:rPr>
        <w:t>.</w:t>
      </w:r>
      <w:r w:rsidR="008E4B02">
        <w:rPr>
          <w:color w:val="000000"/>
        </w:rPr>
        <w:t xml:space="preserve"> </w:t>
      </w:r>
      <w:r w:rsidRPr="00B37BEA">
        <w:rPr>
          <w:color w:val="000000"/>
        </w:rPr>
        <w:t>SZ)</w:t>
      </w:r>
      <w:r w:rsidR="00387BCE" w:rsidRPr="00B37BEA">
        <w:rPr>
          <w:color w:val="000000"/>
        </w:rPr>
        <w:t>.</w:t>
      </w:r>
      <w:r w:rsidR="00425796">
        <w:rPr>
          <w:color w:val="000000"/>
        </w:rPr>
        <w:t xml:space="preserve"> </w:t>
      </w:r>
    </w:p>
    <w:p w:rsidRDefault="00425796" w:rsidP="00425796" w:rsidR="00425796">
      <w:pPr>
        <w:rPr>
          <w:color w:val="000000"/>
        </w:rPr>
      </w:pPr>
    </w:p>
    <w:p w:rsidRDefault="00425796" w:rsidP="00425796" w:rsidR="00425796" w:rsidRPr="00425796">
      <w:pPr>
        <w:ind w:firstLine="720" w:left="4320"/>
        <w:rPr>
          <w:color w:val="000000"/>
        </w:rPr>
      </w:pPr>
      <w:r>
        <w:rPr>
          <w:color w:val="000000"/>
        </w:rPr>
        <w:t xml:space="preserve">       </w:t>
      </w: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</w:p>
    <w:p w:rsidRDefault="00425796" w:rsidP="007B64C7" w:rsidR="00425796">
      <w:pPr>
        <w:ind w:firstLine="708" w:left="3540"/>
        <w:jc w:val="right"/>
      </w:pPr>
      <w:r>
        <w:t xml:space="preserve">                                       Valentina </w:t>
      </w:r>
      <w:proofErr w:type="spellStart"/>
      <w:r>
        <w:t>Gabud</w:t>
      </w:r>
      <w:proofErr w:type="spellEnd"/>
    </w:p>
    <w:p w:rsidRDefault="00587BC6" w:rsidP="009D3840" w:rsidR="00587BC6">
      <w:pPr>
        <w:rPr>
          <w:color w:themeColor="background1" w:val="FFFFFF"/>
        </w:rPr>
      </w:pPr>
    </w:p>
    <w:p w:rsidRDefault="00425796" w:rsidP="009D3840" w:rsidR="00425796">
      <w:pPr>
        <w:rPr>
          <w:color w:themeColor="background1" w:val="FFFFFF"/>
        </w:rPr>
      </w:pPr>
    </w:p>
    <w:p w:rsidRDefault="00425796" w:rsidP="009D3840" w:rsidR="00425796">
      <w:pPr>
        <w:rPr>
          <w:color w:themeColor="background1" w:val="FFFFFF"/>
        </w:rPr>
      </w:pPr>
    </w:p>
    <w:p w:rsidRDefault="00425796" w:rsidP="009D3840" w:rsidR="00425796">
      <w:pPr>
        <w:rPr>
          <w:color w:themeColor="background1" w:val="FFFFFF"/>
        </w:rPr>
      </w:pPr>
      <w:r>
        <w:rPr>
          <w:color w:themeColor="background1" w:val="FFFFFF"/>
        </w:rPr>
        <w:tab/>
      </w:r>
      <w:r>
        <w:rPr>
          <w:color w:themeColor="background1" w:val="FFFFFF"/>
        </w:rPr>
        <w:tab/>
      </w:r>
      <w:r>
        <w:rPr>
          <w:color w:themeColor="background1" w:val="FFFFFF"/>
        </w:rPr>
        <w:tab/>
      </w:r>
    </w:p>
    <w:sectPr w:rsidSect="009D3840" w:rsidR="00425796">
      <w:headerReference w:type="default" r:id="rId10"/>
      <w:pgSz w:h="15840" w:w="12240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7760B" w:rsidP="00A7760B" w:rsidR="00A7760B">
      <w:r>
        <w:separator/>
      </w:r>
    </w:p>
  </w:endnote>
  <w:endnote w:id="0" w:type="continuationSeparator">
    <w:p w:rsidRDefault="00A7760B" w:rsidP="00A7760B" w:rsidR="00A776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7760B" w:rsidP="00A7760B" w:rsidR="00A7760B">
      <w:r>
        <w:separator/>
      </w:r>
    </w:p>
  </w:footnote>
  <w:footnote w:id="0" w:type="continuationSeparator">
    <w:p w:rsidRDefault="00A7760B" w:rsidP="00A7760B" w:rsidR="00A7760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3840" w:rsidR="00A7760B">
    <w:pPr>
      <w:pStyle w:val="Zaglavlje"/>
    </w:pPr>
    <w:r>
      <w:t xml:space="preserve">           </w:t>
    </w:r>
    <w:r w:rsidR="00A7760B">
      <w:rPr>
        <w:noProof/>
        <w:lang w:eastAsia="hr-HR"/>
      </w:rPr>
      <w:drawing>
        <wp:inline distR="0" distL="0" distB="0" distT="0">
          <wp:extent cy="963295" cx="719455"/>
          <wp:effectExtent b="0" r="0" t="0" l="0"/>
          <wp:docPr name="Slika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216AAA"/>
    <w:multiLevelType w:val="hybridMultilevel"/>
    <w:tmpl w:val="8D660EEA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5A000665"/>
    <w:multiLevelType w:val="hybridMultilevel"/>
    <w:tmpl w:val="68FE7430"/>
    <w:lvl w:tplc="2ADA71E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color w:val="00000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6D5BD2"/>
    <w:rsid w:val="000379CA"/>
    <w:rsid w:val="000406AF"/>
    <w:rsid w:val="00074EA0"/>
    <w:rsid w:val="000A3596"/>
    <w:rsid w:val="000D45B9"/>
    <w:rsid w:val="000E54EF"/>
    <w:rsid w:val="00124354"/>
    <w:rsid w:val="00130B37"/>
    <w:rsid w:val="001C0632"/>
    <w:rsid w:val="001D7CAD"/>
    <w:rsid w:val="00204387"/>
    <w:rsid w:val="0021034D"/>
    <w:rsid w:val="00215112"/>
    <w:rsid w:val="00224ED7"/>
    <w:rsid w:val="002271B9"/>
    <w:rsid w:val="002D60F5"/>
    <w:rsid w:val="00347BB4"/>
    <w:rsid w:val="0035054E"/>
    <w:rsid w:val="00387BCE"/>
    <w:rsid w:val="00394319"/>
    <w:rsid w:val="003A0BD9"/>
    <w:rsid w:val="003D3159"/>
    <w:rsid w:val="00403354"/>
    <w:rsid w:val="00425796"/>
    <w:rsid w:val="004579C0"/>
    <w:rsid w:val="004753E7"/>
    <w:rsid w:val="004B41AF"/>
    <w:rsid w:val="004B7F3F"/>
    <w:rsid w:val="004D2080"/>
    <w:rsid w:val="004E5469"/>
    <w:rsid w:val="004F022B"/>
    <w:rsid w:val="004F0CF3"/>
    <w:rsid w:val="005071FA"/>
    <w:rsid w:val="00526787"/>
    <w:rsid w:val="00587BC6"/>
    <w:rsid w:val="005C45AC"/>
    <w:rsid w:val="00613D3F"/>
    <w:rsid w:val="006745CD"/>
    <w:rsid w:val="006B01E4"/>
    <w:rsid w:val="006D4140"/>
    <w:rsid w:val="006D5BD2"/>
    <w:rsid w:val="006E4475"/>
    <w:rsid w:val="006E7410"/>
    <w:rsid w:val="007141AF"/>
    <w:rsid w:val="007A6843"/>
    <w:rsid w:val="007B3F07"/>
    <w:rsid w:val="00844898"/>
    <w:rsid w:val="008634A0"/>
    <w:rsid w:val="00875977"/>
    <w:rsid w:val="00890726"/>
    <w:rsid w:val="008A5FDB"/>
    <w:rsid w:val="008B05F8"/>
    <w:rsid w:val="008D58F1"/>
    <w:rsid w:val="008E4B02"/>
    <w:rsid w:val="0092330E"/>
    <w:rsid w:val="009552A2"/>
    <w:rsid w:val="009D3840"/>
    <w:rsid w:val="009F7606"/>
    <w:rsid w:val="00A56686"/>
    <w:rsid w:val="00A57030"/>
    <w:rsid w:val="00A57CA7"/>
    <w:rsid w:val="00A7760B"/>
    <w:rsid w:val="00AB53A0"/>
    <w:rsid w:val="00AE4821"/>
    <w:rsid w:val="00B000A8"/>
    <w:rsid w:val="00B06F55"/>
    <w:rsid w:val="00B229A4"/>
    <w:rsid w:val="00B37BEA"/>
    <w:rsid w:val="00B639DE"/>
    <w:rsid w:val="00BE1CFD"/>
    <w:rsid w:val="00C164B6"/>
    <w:rsid w:val="00C36843"/>
    <w:rsid w:val="00C3788A"/>
    <w:rsid w:val="00C9074A"/>
    <w:rsid w:val="00CA3F9C"/>
    <w:rsid w:val="00D205EC"/>
    <w:rsid w:val="00D25046"/>
    <w:rsid w:val="00D73D90"/>
    <w:rsid w:val="00D77873"/>
    <w:rsid w:val="00DB06B8"/>
    <w:rsid w:val="00DD6FBA"/>
    <w:rsid w:val="00DF6E50"/>
    <w:rsid w:val="00E33CA9"/>
    <w:rsid w:val="00E45A94"/>
    <w:rsid w:val="00EC688C"/>
    <w:rsid w:val="00EC7F67"/>
    <w:rsid w:val="00F06EB9"/>
    <w:rsid w:val="00F0762B"/>
    <w:rsid w:val="00FF40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D5BD2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6D5BD2"/>
    <w:pPr>
      <w:jc w:val="both"/>
    </w:pPr>
    <w:rPr>
      <w:lang w:eastAsia="hr-HR"/>
    </w:rPr>
  </w:style>
  <w:style w:styleId="Tekstbalonia" w:type="paragraph">
    <w:name w:val="Balloon Text"/>
    <w:basedOn w:val="Normal"/>
    <w:semiHidden/>
    <w:rsid w:val="002D60F5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qFormat/>
    <w:rsid w:val="002D60F5"/>
    <w:pPr>
      <w:jc w:val="both"/>
    </w:pPr>
    <w:rPr>
      <w:rFonts w:hAnsi="Tahoma" w:ascii="Tahoma"/>
      <w:b/>
      <w:color w:val="0000FF"/>
      <w:szCs w:val="20"/>
      <w:lang w:eastAsia="hr-HR"/>
    </w:rPr>
  </w:style>
  <w:style w:styleId="Zaglavlje" w:type="paragraph">
    <w:name w:val="header"/>
    <w:basedOn w:val="Normal"/>
    <w:link w:val="ZaglavljeChar"/>
    <w:rsid w:val="00A7760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A7760B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A7760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7760B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3A0BD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2579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25796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25796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25796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25796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svibnja 2018.</izvorni_sadrzaj>
    <derivirana_varijabla naziv="DomainObject.DatumDonosenjaOdluke_1">9.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352</izvorni_sadrzaj>
    <derivirana_varijabla naziv="DomainObject.Predmet.Broj_1">352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srpnja 2010.</izvorni_sadrzaj>
    <derivirana_varijabla naziv="DomainObject.Predmet.DatumOsnivanja_1">20. srpnja 2010.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St-352/2010</izvorni_sadrzaj>
    <derivirana_varijabla naziv="DomainObject.Predmet.OznakaBroj_1">St-352/2010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MURING d.o.o.</izvorni_sadrzaj>
    <derivirana_varijabla naziv="DomainObject.Predmet.ProtustrankaFormated_1">  MURING d.o.o.</derivirana_varijabla>
  </DomainObject.Predmet.ProtustrankaFormated>
  <DomainObject.Predmet.ProtustrankaFormatedOIB>
    <izvorni_sadrzaj>  MURING d.o.o., OIB 64225691300</izvorni_sadrzaj>
    <derivirana_varijabla naziv="DomainObject.Predmet.ProtustrankaFormatedOIB_1">  MURING d.o.o., OIB 64225691300</derivirana_varijabla>
  </DomainObject.Predmet.ProtustrankaFormatedOIB>
  <DomainObject.Predmet.ProtustrankaFormatedWithAdress>
    <izvorni_sadrzaj> MURING d.o.o., BREZOVIČKA CESTA 62/E, 10000 Zagreb</izvorni_sadrzaj>
    <derivirana_varijabla naziv="DomainObject.Predmet.ProtustrankaFormatedWithAdress_1"> MURING d.o.o., BREZOVIČKA CESTA 62/E, 10000 Zagreb</derivirana_varijabla>
  </DomainObject.Predmet.ProtustrankaFormatedWithAdress>
  <DomainObject.Predmet.ProtustrankaFormatedWithAdressOIB>
    <izvorni_sadrzaj> MURING d.o.o., OIB 64225691300, BREZOVIČKA CESTA 62/E, 10000 Zagreb</izvorni_sadrzaj>
    <derivirana_varijabla naziv="DomainObject.Predmet.ProtustrankaFormatedWithAdressOIB_1"> MURING d.o.o., OIB 64225691300, BREZOVIČKA CESTA 62/E, 10000 Zagreb</derivirana_varijabla>
  </DomainObject.Predmet.ProtustrankaFormatedWithAdressOIB>
  <DomainObject.Predmet.ProtustrankaWithAdress>
    <izvorni_sadrzaj>MURING d.o.o. BREZOVIČKA CESTA 62/E, 10000 Zagreb</izvorni_sadrzaj>
    <derivirana_varijabla naziv="DomainObject.Predmet.ProtustrankaWithAdress_1">MURING d.o.o. BREZOVIČKA CESTA 62/E, 10000 Zagreb</derivirana_varijabla>
  </DomainObject.Predmet.ProtustrankaWithAdress>
  <DomainObject.Predmet.ProtustrankaWithAdressOIB>
    <izvorni_sadrzaj>MURING d.o.o., OIB 64225691300, BREZOVIČKA CESTA 62/E, 10000 Zagreb</izvorni_sadrzaj>
    <derivirana_varijabla naziv="DomainObject.Predmet.ProtustrankaWithAdressOIB_1">MURING d.o.o., OIB 64225691300, BREZOVIČKA CESTA 62/E, 10000 Zagreb</derivirana_varijabla>
  </DomainObject.Predmet.ProtustrankaWithAdressOIB>
  <DomainObject.Predmet.ProtustrankaNazivFormated>
    <izvorni_sadrzaj>MURING d.o.o.</izvorni_sadrzaj>
    <derivirana_varijabla naziv="DomainObject.Predmet.ProtustrankaNazivFormated_1">MURING d.o.o.</derivirana_varijabla>
  </DomainObject.Predmet.ProtustrankaNazivFormated>
  <DomainObject.Predmet.ProtustrankaNazivFormatedOIB>
    <izvorni_sadrzaj>MURING d.o.o., OIB 64225691300</izvorni_sadrzaj>
    <derivirana_varijabla naziv="DomainObject.Predmet.ProtustrankaNazivFormatedOIB_1">MURING d.o.o., OIB 64225691300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Davor Radaković; DELTA NEKRETNINE društvo s ograničenom odgovornošću za poslovanje nekretninama u stečaju; B2  KAPITAL d.o.o. za poslovne usluge; ERSTE&amp;STEIERMÄRKISCHE BANKA dioničko društvo</izvorni_sadrzaj>
    <derivirana_varijabla naziv="DomainObject.Predmet.StrankaFormated_1">  Davor Radaković; DELTA NEKRETNINE društvo s ograničenom odgovornošću za poslovanje nekretninama u stečaju; B2  KAPITAL d.o.o. za poslovne usluge; ERSTE&amp;STEIERMÄRKISCHE BANKA dioničko društvo</derivirana_varijabla>
  </DomainObject.Predmet.StrankaFormated>
  <DomainObject.Predmet.StrankaFormatedOIB>
    <izvorni_sadrzaj>  Davor Radaković, OIB 01128208557; DELTA NEKRETNINE društvo s ograničenom odgovornošću za poslovanje nekretninama u stečaju, OIB 81317357717; B2  KAPITAL d.o.o. za poslovne usluge, OIB 57509775367; ERSTE&amp;STEIERMÄRKISCHE BANKA dioničko društvo, OIB 23057039320</izvorni_sadrzaj>
    <derivirana_varijabla naziv="DomainObject.Predmet.StrankaFormatedOIB_1">  Davor Radaković, OIB 01128208557; DELTA NEKRETNINE društvo s ograničenom odgovornošću za poslovanje nekretninama u stečaju, OIB 81317357717; B2  KAPITAL d.o.o. za poslovne usluge, OIB 57509775367; ERSTE&amp;STEIERMÄRKISCHE BANKA dioničko društvo, OIB 23057039320</derivirana_varijabla>
  </DomainObject.Predmet.StrankaFormatedOIB>
  <DomainObject.Predmet.StrankaFormatedWithAdress>
    <izvorni_sadrzaj> Davor Radaković, PRIJEDORSKA 23, 10000 Zagreb; DELTA NEKRETNINE društvo s ograničenom odgovornošću za poslovanje nekretninama u stečaju, III Pile 29, 10000 Zagreb; B2  KAPITAL d.o.o. za poslovne usluge, Radnička cesta 41, 10000 Zagreb; ERSTE&amp;STEIERMÄRKISCHE BANKA dioničko društvo, Jadranski Trg 3/a, 51000 Rijeka</izvorni_sadrzaj>
    <derivirana_varijabla naziv="DomainObject.Predmet.StrankaFormatedWithAdress_1"> Davor Radaković, PRIJEDORSKA 23, 10000 Zagreb; DELTA NEKRETNINE društvo s ograničenom odgovornošću za poslovanje nekretninama u stečaju, III Pile 29, 10000 Zagreb; B2  KAPITAL d.o.o. za poslovne usluge, Radnička cesta 41, 10000 Zagreb; ERSTE&amp;STEIERMÄRKISCHE BANKA dioničko društvo, Jadranski Trg 3/a, 51000 Rijeka</derivirana_varijabla>
  </DomainObject.Predmet.StrankaFormatedWithAdress>
  <DomainObject.Predmet.StrankaFormatedWithAdressOIB>
    <izvorni_sadrzaj> Davor Radaković, OIB 01128208557, PRIJEDORSKA 23, 10000 Zagreb; DELTA NEKRETNINE društvo s ograničenom odgovornošću za poslovanje nekretninama u stečaju, OIB 81317357717, III Pile 29, 10000 Zagreb; B2  KAPITAL d.o.o. za poslovne usluge, OIB 57509775367, Radnička cesta 41, 10000 Zagreb; ERSTE&amp;STEIERMÄRKISCHE BANKA dioničko društvo, OIB 23057039320, Jadranski Trg 3/a, 51000 Rijeka</izvorni_sadrzaj>
    <derivirana_varijabla naziv="DomainObject.Predmet.StrankaFormatedWithAdressOIB_1"> Davor Radaković, OIB 01128208557, PRIJEDORSKA 23, 10000 Zagreb; DELTA NEKRETNINE društvo s ograničenom odgovornošću za poslovanje nekretninama u stečaju, OIB 81317357717, III Pile 29, 10000 Zagreb; B2  KAPITAL d.o.o. za poslovne usluge, OIB 57509775367, Radnička cesta 41, 10000 Zagreb; ERSTE&amp;STEIERMÄRKISCHE BANKA dioničko društvo, OIB 23057039320, Jadranski Trg 3/a, 51000 Rijeka</derivirana_varijabla>
  </DomainObject.Predmet.StrankaFormatedWithAdressOIB>
  <DomainObject.Predmet.StrankaWithAdress>
    <izvorni_sadrzaj>Davor Radaković PRIJEDORSKA 23,10000 Zagreb,DELTA NEKRETNINE društvo s ograničenom odgovornošću za poslovanje nekretninama u stečaju III Pile 29,10000 Zagreb,B2  KAPITAL d.o.o. za poslovne usluge Radnička cesta 41,10000 Zagreb,ERSTE&amp;STEIERMÄRKISCHE BANKA dioničko društvo Jadranski Trg 3/a,51000 Rijeka</izvorni_sadrzaj>
    <derivirana_varijabla naziv="DomainObject.Predmet.StrankaWithAdress_1">Davor Radaković PRIJEDORSKA 23,10000 Zagreb,DELTA NEKRETNINE društvo s ograničenom odgovornošću za poslovanje nekretninama u stečaju III Pile 29,10000 Zagreb,B2  KAPITAL d.o.o. za poslovne usluge Radnička cesta 41,10000 Zagreb,ERSTE&amp;STEIERMÄRKISCHE BANKA dioničko društvo Jadranski Trg 3/a,51000 Rijeka</derivirana_varijabla>
  </DomainObject.Predmet.StrankaWithAdress>
  <DomainObject.Predmet.StrankaWithAdressOIB>
    <izvorni_sadrzaj>Davor Radaković, OIB 01128208557, PRIJEDORSKA 23,10000 Zagreb,DELTA NEKRETNINE društvo s ograničenom odgovornošću za poslovanje nekretninama u stečaju, OIB 81317357717, III Pile 29,10000 Zagreb,B2  KAPITAL d.o.o. za poslovne usluge, OIB 57509775367, Radnička cesta 41,10000 Zagreb,ERSTE&amp;STEIERMÄRKISCHE BANKA dioničko društvo, OIB 23057039320, Jadranski Trg 3/a,51000 Rijeka</izvorni_sadrzaj>
    <derivirana_varijabla naziv="DomainObject.Predmet.StrankaWithAdressOIB_1">Davor Radaković, OIB 01128208557, PRIJEDORSKA 23,10000 Zagreb,DELTA NEKRETNINE društvo s ograničenom odgovornošću za poslovanje nekretninama u stečaju, OIB 81317357717, III Pile 29,10000 Zagreb,B2  KAPITAL d.o.o. za poslovne usluge, OIB 57509775367, Radnička cesta 41,10000 Zagreb,ERSTE&amp;STEIERMÄRKISCHE BANKA dioničko društvo, OIB 23057039320, Jadranski Trg 3/a,51000 Rijeka</derivirana_varijabla>
  </DomainObject.Predmet.StrankaWithAdressOIB>
  <DomainObject.Predmet.StrankaNazivFormated>
    <izvorni_sadrzaj>Davor Radaković,DELTA NEKRETNINE društvo s ograničenom odgovornošću za poslovanje nekretninama u stečaju,B2  KAPITAL d.o.o. za poslovne usluge,ERSTE&amp;STEIERMÄRKISCHE BANKA dioničko društvo</izvorni_sadrzaj>
    <derivirana_varijabla naziv="DomainObject.Predmet.StrankaNazivFormated_1">Davor Radaković,DELTA NEKRETNINE društvo s ograničenom odgovornošću za poslovanje nekretninama u stečaju,B2  KAPITAL d.o.o. za poslovne usluge,ERSTE&amp;STEIERMÄRKISCHE BANKA dioničko društvo</derivirana_varijabla>
  </DomainObject.Predmet.StrankaNazivFormated>
  <DomainObject.Predmet.StrankaNazivFormatedOIB>
    <izvorni_sadrzaj>Davor Radaković, OIB 01128208557,DELTA NEKRETNINE društvo s ograničenom odgovornošću za poslovanje nekretninama u stečaju, OIB 81317357717,B2  KAPITAL d.o.o. za poslovne usluge, OIB 57509775367,ERSTE&amp;STEIERMÄRKISCHE BANKA dioničko društvo, OIB 23057039320</izvorni_sadrzaj>
    <derivirana_varijabla naziv="DomainObject.Predmet.StrankaNazivFormatedOIB_1">Davor Radaković, OIB 01128208557,DELTA NEKRETNINE društvo s ograničenom odgovornošću za poslovanje nekretninama u stečaju, OIB 81317357717,B2  KAPITAL d.o.o. za poslovne usluge, OIB 57509775367,ERSTE&amp;STEIERMÄRKISCHE BANKA dioničko društvo, OIB 23057039320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Davor Radaković</item>
      <item>DELTA NEKRETNINE društvo s ograničenom odgovornošću za poslovanje nekretninama u stečaju</item>
      <item>B2  KAPITAL d.o.o. za poslovne usluge</item>
      <item>ERSTE&amp;STEIERMÄRKISCHE BANKA dioničko društvo</item>
    </izvorni_sadrzaj>
    <derivirana_varijabla naziv="DomainObject.Predmet.StrankaListFormated_1">
      <item>Davor Radaković</item>
      <item>DELTA NEKRETNINE društvo s ograničenom odgovornošću za poslovanje nekretninama u stečaju</item>
      <item>B2  KAPITAL d.o.o. za poslovne usluge</item>
      <item>ERSTE&amp;STEIERMÄRKISCHE BANKA dioničko društvo</item>
    </derivirana_varijabla>
  </DomainObject.Predmet.StrankaListFormated>
  <DomainObject.Predmet.StrankaListFormatedOIB>
    <izvorni_sadrzaj>
      <item>Davor Radaković, OIB 01128208557</item>
      <item>DELTA NEKRETNINE društvo s ograničenom odgovornošću za poslovanje nekretninama u stečaju, OIB 81317357717</item>
      <item>B2  KAPITAL d.o.o. za poslovne usluge, OIB 57509775367</item>
      <item>ERSTE&amp;STEIERMÄRKISCHE BANKA dioničko društvo, OIB 23057039320</item>
    </izvorni_sadrzaj>
    <derivirana_varijabla naziv="DomainObject.Predmet.StrankaListFormatedOIB_1">
      <item>Davor Radaković, OIB 01128208557</item>
      <item>DELTA NEKRETNINE društvo s ograničenom odgovornošću za poslovanje nekretninama u stečaju, OIB 81317357717</item>
      <item>B2  KAPITAL d.o.o. za poslovne usluge, OIB 57509775367</item>
      <item>ERSTE&amp;STEIERMÄRKISCHE BANKA dioničko društvo, OIB 23057039320</item>
    </derivirana_varijabla>
  </DomainObject.Predmet.StrankaListFormatedOIB>
  <DomainObject.Predmet.StrankaListFormatedWithAdress>
    <izvorni_sadrzaj>
      <item>Davor Radaković, PRIJEDORSKA 23, 10000 Zagreb</item>
      <item>DELTA NEKRETNINE društvo s ograničenom odgovornošću za poslovanje nekretninama u stečaju, III Pile 29, 10000 Zagreb</item>
      <item>B2  KAPITAL d.o.o. za poslovne usluge, Radnička cesta 41, 10000 Zagreb</item>
      <item>ERSTE&amp;STEIERMÄRKISCHE BANKA dioničko društvo, Jadranski Trg 3/a, 51000 Rijeka</item>
    </izvorni_sadrzaj>
    <derivirana_varijabla naziv="DomainObject.Predmet.StrankaListFormatedWithAdress_1">
      <item>Davor Radaković, PRIJEDORSKA 23, 10000 Zagreb</item>
      <item>DELTA NEKRETNINE društvo s ograničenom odgovornošću za poslovanje nekretninama u stečaju, III Pile 29, 10000 Zagreb</item>
      <item>B2  KAPITAL d.o.o. za poslovne usluge, Radnička cesta 41, 10000 Zagreb</item>
      <item>ERSTE&amp;STEIERMÄRKISCHE BANKA dioničko društvo, Jadranski Trg 3/a, 51000 Rijeka</item>
    </derivirana_varijabla>
  </DomainObject.Predmet.StrankaListFormatedWithAdress>
  <DomainObject.Predmet.StrankaListFormatedWithAdressOIB>
    <izvorni_sadrzaj>
      <item>Davor Radaković, OIB 01128208557, PRIJEDORSKA 23, 10000 Zagreb</item>
      <item>DELTA NEKRETNINE društvo s ograničenom odgovornošću za poslovanje nekretninama u stečaju, OIB 81317357717, III Pile 29, 10000 Zagreb</item>
      <item>B2  KAPITAL d.o.o. za poslovne usluge, OIB 57509775367, Radnička cesta 41, 10000 Zagreb</item>
      <item>ERSTE&amp;STEIERMÄRKISCHE BANKA dioničko društvo, OIB 23057039320, Jadranski Trg 3/a, 51000 Rijeka</item>
    </izvorni_sadrzaj>
    <derivirana_varijabla naziv="DomainObject.Predmet.StrankaListFormatedWithAdressOIB_1">
      <item>Davor Radaković, OIB 01128208557, PRIJEDORSKA 23, 10000 Zagreb</item>
      <item>DELTA NEKRETNINE društvo s ograničenom odgovornošću za poslovanje nekretninama u stečaju, OIB 81317357717, III Pile 29, 10000 Zagreb</item>
      <item>B2  KAPITAL d.o.o. za poslovne usluge, OIB 57509775367, Radnička cesta 41, 10000 Zagreb</item>
      <item>ERSTE&amp;STEIERMÄRKISCHE BANKA dioničko društvo, OIB 23057039320, Jadranski Trg 3/a, 51000 Rijeka</item>
    </derivirana_varijabla>
  </DomainObject.Predmet.StrankaListFormatedWithAdressOIB>
  <DomainObject.Predmet.StrankaListNazivFormated>
    <izvorni_sadrzaj>
      <item>Davor Radaković</item>
      <item>DELTA NEKRETNINE društvo s ograničenom odgovornošću za poslovanje nekretninama u stečaju</item>
      <item>B2  KAPITAL d.o.o. za poslovne usluge</item>
      <item>ERSTE&amp;STEIERMÄRKISCHE BANKA dioničko društvo</item>
    </izvorni_sadrzaj>
    <derivirana_varijabla naziv="DomainObject.Predmet.StrankaListNazivFormated_1">
      <item>Davor Radaković</item>
      <item>DELTA NEKRETNINE društvo s ograničenom odgovornošću za poslovanje nekretninama u stečaju</item>
      <item>B2  KAPITAL d.o.o. za poslovne usluge</item>
      <item>ERSTE&amp;STEIERMÄRKISCHE BANKA dioničko društvo</item>
    </derivirana_varijabla>
  </DomainObject.Predmet.StrankaListNazivFormated>
  <DomainObject.Predmet.StrankaListNazivFormatedOIB>
    <izvorni_sadrzaj>
      <item>Davor Radaković, OIB 01128208557</item>
      <item>DELTA NEKRETNINE društvo s ograničenom odgovornošću za poslovanje nekretninama u stečaju, OIB 81317357717</item>
      <item>B2  KAPITAL d.o.o. za poslovne usluge, OIB 57509775367</item>
      <item>ERSTE&amp;STEIERMÄRKISCHE BANKA dioničko društvo, OIB 23057039320</item>
    </izvorni_sadrzaj>
    <derivirana_varijabla naziv="DomainObject.Predmet.StrankaListNazivFormatedOIB_1">
      <item>Davor Radaković, OIB 01128208557</item>
      <item>DELTA NEKRETNINE društvo s ograničenom odgovornošću za poslovanje nekretninama u stečaju, OIB 81317357717</item>
      <item>B2  KAPITAL d.o.o. za poslovne usluge, OIB 57509775367</item>
      <item>ERSTE&amp;STEIERMÄRKISCHE BANKA dioničko društvo, OIB 23057039320</item>
    </derivirana_varijabla>
  </DomainObject.Predmet.StrankaListNazivFormatedOIB>
  <DomainObject.Predmet.ProtuStrankaListFormated>
    <izvorni_sadrzaj>
      <item>MURING d.o.o.</item>
    </izvorni_sadrzaj>
    <derivirana_varijabla naziv="DomainObject.Predmet.ProtuStrankaListFormated_1">
      <item>MURING d.o.o.</item>
    </derivirana_varijabla>
  </DomainObject.Predmet.ProtuStrankaListFormated>
  <DomainObject.Predmet.ProtuStrankaListFormatedOIB>
    <izvorni_sadrzaj>
      <item>MURING d.o.o., OIB 64225691300</item>
    </izvorni_sadrzaj>
    <derivirana_varijabla naziv="DomainObject.Predmet.ProtuStrankaListFormatedOIB_1">
      <item>MURING d.o.o., OIB 64225691300</item>
    </derivirana_varijabla>
  </DomainObject.Predmet.ProtuStrankaListFormatedOIB>
  <DomainObject.Predmet.ProtuStrankaListFormatedWithAdress>
    <izvorni_sadrzaj>
      <item>MURING d.o.o., BREZOVIČKA CESTA 62/E, 10000 Zagreb</item>
    </izvorni_sadrzaj>
    <derivirana_varijabla naziv="DomainObject.Predmet.ProtuStrankaListFormatedWithAdress_1">
      <item>MURING d.o.o., BREZOVIČKA CESTA 62/E, 10000 Zagreb</item>
    </derivirana_varijabla>
  </DomainObject.Predmet.ProtuStrankaListFormatedWithAdress>
  <DomainObject.Predmet.ProtuStrankaListFormatedWithAdressOIB>
    <izvorni_sadrzaj>
      <item>MURING d.o.o., OIB 64225691300, BREZOVIČKA CESTA 62/E, 10000 Zagreb</item>
    </izvorni_sadrzaj>
    <derivirana_varijabla naziv="DomainObject.Predmet.ProtuStrankaListFormatedWithAdressOIB_1">
      <item>MURING d.o.o., OIB 64225691300, BREZOVIČKA CESTA 62/E, 10000 Zagreb</item>
    </derivirana_varijabla>
  </DomainObject.Predmet.ProtuStrankaListFormatedWithAdressOIB>
  <DomainObject.Predmet.ProtuStrankaListNazivFormated>
    <izvorni_sadrzaj>
      <item>MURING d.o.o.</item>
    </izvorni_sadrzaj>
    <derivirana_varijabla naziv="DomainObject.Predmet.ProtuStrankaListNazivFormated_1">
      <item>MURING d.o.o.</item>
    </derivirana_varijabla>
  </DomainObject.Predmet.ProtuStrankaListNazivFormated>
  <DomainObject.Predmet.ProtuStrankaListNazivFormatedOIB>
    <izvorni_sadrzaj>
      <item>MURING d.o.o., OIB 64225691300</item>
    </izvorni_sadrzaj>
    <derivirana_varijabla naziv="DomainObject.Predmet.ProtuStrankaListNazivFormatedOIB_1">
      <item>MURING d.o.o., OIB 64225691300</item>
    </derivirana_varijabla>
  </DomainObject.Predmet.ProtuStrankaListNazivFormatedOIB>
  <DomainObject.Predmet.OstaliListFormated>
    <izvorni_sadrzaj>
      <item>ERSTE&amp;STEIERMARKISCHE BANK d.d.</item>
      <item>ZRINKA MITAK</item>
      <item>odvjetnik Zdenko Krstić</item>
      <item>MINISTARSTVO FINANCIJA</item>
      <item>Pavao Drakulić</item>
      <item>Sandra Evačić</item>
      <item>Višnja Ratković</item>
      <item>Pero Hrkać</item>
      <item>MIRJANA ZUZIJA</item>
    </izvorni_sadrzaj>
    <derivirana_varijabla naziv="DomainObject.Predmet.OstaliListFormated_1">
      <item>ERSTE&amp;STEIERMARKISCHE BANK d.d.</item>
      <item>ZRINKA MITAK</item>
      <item>odvjetnik Zdenko Krstić</item>
      <item>MINISTARSTVO FINANCIJA</item>
      <item>Pavao Drakulić</item>
      <item>Sandra Evačić</item>
      <item>Višnja Ratković</item>
      <item>Pero Hrkać</item>
      <item>MIRJANA ZUZIJA</item>
    </derivirana_varijabla>
  </DomainObject.Predmet.OstaliListFormated>
  <DomainObject.Predmet.OstaliListFormatedOIB>
    <izvorni_sadrzaj>
      <item>ERSTE&amp;STEIERMARKISCHE BANK d.d., OIB 23057039320</item>
      <item>ZRINKA MITAK</item>
      <item>odvjetnik Zdenko Krstić</item>
      <item>MINISTARSTVO FINANCIJA</item>
      <item>Pavao Drakulić</item>
      <item>Sandra Evačić</item>
      <item>Višnja Ratković</item>
      <item>Pero Hrkać, OIB 15244122912</item>
      <item>MIRJANA ZUZIJA</item>
    </izvorni_sadrzaj>
    <derivirana_varijabla naziv="DomainObject.Predmet.OstaliListFormatedOIB_1">
      <item>ERSTE&amp;STEIERMARKISCHE BANK d.d., OIB 23057039320</item>
      <item>ZRINKA MITAK</item>
      <item>odvjetnik Zdenko Krstić</item>
      <item>MINISTARSTVO FINANCIJA</item>
      <item>Pavao Drakulić</item>
      <item>Sandra Evačić</item>
      <item>Višnja Ratković</item>
      <item>Pero Hrkać, OIB 15244122912</item>
      <item>MIRJANA ZUZIJA</item>
    </derivirana_varijabla>
  </DomainObject.Predmet.OstaliListFormatedOIB>
  <DomainObject.Predmet.OstaliListFormatedWithAdress>
    <izvorni_sadrzaj>
      <item>ERSTE&amp;STEIERMARKISCHE BANK d.d., JADRANSKI TRG 3A, 51000 Rijeka</item>
      <item>ZRINKA MITAK, BREZOVIČKA C. 62/E, 10000 ZAGREB-BREZOVICA</item>
      <item>odvjetnik Zdenko Krstić, Županijska 2, 31000 Osijek</item>
      <item>MINISTARSTVO FINANCIJA, Albrechtova 42, 10000 Zagreb</item>
      <item>Pavao Drakulić, I. Lučića 2, 10000 Zagreb</item>
      <item>Sandra Evačić, III. Pile 29, 10000 Zagreb</item>
      <item>Višnja Ratković, </item>
      <item>Pero Hrkać, Lipovečka 1, 10000 Zagreb</item>
      <item>MIRJANA ZUZIJA</item>
    </izvorni_sadrzaj>
    <derivirana_varijabla naziv="DomainObject.Predmet.OstaliListFormatedWithAdress_1">
      <item>ERSTE&amp;STEIERMARKISCHE BANK d.d., JADRANSKI TRG 3A, 51000 Rijeka</item>
      <item>ZRINKA MITAK, BREZOVIČKA C. 62/E, 10000 ZAGREB-BREZOVICA</item>
      <item>odvjetnik Zdenko Krstić, Županijska 2, 31000 Osijek</item>
      <item>MINISTARSTVO FINANCIJA, Albrechtova 42, 10000 Zagreb</item>
      <item>Pavao Drakulić, I. Lučića 2, 10000 Zagreb</item>
      <item>Sandra Evačić, III. Pile 29, 10000 Zagreb</item>
      <item>Višnja Ratković, </item>
      <item>Pero Hrkać, Lipovečka 1, 10000 Zagreb</item>
      <item>MIRJANA ZUZIJA</item>
    </derivirana_varijabla>
  </DomainObject.Predmet.OstaliListFormatedWithAdress>
  <DomainObject.Predmet.OstaliListFormatedWithAdressOIB>
    <izvorni_sadrzaj>
      <item>ERSTE&amp;STEIERMARKISCHE BANK d.d., OIB 23057039320, JADRANSKI TRG 3A, 51000 Rijeka</item>
      <item>ZRINKA MITAK, BREZOVIČKA C. 62/E, 10000 ZAGREB-BREZOVICA</item>
      <item>odvjetnik Zdenko Krstić, Županijska 2, 31000 Osijek</item>
      <item>MINISTARSTVO FINANCIJA, Albrechtova 42, 10000 Zagreb</item>
      <item>Pavao Drakulić, I. Lučića 2, 10000 Zagreb</item>
      <item>Sandra Evačić, III. Pile 29, 10000 Zagreb</item>
      <item>Višnja Ratković, </item>
      <item>Pero Hrkać, OIB 15244122912, Lipovečka 1, 10000 Zagreb</item>
      <item>MIRJANA ZUZIJA</item>
    </izvorni_sadrzaj>
    <derivirana_varijabla naziv="DomainObject.Predmet.OstaliListFormatedWithAdressOIB_1">
      <item>ERSTE&amp;STEIERMARKISCHE BANK d.d., OIB 23057039320, JADRANSKI TRG 3A, 51000 Rijeka</item>
      <item>ZRINKA MITAK, BREZOVIČKA C. 62/E, 10000 ZAGREB-BREZOVICA</item>
      <item>odvjetnik Zdenko Krstić, Županijska 2, 31000 Osijek</item>
      <item>MINISTARSTVO FINANCIJA, Albrechtova 42, 10000 Zagreb</item>
      <item>Pavao Drakulić, I. Lučića 2, 10000 Zagreb</item>
      <item>Sandra Evačić, III. Pile 29, 10000 Zagreb</item>
      <item>Višnja Ratković, </item>
      <item>Pero Hrkać, OIB 15244122912, Lipovečka 1, 10000 Zagreb</item>
      <item>MIRJANA ZUZIJA</item>
    </derivirana_varijabla>
  </DomainObject.Predmet.OstaliListFormatedWithAdressOIB>
  <DomainObject.Predmet.OstaliListNazivFormated>
    <izvorni_sadrzaj>
      <item>ERSTE&amp;STEIERMARKISCHE BANK d.d.</item>
      <item>ZRINKA MITAK</item>
      <item>odvjetnik Zdenko Krstić</item>
      <item>MINISTARSTVO FINANCIJA</item>
      <item>Pavao Drakulić</item>
      <item>Sandra Evačić</item>
      <item>Višnja Ratković</item>
      <item>Pero Hrkać</item>
      <item>MIRJANA ZUZIJA</item>
    </izvorni_sadrzaj>
    <derivirana_varijabla naziv="DomainObject.Predmet.OstaliListNazivFormated_1">
      <item>ERSTE&amp;STEIERMARKISCHE BANK d.d.</item>
      <item>ZRINKA MITAK</item>
      <item>odvjetnik Zdenko Krstić</item>
      <item>MINISTARSTVO FINANCIJA</item>
      <item>Pavao Drakulić</item>
      <item>Sandra Evačić</item>
      <item>Višnja Ratković</item>
      <item>Pero Hrkać</item>
      <item>MIRJANA ZUZIJA</item>
    </derivirana_varijabla>
  </DomainObject.Predmet.OstaliListNazivFormated>
  <DomainObject.Predmet.OstaliListNazivFormatedOIB>
    <izvorni_sadrzaj>
      <item>ERSTE&amp;STEIERMARKISCHE BANK d.d., OIB 23057039320</item>
      <item>ZRINKA MITAK</item>
      <item>odvjetnik Zdenko Krstić</item>
      <item>MINISTARSTVO FINANCIJA</item>
      <item>Pavao Drakulić</item>
      <item>Sandra Evačić</item>
      <item>Višnja Ratković</item>
      <item>Pero Hrkać, OIB 15244122912</item>
      <item>MIRJANA ZUZIJA</item>
    </izvorni_sadrzaj>
    <derivirana_varijabla naziv="DomainObject.Predmet.OstaliListNazivFormatedOIB_1">
      <item>ERSTE&amp;STEIERMARKISCHE BANK d.d., OIB 23057039320</item>
      <item>ZRINKA MITAK</item>
      <item>odvjetnik Zdenko Krstić</item>
      <item>MINISTARSTVO FINANCIJA</item>
      <item>Pavao Drakulić</item>
      <item>Sandra Evačić</item>
      <item>Višnja Ratković</item>
      <item>Pero Hrkać, OIB 15244122912</item>
      <item>MIRJANA ZUZIJA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svibnja 2018.</izvorni_sadrzaj>
    <derivirana_varijabla naziv="DomainObject.Datum_1">9.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Davor Radaković i dr.</izvorni_sadrzaj>
    <derivirana_varijabla naziv="DomainObject.Predmet.StrankaIDrugi_1">Davor Radaković i dr.</derivirana_varijabla>
  </DomainObject.Predmet.StrankaIDrugi>
  <DomainObject.Predmet.ProtustrankaIDrugi>
    <izvorni_sadrzaj>MURING d.o.o.</izvorni_sadrzaj>
    <derivirana_varijabla naziv="DomainObject.Predmet.ProtustrankaIDrugi_1">MURING d.o.o.</derivirana_varijabla>
  </DomainObject.Predmet.ProtustrankaIDrugi>
  <DomainObject.Predmet.StrankaIDrugiAdressOIB>
    <izvorni_sadrzaj>Davor Radaković, OIB 01128208557, PRIJEDORSKA 23, 10000 Zagreb i dr.</izvorni_sadrzaj>
    <derivirana_varijabla naziv="DomainObject.Predmet.StrankaIDrugiAdressOIB_1">Davor Radaković, OIB 01128208557, PRIJEDORSKA 23, 10000 Zagreb i dr.</derivirana_varijabla>
  </DomainObject.Predmet.StrankaIDrugiAdressOIB>
  <DomainObject.Predmet.ProtustrankaIDrugiAdressOIB>
    <izvorni_sadrzaj>MURING d.o.o., OIB 64225691300, BREZOVIČKA CESTA 62/E, 10000 Zagreb</izvorni_sadrzaj>
    <derivirana_varijabla naziv="DomainObject.Predmet.ProtustrankaIDrugiAdressOIB_1">MURING d.o.o., OIB 64225691300, BREZOVIČKA CESTA 62/E,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MURING d.o.o.</item>
      <item>Davor Radaković</item>
      <item>ERSTE&amp;STEIERMARKISCHE BANK d.d.</item>
      <item>ZRINKA MITAK</item>
      <item>odvjetnik Zdenko Krstić</item>
      <item>MINISTARSTVO FINANCIJA</item>
      <item>Pavao Drakulić</item>
      <item>Sandra Evačić</item>
      <item>Višnja Ratković</item>
      <item>Pero Hrkać</item>
      <item>DELTA NEKRETNINE društvo s ograničenom odgovornošću za poslovanje nekretninama u stečaju</item>
      <item>B2  KAPITAL d.o.o. za poslovne usluge</item>
      <item>ERSTE&amp;STEIERMÄRKISCHE BANKA dioničko društvo</item>
      <item>MIRJANA ZUZIJA</item>
    </izvorni_sadrzaj>
    <derivirana_varijabla naziv="DomainObject.Predmet.SudioniciListNaziv_1">
      <item>MURING d.o.o.</item>
      <item>Davor Radaković</item>
      <item>ERSTE&amp;STEIERMARKISCHE BANK d.d.</item>
      <item>ZRINKA MITAK</item>
      <item>odvjetnik Zdenko Krstić</item>
      <item>MINISTARSTVO FINANCIJA</item>
      <item>Pavao Drakulić</item>
      <item>Sandra Evačić</item>
      <item>Višnja Ratković</item>
      <item>Pero Hrkać</item>
      <item>DELTA NEKRETNINE društvo s ograničenom odgovornošću za poslovanje nekretninama u stečaju</item>
      <item>B2  KAPITAL d.o.o. za poslovne usluge</item>
      <item>ERSTE&amp;STEIERMÄRKISCHE BANKA dioničko društvo</item>
      <item>MIRJANA ZUZIJA</item>
    </derivirana_varijabla>
  </DomainObject.Predmet.SudioniciListNaziv>
  <DomainObject.Predmet.SudioniciListAdressOIB>
    <izvorni_sadrzaj>
      <item>MURING d.o.o., OIB 64225691300, BREZOVIČKA CESTA 62/E,10000 Zagreb</item>
      <item>Davor Radaković, OIB 01128208557, PRIJEDORSKA 23,10000 Zagreb</item>
      <item>ERSTE&amp;STEIERMARKISCHE BANK d.d., OIB 23057039320, JADRANSKI TRG 3A,51000 Rijeka</item>
      <item>ZRINKA MITAK, BREZOVIČKA C. 62/E,10000 ZAGREB-BREZOVICA</item>
      <item>odvjetnik Zdenko Krstić, Županijska 2,31000 Osijek</item>
      <item>MINISTARSTVO FINANCIJA, Albrechtova 42,10000 Zagreb</item>
      <item>Pavao Drakulić, I. Lučića 2,10000 Zagreb</item>
      <item>Sandra Evačić, III. Pile 29,10000 Zagreb</item>
      <item>Višnja Ratković, </item>
      <item>Pero Hrkać, OIB 15244122912, Lipovečka 1,10000 Zagreb</item>
      <item>DELTA NEKRETNINE društvo s ograničenom odgovornošću za poslovanje nekretninama u stečaju, OIB 81317357717, III Pile 29,10000 Zagreb</item>
      <item>B2  KAPITAL d.o.o. za poslovne usluge, OIB 57509775367, Radnička cesta 41,10000 Zagreb</item>
      <item>ERSTE&amp;STEIERMÄRKISCHE BANKA dioničko društvo, OIB 23057039320, Jadranski Trg 3/a,51000 Rijeka</item>
      <item>MIRJANA ZUZIJA</item>
    </izvorni_sadrzaj>
    <derivirana_varijabla naziv="DomainObject.Predmet.SudioniciListAdressOIB_1">
      <item>MURING d.o.o., OIB 64225691300, BREZOVIČKA CESTA 62/E,10000 Zagreb</item>
      <item>Davor Radaković, OIB 01128208557, PRIJEDORSKA 23,10000 Zagreb</item>
      <item>ERSTE&amp;STEIERMARKISCHE BANK d.d., OIB 23057039320, JADRANSKI TRG 3A,51000 Rijeka</item>
      <item>ZRINKA MITAK, BREZOVIČKA C. 62/E,10000 ZAGREB-BREZOVICA</item>
      <item>odvjetnik Zdenko Krstić, Županijska 2,31000 Osijek</item>
      <item>MINISTARSTVO FINANCIJA, Albrechtova 42,10000 Zagreb</item>
      <item>Pavao Drakulić, I. Lučića 2,10000 Zagreb</item>
      <item>Sandra Evačić, III. Pile 29,10000 Zagreb</item>
      <item>Višnja Ratković, </item>
      <item>Pero Hrkać, OIB 15244122912, Lipovečka 1,10000 Zagreb</item>
      <item>DELTA NEKRETNINE društvo s ograničenom odgovornošću za poslovanje nekretninama u stečaju, OIB 81317357717, III Pile 29,10000 Zagreb</item>
      <item>B2  KAPITAL d.o.o. za poslovne usluge, OIB 57509775367, Radnička cesta 41,10000 Zagreb</item>
      <item>ERSTE&amp;STEIERMÄRKISCHE BANKA dioničko društvo, OIB 23057039320, Jadranski Trg 3/a,51000 Rijeka</item>
      <item>MIRJANA ZUZIJA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64225691300</item>
      <item>, OIB 01128208557</item>
      <item>, OIB 23057039320</item>
      <item>, OIB null</item>
      <item>, OIB null</item>
      <item>, OIB null</item>
      <item>, OIB null</item>
      <item>, OIB null</item>
      <item>, OIB null</item>
      <item>, OIB 15244122912</item>
      <item>, OIB 81317357717</item>
      <item>, OIB 57509775367</item>
      <item>, OIB 23057039320</item>
      <item>, OIB null</item>
    </izvorni_sadrzaj>
    <derivirana_varijabla naziv="DomainObject.Predmet.SudioniciListNazivOIB_1">
      <item>, OIB 64225691300</item>
      <item>, OIB 01128208557</item>
      <item>, OIB 23057039320</item>
      <item>, OIB null</item>
      <item>, OIB null</item>
      <item>, OIB null</item>
      <item>, OIB null</item>
      <item>, OIB null</item>
      <item>, OIB null</item>
      <item>, OIB 15244122912</item>
      <item>, OIB 81317357717</item>
      <item>, OIB 57509775367</item>
      <item>, OIB 23057039320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Davorka Huljev, OIB 34743014377, Miramarska 13 d Zagreb</item>
    </izvorni_sadrzaj>
    <derivirana_varijabla naziv="DomainObject.Predmet.StecajniUpraviteljiListAddressOIB_1">
      <item>Davorka Huljev, OIB 34743014377, Miramarska 13 d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A3B3F7F-8FE3-4DFA-8704-EEF93D7A06B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146</properties:Words>
  <properties:Characters>686</properties:Characters>
  <properties:Lines>37</properties:Lines>
  <properties:Paragraphs>15</properties:Paragraphs>
  <properties:TotalTime>382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z  a  k  l  j u č  i  o      j  e :</vt:lpstr>
      <vt:lpstr>z  a  k  l  j u č  i  o      j  e :</vt:lpstr>
    </vt:vector>
  </properties:TitlesOfParts>
  <properties:LinksUpToDate>false</properties:LinksUpToDate>
  <properties:CharactersWithSpaces>978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2016-04-23T19:22:00Z</dcterms:created>
  <dc:creator>nmarkovic</dc:creator>
  <cp:lastModifiedBy>Valentina Gabud</cp:lastModifiedBy>
  <cp:lastPrinted>2018-05-09T07:54:00Z</cp:lastPrinted>
  <dcterms:modified xmlns:xsi="http://www.w3.org/2001/XMLSchema-instance" xsi:type="dcterms:W3CDTF">2018-05-09T07:54:00Z</dcterms:modified>
  <cp:revision>34</cp:revision>
  <dc:title>z  a  k  l  j u č  i  o      j  e :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(13. zaključak - nalog st. up. na predaju dokum..docx)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