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e904" w14:paraId="858e904" w:rsidRDefault="006315EF" w:rsidP="006315EF" w:rsidR="006315EF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037BAB">
        <w:rPr>
          <w:rFonts w:cs="Times New Roman" w:hAnsi="Times New Roman" w:ascii="Times New Roman"/>
          <w:sz w:val="24"/>
          <w:szCs w:val="24"/>
        </w:rPr>
        <w:t xml:space="preserve">    Poslovni broj: 4 St-</w:t>
      </w:r>
      <w:r w:rsidR="00AF0439">
        <w:rPr>
          <w:rFonts w:cs="Times New Roman" w:hAnsi="Times New Roman" w:ascii="Times New Roman"/>
          <w:sz w:val="24"/>
          <w:szCs w:val="24"/>
        </w:rPr>
        <w:t>1157/16-17</w:t>
      </w:r>
    </w:p>
    <w:p w:rsidRDefault="006315EF" w:rsidP="006315EF" w:rsidR="006315EF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6315EF" w:rsidP="006315EF" w:rsidR="006315EF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315EF" w:rsidP="006315EF" w:rsidR="006315EF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6315EF" w:rsidP="006315EF" w:rsidR="006315EF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6315EF" w:rsidP="006315EF" w:rsidR="006315EF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6315EF" w:rsidP="006315EF" w:rsidR="006315EF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6315EF" w:rsidP="006315EF" w:rsidR="006315EF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6315EF" w:rsidP="006315EF" w:rsidR="006315EF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6315EF" w:rsidP="006315EF" w:rsidR="006315EF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6315EF" w:rsidP="006315EF" w:rsidR="006315EF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6315EF" w:rsidP="006315EF" w:rsidR="006315EF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15EF" w:rsidP="006315EF" w:rsidR="006315EF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6315EF" w:rsidP="006315EF" w:rsidR="006315EF" w:rsidRPr="00037BAB">
      <w:pPr>
        <w:spacing w:lineRule="auto" w:line="240" w:after="0"/>
        <w:rPr>
          <w:lang w:eastAsia="hr-HR"/>
        </w:rPr>
      </w:pPr>
    </w:p>
    <w:p w:rsidRDefault="006315EF" w:rsidP="006315EF" w:rsidR="006315EF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15EF" w:rsidP="006315EF" w:rsidR="006315EF" w:rsidRPr="007058F6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</w:t>
      </w:r>
      <w:proofErr w:type="spellStart"/>
      <w:r w:rsidRPr="0038209A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38209A"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</w:t>
      </w:r>
      <w:r w:rsidRPr="00254116">
        <w:rPr>
          <w:rFonts w:cs="Times New Roman" w:hAnsi="Times New Roman" w:ascii="Times New Roman"/>
          <w:sz w:val="24"/>
          <w:szCs w:val="24"/>
        </w:rPr>
        <w:t>podnositelja</w:t>
      </w:r>
      <w:r w:rsidR="00AF0439" w:rsidRPr="00AF0439">
        <w:rPr>
          <w:sz w:val="24"/>
          <w:szCs w:val="24"/>
        </w:rPr>
        <w:t xml:space="preserve"> </w:t>
      </w:r>
      <w:r w:rsidR="00AF0439" w:rsidRPr="00AF0439">
        <w:rPr>
          <w:rFonts w:cs="Times New Roman" w:hAnsi="Times New Roman" w:ascii="Times New Roman"/>
          <w:sz w:val="24"/>
          <w:szCs w:val="24"/>
        </w:rPr>
        <w:t>FINA, RC Zagreb, Podružnica Varaždin, A. Cesarca 2, OIB: 85821130368, za pokretanje stečajnog postupka nad dužnikom MARKAJ j.d.o.o., Đurđevac, Stjepana Radića 37, OIB: 34263218195</w:t>
      </w:r>
      <w:r w:rsidRPr="002B5261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 xml:space="preserve">24. travnja 2017. </w:t>
      </w:r>
    </w:p>
    <w:p w:rsidRDefault="006315EF" w:rsidP="006315EF" w:rsidR="006315EF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15EF" w:rsidP="006315EF" w:rsidR="006315EF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6315EF" w:rsidP="006315EF" w:rsidR="006315EF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15EF" w:rsidP="006315EF" w:rsidR="006315EF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AF0439" w:rsidRPr="00AF0439">
        <w:rPr>
          <w:rFonts w:cs="Times New Roman" w:hAnsi="Times New Roman" w:ascii="Times New Roman"/>
          <w:sz w:val="24"/>
          <w:szCs w:val="24"/>
        </w:rPr>
        <w:t>MARKAJ j.d.o.o., Đurđevac, Stjepana Radića 37, OIB: 34263218195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>
        <w:rPr>
          <w:rFonts w:cs="Times New Roman" w:hAnsi="Times New Roman" w:ascii="Times New Roman"/>
          <w:b/>
          <w:sz w:val="24"/>
          <w:szCs w:val="24"/>
        </w:rPr>
        <w:t>11</w:t>
      </w:r>
      <w:r w:rsidR="00AF0439">
        <w:rPr>
          <w:rFonts w:cs="Times New Roman" w:hAnsi="Times New Roman" w:ascii="Times New Roman"/>
          <w:b/>
          <w:sz w:val="24"/>
          <w:szCs w:val="24"/>
        </w:rPr>
        <w:t>5</w:t>
      </w:r>
      <w:r>
        <w:rPr>
          <w:rFonts w:cs="Times New Roman" w:hAnsi="Times New Roman" w:ascii="Times New Roman"/>
          <w:b/>
          <w:sz w:val="24"/>
          <w:szCs w:val="24"/>
        </w:rPr>
        <w:t>7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6315EF" w:rsidP="006315EF" w:rsidR="006315EF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15EF" w:rsidP="006315EF" w:rsidR="006315E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315EF" w:rsidP="006315EF" w:rsidR="006315EF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315EF" w:rsidP="006315EF" w:rsidR="006315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>
        <w:rPr>
          <w:rFonts w:cs="Times New Roman" w:hAnsi="Times New Roman" w:ascii="Times New Roman"/>
          <w:sz w:val="24"/>
          <w:szCs w:val="24"/>
        </w:rPr>
        <w:t>araždinu, 24. travnja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6315EF" w:rsidP="006315EF" w:rsidR="006315EF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315EF" w:rsidP="006315EF" w:rsidR="00631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6315EF" w:rsidP="006315EF" w:rsidR="006315EF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15EF" w:rsidP="006315EF" w:rsidR="006315EF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Iris Hatvalić </w:t>
      </w:r>
      <w:proofErr w:type="spellStart"/>
      <w:r w:rsidRPr="00037BAB">
        <w:rPr>
          <w:rFonts w:cs="Times New Roman" w:hAnsi="Times New Roman" w:ascii="Times New Roman"/>
          <w:sz w:val="24"/>
          <w:szCs w:val="24"/>
        </w:rPr>
        <w:t>Nemec</w:t>
      </w:r>
      <w:proofErr w:type="spellEnd"/>
    </w:p>
    <w:p w:rsidRDefault="006315EF" w:rsidP="006315EF" w:rsidR="00631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15EF" w:rsidP="006315EF" w:rsidR="00631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15EF" w:rsidP="006315EF" w:rsidR="006315EF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315EF" w:rsidP="006315EF" w:rsidR="006315EF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15EF" w:rsidP="006315EF" w:rsidR="006315EF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6315EF" w:rsidP="006315EF" w:rsidR="00631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15EF" w:rsidP="006315EF" w:rsidR="006315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15EF" w:rsidP="006315EF" w:rsidR="006315EF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6315EF" w:rsidP="006315EF" w:rsidR="006315EF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15EF"/>
    <w:rsid w:val="00066EE5"/>
    <w:rsid w:val="00411870"/>
    <w:rsid w:val="006315EF"/>
    <w:rsid w:val="007B484E"/>
    <w:rsid w:val="00AF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15EF"/>
  </w:style>
  <w:style w:styleId="Naslov2" w:type="paragraph">
    <w:name w:val="heading 2"/>
    <w:basedOn w:val="Normal"/>
    <w:next w:val="Normal"/>
    <w:link w:val="Naslov2Char"/>
    <w:qFormat/>
    <w:rsid w:val="006315EF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315EF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6315EF"/>
    <w:rPr>
      <w:b/>
      <w:bCs/>
    </w:rPr>
  </w:style>
  <w:style w:styleId="Odlomakpopisa" w:type="paragraph">
    <w:name w:val="List Paragraph"/>
    <w:basedOn w:val="Normal"/>
    <w:uiPriority w:val="34"/>
    <w:qFormat/>
    <w:rsid w:val="00631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8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87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8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8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15EF"/>
  </w:style>
  <w:style w:styleId="Naslov2" w:type="paragraph">
    <w:name w:val="heading 2"/>
    <w:basedOn w:val="Normal"/>
    <w:next w:val="Normal"/>
    <w:link w:val="Naslov2Char"/>
    <w:qFormat/>
    <w:rsid w:val="006315EF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315EF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6315EF"/>
    <w:rPr>
      <w:b/>
      <w:bCs/>
    </w:rPr>
  </w:style>
  <w:style w:styleId="Odlomakpopisa" w:type="paragraph">
    <w:name w:val="List Paragraph"/>
    <w:basedOn w:val="Normal"/>
    <w:uiPriority w:val="34"/>
    <w:qFormat/>
    <w:rsid w:val="00631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8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87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8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8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St-1157/2016</izvorni_sadrzaj>
    <derivirana_varijabla naziv="DomainObject.Predmet.OznakaBroj_1">St-1157/2016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MARKAJ jednostavno društvo s ograničenom odgovornošću za proizvodnju kruha i peciva, trgovinu i usluge</izvorni_sadrzaj>
    <derivirana_varijabla naziv="DomainObject.Predmet.ProtustrankaFormated_1">  MARKAJ jednostavno društvo s ograničenom odgovornošću za proizvodnju kruha i peciva, trgovinu i usluge</derivirana_varijabla>
  </DomainObject.Predmet.ProtustrankaFormated>
  <DomainObject.Predmet.ProtustrankaFormatedOIB>
    <izvorni_sadrzaj>  MARKAJ jednostavno društvo s ograničenom odgovornošću za proizvodnju kruha i peciva, trgovinu i usluge, OIB 34263218195</izvorni_sadrzaj>
    <derivirana_varijabla naziv="DomainObject.Predmet.ProtustrankaFormatedOIB_1">  MARKAJ jednostavno društvo s ograničenom odgovornošću za proizvodnju kruha i peciva, trgovinu i usluge, OIB 34263218195</derivirana_varijabla>
  </DomainObject.Predmet.ProtustrankaFormatedOIB>
  <DomainObject.Predmet.ProtustrankaFormatedWithAdress>
    <izvorni_sadrzaj> MARKAJ jednostavno društvo s ograničenom odgovornošću za proizvodnju kruha i peciva, trgovinu i usluge, Stjepana Radića 37, 48350 Đurđevac</izvorni_sadrzaj>
    <derivirana_varijabla naziv="DomainObject.Predmet.ProtustrankaFormatedWithAdress_1"> MARKAJ jednostavno društvo s ograničenom odgovornošću za proizvodnju kruha i peciva, trgovinu i usluge, Stjepana Radića 37, 48350 Đurđevac</derivirana_varijabla>
  </DomainObject.Predmet.ProtustrankaFormatedWithAdress>
  <DomainObject.Predmet.ProtustrankaFormatedWithAdressOIB>
    <izvorni_sadrzaj> MARKAJ jednostavno društvo s ograničenom odgovornošću za proizvodnju kruha i peciva, trgovinu i usluge, OIB 34263218195, Stjepana Radića 37, 48350 Đurđevac</izvorni_sadrzaj>
    <derivirana_varijabla naziv="DomainObject.Predmet.ProtustrankaFormatedWithAdressOIB_1"> MARKAJ jednostavno društvo s ograničenom odgovornošću za proizvodnju kruha i peciva, trgovinu i usluge, OIB 34263218195, Stjepana Radića 37, 48350 Đurđevac</derivirana_varijabla>
  </DomainObject.Predmet.ProtustrankaFormatedWithAdressOIB>
  <DomainObject.Predmet.ProtustrankaWithAdress>
    <izvorni_sadrzaj>MARKAJ jednostavno društvo s ograničenom odgovornošću za proizvodnju kruha i peciva, trgovinu i usluge Stjepana Radića 37, 48350 Đurđevac</izvorni_sadrzaj>
    <derivirana_varijabla naziv="DomainObject.Predmet.ProtustrankaWithAdress_1">MARKAJ jednostavno društvo s ograničenom odgovornošću za proizvodnju kruha i peciva, trgovinu i usluge Stjepana Radića 37, 48350 Đurđevac</derivirana_varijabla>
  </DomainObject.Predmet.ProtustrankaWithAdress>
  <DomainObject.Predmet.ProtustrankaWithAdressOIB>
    <izvorni_sadrzaj>MARKAJ jednostavno društvo s ograničenom odgovornošću za proizvodnju kruha i peciva, trgovinu i usluge, OIB 34263218195, Stjepana Radića 37, 48350 Đurđevac</izvorni_sadrzaj>
    <derivirana_varijabla naziv="DomainObject.Predmet.ProtustrankaWithAdressOIB_1">MARKAJ jednostavno društvo s ograničenom odgovornošću za proizvodnju kruha i peciva, trgovinu i usluge, OIB 34263218195, Stjepana Radića 37, 48350 Đurđevac</derivirana_varijabla>
  </DomainObject.Predmet.ProtustrankaWithAdressOIB>
  <DomainObject.Predmet.ProtustrankaNazivFormated>
    <izvorni_sadrzaj>MARKAJ jednostavno društvo s ograničenom odgovornošću za proizvodnju kruha i peciva, trgovinu i usluge</izvorni_sadrzaj>
    <derivirana_varijabla naziv="DomainObject.Predmet.ProtustrankaNazivFormated_1">MARKAJ jednostavno društvo s ograničenom odgovornošću za proizvodnju kruha i peciva, trgovinu i usluge</derivirana_varijabla>
  </DomainObject.Predmet.ProtustrankaNazivFormated>
  <DomainObject.Predmet.ProtustrankaNazivFormatedOIB>
    <izvorni_sadrzaj>MARKAJ jednostavno društvo s ograničenom odgovornošću za proizvodnju kruha i peciva, trgovinu i usluge, OIB 34263218195</izvorni_sadrzaj>
    <derivirana_varijabla naziv="DomainObject.Predmet.ProtustrankaNazivFormatedOIB_1">MARKAJ jednostavno društvo s ograničenom odgovornošću za proizvodnju kruha i peciva, trgovinu i usluge, OIB 34263218195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86050.52</izvorni_sadrzaj>
    <derivirana_varijabla naziv="DomainObject.Predmet.TrenutnaVrijednost_1">86050.52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MARKAJ jednostavno društvo s ograničenom odgovornošću za proizvodnju kruha i peciva, trgovinu i usluge</item>
    </izvorni_sadrzaj>
    <derivirana_varijabla naziv="DomainObject.Predmet.ProtuStrankaListFormated_1">
      <item>MARKAJ jednostavno društvo s ograničenom odgovornošću za proizvodnju kruha i peciva, trgovinu i usluge</item>
    </derivirana_varijabla>
  </DomainObject.Predmet.ProtuStrankaListFormated>
  <DomainObject.Predmet.ProtuStrankaListFormatedOIB>
    <izvorni_sadrzaj>
      <item>MARKAJ jednostavno društvo s ograničenom odgovornošću za proizvodnju kruha i peciva, trgovinu i usluge, OIB 34263218195</item>
    </izvorni_sadrzaj>
    <derivirana_varijabla naziv="DomainObject.Predmet.ProtuStrankaListFormatedOIB_1">
      <item>MARKAJ jednostavno društvo s ograničenom odgovornošću za proizvodnju kruha i peciva, trgovinu i usluge, OIB 34263218195</item>
    </derivirana_varijabla>
  </DomainObject.Predmet.ProtuStrankaListFormatedOIB>
  <DomainObject.Predmet.ProtuStrankaListFormatedWithAdress>
    <izvorni_sadrzaj>
      <item>MARKAJ jednostavno društvo s ograničenom odgovornošću za proizvodnju kruha i peciva, trgovinu i usluge, Stjepana Radića 37, 48350 Đurđevac</item>
    </izvorni_sadrzaj>
    <derivirana_varijabla naziv="DomainObject.Predmet.ProtuStrankaListFormatedWithAdress_1">
      <item>MARKAJ jednostavno društvo s ograničenom odgovornošću za proizvodnju kruha i peciva, trgovinu i usluge, Stjepana Radića 37, 48350 Đurđevac</item>
    </derivirana_varijabla>
  </DomainObject.Predmet.ProtuStrankaListFormatedWithAdress>
  <DomainObject.Predmet.ProtuStrankaListFormatedWithAdressOIB>
    <izvorni_sadrzaj>
      <item>MARKAJ jednostavno društvo s ograničenom odgovornošću za proizvodnju kruha i peciva, trgovinu i usluge, OIB 34263218195, Stjepana Radića 37, 48350 Đurđevac</item>
    </izvorni_sadrzaj>
    <derivirana_varijabla naziv="DomainObject.Predmet.ProtuStrankaListFormatedWithAdressOIB_1">
      <item>MARKAJ jednostavno društvo s ograničenom odgovornošću za proizvodnju kruha i peciva, trgovinu i usluge, OIB 34263218195, Stjepana Radića 37, 48350 Đurđevac</item>
    </derivirana_varijabla>
  </DomainObject.Predmet.ProtuStrankaListFormatedWithAdressOIB>
  <DomainObject.Predmet.ProtuStrankaListNazivFormated>
    <izvorni_sadrzaj>
      <item>MARKAJ jednostavno društvo s ograničenom odgovornošću za proizvodnju kruha i peciva, trgovinu i usluge</item>
    </izvorni_sadrzaj>
    <derivirana_varijabla naziv="DomainObject.Predmet.ProtuStrankaListNazivFormated_1">
      <item>MARKAJ jednostavno društvo s ograničenom odgovornošću za proizvodnju kruha i peciva, trgovinu i usluge</item>
    </derivirana_varijabla>
  </DomainObject.Predmet.ProtuStrankaListNazivFormated>
  <DomainObject.Predmet.ProtuStrankaListNazivFormatedOIB>
    <izvorni_sadrzaj>
      <item>MARKAJ jednostavno društvo s ograničenom odgovornošću za proizvodnju kruha i peciva, trgovinu i usluge, OIB 34263218195</item>
    </izvorni_sadrzaj>
    <derivirana_varijabla naziv="DomainObject.Predmet.ProtuStrankaListNazivFormatedOIB_1">
      <item>MARKAJ jednostavno društvo s ograničenom odgovornošću za proizvodnju kruha i peciva, trgovinu i usluge, OIB 34263218195</item>
    </derivirana_varijabla>
  </DomainObject.Predmet.ProtuStrankaListNazivFormatedOIB>
  <DomainObject.Predmet.OstaliListFormated>
    <izvorni_sadrzaj>
      <item>e-oglasna ploča</item>
      <item>Sudski registar</item>
      <item>Kole Markaj</item>
      <item>Županijsko državno odvjetništvo u Varaždinu-</item>
    </izvorni_sadrzaj>
    <derivirana_varijabla naziv="DomainObject.Predmet.OstaliListFormated_1">
      <item>e-oglasna ploča</item>
      <item>Sudski registar</item>
      <item>Kole Markaj</item>
      <item>Županijsko državno odvjetništvo u Varaždinu-</item>
    </derivirana_varijabla>
  </DomainObject.Predmet.OstaliListFormated>
  <DomainObject.Predmet.OstaliListFormatedOIB>
    <izvorni_sadrzaj>
      <item>e-oglasna ploča</item>
      <item>Sudski registar</item>
      <item>Kole Markaj, OIB 63016652267</item>
      <item>Županijsko državno odvjetništvo u Varaždinu-</item>
    </izvorni_sadrzaj>
    <derivirana_varijabla naziv="DomainObject.Predmet.OstaliListFormatedOIB_1">
      <item>e-oglasna ploča</item>
      <item>Sudski registar</item>
      <item>Kole Markaj, OIB 63016652267</item>
      <item>Županijsko državno odvjetništvo u Varaždinu-</item>
    </derivirana_varijabla>
  </DomainObject.Predmet.OstaliListFormatedOIB>
  <DomainObject.Predmet.OstaliListFormatedWithAdress>
    <izvorni_sadrzaj>
      <item>e-oglasna ploča</item>
      <item>Sudski registar</item>
      <item>Kole Markaj, Bedenik 8, 43270 Bedenik</item>
      <item>Županijsko državno odvjetništvo u Varaždinu-</item>
    </izvorni_sadrzaj>
    <derivirana_varijabla naziv="DomainObject.Predmet.OstaliListFormatedWithAdress_1">
      <item>e-oglasna ploča</item>
      <item>Sudski registar</item>
      <item>Kole Markaj, Bedenik 8, 43270 Bedenik</item>
      <item>Županijsko državno odvjetništvo u Varaždinu-</item>
    </derivirana_varijabla>
  </DomainObject.Predmet.OstaliListFormatedWithAdress>
  <DomainObject.Predmet.OstaliListFormatedWithAdressOIB>
    <izvorni_sadrzaj>
      <item>e-oglasna ploča</item>
      <item>Sudski registar</item>
      <item>Kole Markaj, OIB 63016652267, Bedenik 8, 43270 Bedenik</item>
      <item>Županijsko državno odvjetništvo u Varaždinu-</item>
    </izvorni_sadrzaj>
    <derivirana_varijabla naziv="DomainObject.Predmet.OstaliListFormatedWithAdressOIB_1">
      <item>e-oglasna ploča</item>
      <item>Sudski registar</item>
      <item>Kole Markaj, OIB 63016652267, Bedenik 8, 43270 Bedenik</item>
      <item>Županijsko državno odvjetništvo u Varaždinu-</item>
    </derivirana_varijabla>
  </DomainObject.Predmet.OstaliListFormatedWithAdressOIB>
  <DomainObject.Predmet.OstaliListNazivFormated>
    <izvorni_sadrzaj>
      <item>e-oglasna ploča</item>
      <item>Sudski registar</item>
      <item>Kole Markaj</item>
      <item>Županijsko državno odvjetništvo u Varaždinu-</item>
    </izvorni_sadrzaj>
    <derivirana_varijabla naziv="DomainObject.Predmet.OstaliListNazivFormated_1">
      <item>e-oglasna ploča</item>
      <item>Sudski registar</item>
      <item>Kole Markaj</item>
      <item>Županijsko državno odvjetništvo u Varaždinu-</item>
    </derivirana_varijabla>
  </DomainObject.Predmet.OstaliListNazivFormated>
  <DomainObject.Predmet.OstaliListNazivFormatedOIB>
    <izvorni_sadrzaj>
      <item>e-oglasna ploča</item>
      <item>Sudski registar</item>
      <item>Kole Markaj, OIB 63016652267</item>
      <item>Županijsko državno odvjetništvo u Varaždinu-</item>
    </izvorni_sadrzaj>
    <derivirana_varijabla naziv="DomainObject.Predmet.OstaliListNazivFormatedOIB_1">
      <item>e-oglasna ploča</item>
      <item>Sudski registar</item>
      <item>Kole Markaj, OIB 63016652267</item>
      <item>Županijsko državno odvjetništvo u Varaždinu-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MARKAJ jednostavno društvo s ograničenom odgovornošću za proizvodnju kruha i peciva, trgovinu i usluge</izvorni_sadrzaj>
    <derivirana_varijabla naziv="DomainObject.Predmet.ProtustrankaIDrugi_1">MARKAJ jednostavno društvo s ograničenom odgovornošću za proizvodnju kruha i peciva,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MARKAJ jednostavno društvo s ograničenom odgovornošću za proizvodnju kruha i peciva, trgovinu i usluge, OIB 34263218195, Stjepana Radića 37, 48350 Đurđevac</izvorni_sadrzaj>
    <derivirana_varijabla naziv="DomainObject.Predmet.ProtustrankaIDrugiAdressOIB_1">MARKAJ jednostavno društvo s ograničenom odgovornošću za proizvodnju kruha i peciva, trgovinu i usluge, OIB 34263218195, Stjepana Radića 37,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MARKAJ jednostavno društvo s ograničenom odgovornošću za proizvodnju kruha i peciva, trgovinu i usluge</item>
      <item>e-oglasna ploča</item>
      <item>Sudski registar</item>
      <item>Kole Markaj</item>
      <item>Županijsko državno odvjetništvo u Varaždinu-</item>
    </izvorni_sadrzaj>
    <derivirana_varijabla naziv="DomainObject.Predmet.SudioniciListNaziv_1">
      <item>Financijska agencija</item>
      <item>MARKAJ jednostavno društvo s ograničenom odgovornošću za proizvodnju kruha i peciva, trgovinu i usluge</item>
      <item>e-oglasna ploča</item>
      <item>Sudski registar</item>
      <item>Kole Markaj</item>
      <item>Županijsko državno odvjetništvo u Varaždinu-</item>
    </derivirana_varijabla>
  </DomainObject.Predmet.SudioniciListNaziv>
  <DomainObject.Predmet.SudioniciListAdressOIB>
    <izvorni_sadrzaj>
      <item>Financijska agencija, OIB 85821130368, Ulica grada Vukovara 70,10000 Zagreb</item>
      <item>MARKAJ jednostavno društvo s ograničenom odgovornošću za proizvodnju kruha i peciva, trgovinu i usluge, OIB 34263218195, Stjepana Radića 37,48350 Đurđevac</item>
      <item>e-oglasna ploča</item>
      <item>Sudski registar</item>
      <item>Kole Markaj, OIB 63016652267, Bedenik 8,43270 Bedenik</item>
      <item>Županijsko državno odvjetništvo u Varaždinu-</item>
    </izvorni_sadrzaj>
    <derivirana_varijabla naziv="DomainObject.Predmet.SudioniciListAdressOIB_1">
      <item>Financijska agencija, OIB 85821130368, Ulica grada Vukovara 70,10000 Zagreb</item>
      <item>MARKAJ jednostavno društvo s ograničenom odgovornošću za proizvodnju kruha i peciva, trgovinu i usluge, OIB 34263218195, Stjepana Radića 37,48350 Đurđevac</item>
      <item>e-oglasna ploča</item>
      <item>Sudski registar</item>
      <item>Kole Markaj, OIB 63016652267, Bedenik 8,43270 Bedenik</item>
      <item>Županijsko državno odvjetništvo u Varaždinu-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34263218195</item>
      <item>, OIB null</item>
      <item>, OIB null</item>
      <item>, OIB 63016652267</item>
      <item>, OIB null</item>
    </izvorni_sadrzaj>
    <derivirana_varijabla naziv="DomainObject.Predmet.SudioniciListNazivOIB_1">
      <item>, OIB 85821130368</item>
      <item>, OIB 34263218195</item>
      <item>, OIB null</item>
      <item>, OIB null</item>
      <item>, OIB 63016652267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1199</properties:Characters>
  <properties:Lines>48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2017-04-24T13:08:00Z</dcterms:created>
  <dc:creator>Katarina Breški</dc:creator>
  <cp:lastModifiedBy>Katarina Breški</cp:lastModifiedBy>
  <dcterms:modified xmlns:xsi="http://www.w3.org/2001/XMLSchema-instance" xsi:type="dcterms:W3CDTF">2017-04-24T13:11:00Z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