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21e1e5" w14:paraId="a21e1e5" w:rsidRDefault="00E13970" w:rsidP="00E13970" w:rsidR="00E13970" w:rsidRPr="00E13970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26952134432946828AE424BC4508DC95"/>
          </w:placeholder>
          <w:text/>
        </w:sdtPr>
        <w:sdtContent>
          <w:r w:rsidRPr="00E1397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13970" w:rsidP="00E13970" w:rsidR="00E13970" w:rsidRPr="00E13970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9F73FF69FDAF4437BEF213E58E69D2AD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E13970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E13970">
        <w:rPr>
          <w:rFonts w:cs="Times New Roman" w:eastAsia="Calibri"/>
          <w:b/>
          <w:noProof/>
        </w:rPr>
        <w:t xml:space="preserve"> </w:t>
      </w:r>
      <w:r w:rsidRPr="00E13970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E13970" w:rsidP="00E13970" w:rsidR="00E13970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13970" w:rsidP="00E13970" w:rsidR="00E13970" w:rsidRPr="00E13970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A617156DE6E7462C8DB814FE053F6D9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E13970">
            <w:rPr>
              <w:rStyle w:val="eSPISCCParagraphDefaultFont"/>
              <w:rFonts w:eastAsiaTheme="minorHAnsi"/>
            </w:rPr>
            <w:t>Turinina 3</w:t>
          </w:r>
        </w:sdtContent>
      </w:sdt>
      <w:r w:rsidRPr="00E13970">
        <w:rPr>
          <w:rFonts w:cs="Times New Roman" w:eastAsia="Calibri"/>
        </w:rPr>
        <w:t xml:space="preserve"> </w:t>
      </w:r>
    </w:p>
    <w:p w:rsidRDefault="00E13970" w:rsidP="00E13970" w:rsidR="00E13970" w:rsidRPr="00E13970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2BC531878C164699882DA9C79DF4CEED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E13970">
            <w:rPr>
              <w:rStyle w:val="eSPISCCParagraphDefaultFont"/>
              <w:rFonts w:eastAsia="Calibri"/>
            </w:rPr>
            <w:t>10010</w:t>
          </w:r>
        </w:sdtContent>
      </w:sdt>
      <w:r w:rsidRPr="00E13970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81D4CF05FD4A41EFA5F2B3F430C3562C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E13970">
            <w:rPr>
              <w:rStyle w:val="eSPISCCParagraphDefaultFont"/>
              <w:rFonts w:eastAsia="Calibri"/>
            </w:rPr>
            <w:t>Novi Zagreb – Istok</w:t>
          </w:r>
        </w:sdtContent>
      </w:sdt>
      <w:r w:rsidRPr="00E13970">
        <w:rPr>
          <w:rFonts w:cs="Times New Roman" w:eastAsia="Calibri"/>
        </w:rPr>
        <w:t xml:space="preserve"> </w:t>
      </w:r>
      <w:r w:rsidRPr="00E13970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C57AD13BB4004C9193EB6FBC6A0CB1AC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E13970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E13970" w:rsidP="00E13970" w:rsidR="00E13970" w:rsidRPr="00E13970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E13970">
        <w:rPr>
          <w:rFonts w:cs="Times New Roman" w:eastAsia="Calibri"/>
          <w:caps/>
          <w:spacing w:val="100"/>
        </w:rPr>
        <w:t>republika hrvatska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13970" w:rsidP="00E13970" w:rsidR="00E13970" w:rsidRPr="00E13970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E13970">
        <w:rPr>
          <w:rFonts w:cs="Times New Roman" w:eastAsia="Times New Roman"/>
          <w:caps/>
          <w:spacing w:val="100"/>
        </w:rPr>
        <w:t>RJEŠENJE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13970" w:rsidP="00E13970" w:rsidR="00E13970" w:rsidRPr="00E13970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E13970">
        <w:rPr>
          <w:rFonts w:cs="Times New Roman" w:eastAsia="Calibri"/>
          <w:noProof/>
          <w:lang w:eastAsia="hr-HR"/>
        </w:rPr>
        <w:t xml:space="preserve">Općinski sud u Novom Zagrebu po </w:t>
      </w:r>
      <w:r w:rsidRPr="00E13970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8078AD4455DB4375B225BC92EB35E438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E13970">
            <w:rPr>
              <w:rStyle w:val="eSPISCCParagraphDefaultFont"/>
              <w:rFonts w:eastAsia="Calibri"/>
            </w:rPr>
            <w:t>Marija Karadžole</w:t>
          </w:r>
        </w:sdtContent>
      </w:sdt>
      <w:r w:rsidRPr="00E13970">
        <w:rPr>
          <w:rFonts w:cs="Times New Roman" w:eastAsia="Calibri"/>
        </w:rPr>
        <w:t xml:space="preserve"> </w:t>
      </w:r>
      <w:r w:rsidRPr="00E13970">
        <w:rPr>
          <w:rFonts w:cs="Times New Roman" w:eastAsia="Calibri"/>
          <w:noProof/>
          <w:lang w:eastAsia="hr-HR"/>
        </w:rPr>
        <w:t>u stečajnom postupku povodom prijedloga potrošača Amra Starešina iz Rakitja, Sv. Nedjelja, Antuna Augustinčića 5, OIB 17535563775, zastupana po punomoćnici Matea M. Jandras Crnalić, odvjetnica u Zagrebu, za otvaranje stečajnog postupka, bez održavanja ročišta, dana 06. ožujka 2017.</w:t>
      </w:r>
    </w:p>
    <w:p w:rsidRDefault="00E13970" w:rsidP="00E13970" w:rsidR="00E13970" w:rsidRPr="00E13970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E13970">
        <w:rPr>
          <w:rFonts w:cs="Times New Roman" w:eastAsia="Times New Roman"/>
          <w:spacing w:val="100"/>
          <w:lang w:eastAsia="hr-HR"/>
        </w:rPr>
        <w:t>riješio je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E13970" w:rsidP="00E13970" w:rsidR="00E13970" w:rsidRPr="00E13970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13970">
        <w:rPr>
          <w:rFonts w:cs="Times New Roman" w:eastAsia="Times New Roman"/>
          <w:lang w:eastAsia="hr-HR"/>
        </w:rPr>
        <w:tab/>
        <w:t>Nalaže se potrošaču Amra Starešina predujmiti troškove postupka u paušalnom iznosu od 1.000,00 kn (tisuću kuna) u roku od 15 dana od dana primitka ove odluke</w:t>
      </w:r>
      <w:r w:rsidRPr="00E13970">
        <w:rPr>
          <w:rFonts w:cs="Times New Roman" w:eastAsia="Times New Roman"/>
          <w:szCs w:val="20"/>
          <w:lang w:eastAsia="hr-HR"/>
        </w:rPr>
        <w:t xml:space="preserve"> na žiro račun sudskog depozita HR37 23900011300029968, model HR00, pozivom na broj 151-8-17.</w:t>
      </w:r>
    </w:p>
    <w:p w:rsidRDefault="00E13970" w:rsidP="00E13970" w:rsidR="00E13970" w:rsidRPr="00E13970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13970" w:rsidP="00E13970" w:rsidR="00E13970" w:rsidRPr="00E13970">
      <w:pPr>
        <w:keepNext/>
        <w:spacing w:after="0"/>
        <w:jc w:val="center"/>
        <w:rPr>
          <w:rFonts w:cs="Times New Roman" w:eastAsia="Times New Roman"/>
        </w:rPr>
      </w:pPr>
      <w:r w:rsidRPr="00E13970">
        <w:rPr>
          <w:rFonts w:cs="Times New Roman" w:eastAsia="Times New Roman"/>
        </w:rPr>
        <w:t>Obrazloženje</w:t>
      </w:r>
    </w:p>
    <w:p w:rsidRDefault="00E13970" w:rsidP="00E13970" w:rsidR="00E13970" w:rsidRPr="00E13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970" w:rsidP="00E13970" w:rsidR="00E13970" w:rsidRPr="00E13970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13970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Amra Sterešina je 02. ožujka 2013. podnijela sudu prijedlog za otvaranje stečajnog postupka.</w:t>
      </w:r>
    </w:p>
    <w:p w:rsidRDefault="00E13970" w:rsidP="00E13970" w:rsidR="00E13970" w:rsidRPr="00E13970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13970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E13970" w:rsidP="00E13970" w:rsidR="00E13970" w:rsidRPr="00E13970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13970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E13970" w:rsidP="00E13970" w:rsidR="00E13970" w:rsidRPr="00E13970">
      <w:pPr>
        <w:spacing w:after="0"/>
        <w:jc w:val="both"/>
        <w:rPr>
          <w:rFonts w:cs="Times New Roman" w:eastAsia="Times New Roman"/>
        </w:rPr>
      </w:pPr>
      <w:r w:rsidRPr="00E13970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E13970" w:rsidP="00E13970" w:rsidR="00E13970" w:rsidRPr="00E13970">
      <w:pPr>
        <w:spacing w:after="0"/>
        <w:rPr>
          <w:rFonts w:cs="Times New Roman" w:eastAsia="Times New Roman"/>
        </w:rPr>
      </w:pPr>
    </w:p>
    <w:p w:rsidRDefault="00E13970" w:rsidP="00E13970" w:rsidR="00E13970" w:rsidRPr="00E13970">
      <w:pPr>
        <w:spacing w:after="0"/>
        <w:jc w:val="center"/>
        <w:rPr>
          <w:rFonts w:cs="Times New Roman" w:eastAsia="Times New Roman"/>
        </w:rPr>
      </w:pPr>
      <w:r w:rsidRPr="00E13970">
        <w:rPr>
          <w:rFonts w:cs="Times New Roman" w:eastAsia="Times New Roman"/>
        </w:rPr>
        <w:t>U Novom Zagrebu, 06. ožujka 2017.</w:t>
      </w:r>
    </w:p>
    <w:p w:rsidRDefault="00E13970" w:rsidP="00E13970" w:rsidR="00E13970" w:rsidRPr="00E13970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E13970">
        <w:rPr>
          <w:rFonts w:cs="Times New Roman" w:eastAsia="Times New Roman"/>
          <w:noProof/>
        </w:rPr>
        <w:t>Sudac:</w:t>
      </w:r>
    </w:p>
    <w:p w:rsidRDefault="00E13970" w:rsidP="00E13970" w:rsidR="00E13970" w:rsidRPr="00E13970">
      <w:pPr>
        <w:spacing w:after="0"/>
        <w:jc w:val="right"/>
        <w:rPr>
          <w:rFonts w:cs="Times New Roman" w:eastAsia="Times New Roman"/>
          <w:noProof/>
        </w:rPr>
      </w:pPr>
      <w:r w:rsidRPr="00E13970">
        <w:rPr>
          <w:rFonts w:cs="Times New Roman" w:eastAsia="Times New Roman"/>
          <w:noProof/>
        </w:rPr>
        <w:t>Marija Karadžole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  <w:lang w:eastAsia="hr-HR"/>
        </w:rPr>
      </w:pPr>
      <w:r w:rsidRPr="00E13970">
        <w:rPr>
          <w:rFonts w:cs="Times New Roman" w:eastAsia="Times New Roman"/>
          <w:lang w:eastAsia="hr-HR"/>
        </w:rPr>
        <w:t>UPUTA O PRAVNOM LIJEKU</w:t>
      </w:r>
    </w:p>
    <w:p w:rsidRDefault="00E13970" w:rsidP="00E13970" w:rsidR="00E13970" w:rsidRPr="00E13970">
      <w:pPr>
        <w:spacing w:after="0"/>
        <w:jc w:val="both"/>
        <w:rPr>
          <w:rFonts w:cs="Times New Roman" w:eastAsia="Times New Roman"/>
        </w:rPr>
      </w:pPr>
      <w:r w:rsidRPr="00E13970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E13970">
        <w:rPr>
          <w:rFonts w:cs="Times New Roman" w:eastAsia="Calibri"/>
        </w:rPr>
        <w:t xml:space="preserve"> mrežnoj stranici e-Oglasna ploča sudova</w:t>
      </w:r>
      <w:r w:rsidRPr="00E13970">
        <w:rPr>
          <w:rFonts w:cs="Times New Roman" w:eastAsia="Times New Roman"/>
        </w:rPr>
        <w:t>. Žalba se podnosi ovom sudu u tri primjerka.</w:t>
      </w:r>
    </w:p>
    <w:p w:rsidRDefault="00E13970" w:rsidP="00E13970" w:rsidR="00E13970" w:rsidRPr="00E13970">
      <w:pPr>
        <w:spacing w:after="0"/>
        <w:jc w:val="both"/>
        <w:rPr>
          <w:rFonts w:cs="Times New Roman" w:eastAsia="Times New Roman"/>
        </w:rPr>
      </w:pPr>
    </w:p>
    <w:p w:rsidRDefault="00E13970" w:rsidP="00E13970" w:rsidR="00E13970" w:rsidRPr="00E13970">
      <w:pPr>
        <w:keepNext/>
        <w:spacing w:after="0"/>
        <w:rPr>
          <w:rFonts w:cs="Times New Roman" w:eastAsia="Times New Roman"/>
        </w:rPr>
      </w:pPr>
      <w:r w:rsidRPr="00E13970">
        <w:rPr>
          <w:rFonts w:cs="Times New Roman" w:eastAsia="Times New Roman"/>
        </w:rPr>
        <w:lastRenderedPageBreak/>
        <w:t>DNA: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</w:rPr>
      </w:pPr>
      <w:r w:rsidRPr="00E13970">
        <w:rPr>
          <w:rFonts w:cs="Times New Roman" w:eastAsia="Times New Roman"/>
        </w:rPr>
        <w:t>1. e-Oglasna ploča sudova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</w:rPr>
      </w:pPr>
      <w:r w:rsidRPr="00E13970">
        <w:rPr>
          <w:rFonts w:cs="Times New Roman" w:eastAsia="Times New Roman"/>
        </w:rPr>
        <w:t>2. Potrošaču</w:t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</w:rPr>
      </w:pPr>
      <w:r w:rsidRPr="00E13970">
        <w:rPr>
          <w:rFonts w:cs="Times New Roman" w:eastAsia="Times New Roman"/>
        </w:rPr>
        <w:tab/>
      </w:r>
      <w:r w:rsidRPr="00E13970">
        <w:rPr>
          <w:rFonts w:cs="Times New Roman" w:eastAsia="Times New Roman"/>
        </w:rPr>
        <w:tab/>
      </w:r>
    </w:p>
    <w:p w:rsidRDefault="00E13970" w:rsidP="00E13970" w:rsidR="00E13970" w:rsidRPr="00E13970">
      <w:pPr>
        <w:keepNext/>
        <w:spacing w:after="0"/>
        <w:rPr>
          <w:rFonts w:cs="Times New Roman" w:eastAsia="Times New Roman"/>
        </w:rPr>
      </w:pPr>
      <w:r w:rsidRPr="00E13970">
        <w:rPr>
          <w:rFonts w:cs="Times New Roman" w:eastAsia="Times New Roman"/>
        </w:rPr>
        <w:tab/>
      </w:r>
    </w:p>
    <w:p w:rsidRDefault="00E13970" w:rsidP="00E13970" w:rsidR="00E13970" w:rsidRPr="00E13970">
      <w:pPr>
        <w:keepNext/>
        <w:spacing w:after="0"/>
        <w:rPr>
          <w:rFonts w:cs="Times New Roman" w:eastAsia="Calibri"/>
          <w:noProof/>
        </w:rPr>
      </w:pPr>
    </w:p>
    <w:p w:rsidRDefault="00047ABB" w:rsidP="00E13970" w:rsidR="00047ABB" w:rsidRPr="00E13970">
      <w:pPr>
        <w:rPr>
          <w:rStyle w:val="PozadinaSvijetloZuta"/>
          <w:noProof w:val="false"/>
          <w:shd w:fill="auto" w:color="auto" w:val="clear"/>
        </w:rPr>
      </w:pPr>
    </w:p>
    <w:sectPr w:rsidSect="00E516E7" w:rsidR="00047ABB" w:rsidRPr="00E139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790" w:rsidP="00537B78" w:rsidR="003B1790">
      <w:r>
        <w:separator/>
      </w:r>
    </w:p>
  </w:endnote>
  <w:endnote w:id="0" w:type="continuationSeparator">
    <w:p w:rsidRDefault="003B1790" w:rsidP="00537B78" w:rsidR="003B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977310"/>
      <w:docPartObj>
        <w:docPartGallery w:val="Page Numbers (Bottom of Page)"/>
        <w:docPartUnique/>
      </w:docPartObj>
    </w:sdtPr>
    <w:sdtEndPr/>
    <w:sdtContent>
      <w:p w:rsidRDefault="00101FB0" w:rsidR="00101F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97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790" w:rsidP="00537B78" w:rsidR="003B1790">
      <w:r>
        <w:separator/>
      </w:r>
    </w:p>
  </w:footnote>
  <w:footnote w:id="0" w:type="continuationSeparator">
    <w:p w:rsidRDefault="003B1790" w:rsidP="00537B78" w:rsidR="003B1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39EFBEA829F24DEF8CE2BC47B1B8D78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13970" w:rsidRPr="00E13970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2548BDC5A81344CEBC2A377F8EC5EEEA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13970" w:rsidRPr="00E13970">
          <w:rPr>
            <w:rStyle w:val="eSPISCCParagraphDefaultFont"/>
          </w:rPr>
          <w:t>Sp-8/2017-2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AE06E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AB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1FB0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35F4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4C6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790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B39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3CA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BD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A28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6BDA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37C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571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FFC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06E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59F5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1ED1"/>
    <w:rsid w:val="00E02847"/>
    <w:rsid w:val="00E04F96"/>
    <w:rsid w:val="00E06628"/>
    <w:rsid w:val="00E07F5C"/>
    <w:rsid w:val="00E10B53"/>
    <w:rsid w:val="00E12DED"/>
    <w:rsid w:val="00E1385D"/>
    <w:rsid w:val="00E13970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AC5"/>
    <w:rsid w:val="00E46E66"/>
    <w:rsid w:val="00E47720"/>
    <w:rsid w:val="00E50F32"/>
    <w:rsid w:val="00E516E7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04A9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47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548BDC5A81344CEBC2A377F8EC5EE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163F9A-CFF4-407A-8ED9-AA25F56BEF3F}"/>
      </w:docPartPr>
      <w:docPartBody>
        <w:p w:rsidRDefault="008D29AD" w:rsidR="00A17DFC">
          <w:pPr>
            <w:pStyle w:val="2548BDC5A81344CEBC2A377F8EC5EEEA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EFBEA829F24DEF8CE2BC47B1B8D7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84534AD-D212-4162-AC1C-439DE9A44FED}"/>
      </w:docPartPr>
      <w:docPartBody>
        <w:p w:rsidRDefault="008D29AD" w:rsidR="00A17DFC">
          <w:pPr>
            <w:pStyle w:val="39EFBEA829F24DEF8CE2BC47B1B8D78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952134432946828AE424BC4508DC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9C9145F-625F-49B1-9586-F3A444FE4B5B}"/>
      </w:docPartPr>
      <w:docPartBody>
        <w:p w:rsidRDefault="0010503D" w:rsidP="0010503D" w:rsidR="00000000">
          <w:pPr>
            <w:pStyle w:val="26952134432946828AE424BC4508DC95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9F73FF69FDAF4437BEF213E58E69D2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948BDF1-A2DC-4985-9F43-BCD51EB8DAB7}"/>
      </w:docPartPr>
      <w:docPartBody>
        <w:p w:rsidRDefault="0010503D" w:rsidP="0010503D" w:rsidR="00000000">
          <w:pPr>
            <w:pStyle w:val="9F73FF69FDAF4437BEF213E58E69D2A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617156DE6E7462C8DB814FE053F6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48C1EC-2C6B-4625-9B1A-69B04282D611}"/>
      </w:docPartPr>
      <w:docPartBody>
        <w:p w:rsidRDefault="0010503D" w:rsidP="0010503D" w:rsidR="00000000">
          <w:pPr>
            <w:pStyle w:val="A617156DE6E7462C8DB814FE053F6D9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C531878C164699882DA9C79DF4CE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BD83A-CF1F-49CE-9163-94FB775ABBF5}"/>
      </w:docPartPr>
      <w:docPartBody>
        <w:p w:rsidRDefault="0010503D" w:rsidP="0010503D" w:rsidR="00000000">
          <w:pPr>
            <w:pStyle w:val="2BC531878C164699882DA9C79DF4CEE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D4CF05FD4A41EFA5F2B3F430C356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01EFB6D-646F-488C-84C1-76B3F0F48A91}"/>
      </w:docPartPr>
      <w:docPartBody>
        <w:p w:rsidRDefault="0010503D" w:rsidP="0010503D" w:rsidR="00000000">
          <w:pPr>
            <w:pStyle w:val="81D4CF05FD4A41EFA5F2B3F430C3562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57AD13BB4004C9193EB6FBC6A0CB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18CB9D-4877-4B0E-85C1-0F733FD9798C}"/>
      </w:docPartPr>
      <w:docPartBody>
        <w:p w:rsidRDefault="0010503D" w:rsidP="0010503D" w:rsidR="00000000">
          <w:pPr>
            <w:pStyle w:val="C57AD13BB4004C9193EB6FBC6A0CB1AC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8078AD4455DB4375B225BC92EB35E4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00C8537-95AA-4F6F-A463-EFA9978CA1D4}"/>
      </w:docPartPr>
      <w:docPartBody>
        <w:p w:rsidRDefault="0010503D" w:rsidP="0010503D" w:rsidR="00000000">
          <w:pPr>
            <w:pStyle w:val="8078AD4455DB4375B225BC92EB35E43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2EF"/>
    <w:rsid w:val="0010503D"/>
    <w:rsid w:val="001173F5"/>
    <w:rsid w:val="008D29AD"/>
    <w:rsid w:val="009342EF"/>
    <w:rsid w:val="00A17DFC"/>
    <w:rsid w:val="00CC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503D"/>
  </w:style>
  <w:style w:customStyle="true" w:styleId="D6CD7540670B4700A34DA60E44EB1160" w:type="paragraph">
    <w:name w:val="D6CD7540670B4700A34DA60E44EB1160"/>
  </w:style>
  <w:style w:customStyle="true" w:styleId="E23F7935D4A64ED291AE6AA25C1F5D90" w:type="paragraph">
    <w:name w:val="E23F7935D4A64ED291AE6AA25C1F5D90"/>
  </w:style>
  <w:style w:customStyle="true" w:styleId="3CE69BA41F8B475F86BB535D365B46ED" w:type="paragraph">
    <w:name w:val="3CE69BA41F8B475F86BB535D365B46ED"/>
  </w:style>
  <w:style w:customStyle="true" w:styleId="733EF4CB0DED4003A00013CF26075435" w:type="paragraph">
    <w:name w:val="733EF4CB0DED4003A00013CF26075435"/>
  </w:style>
  <w:style w:customStyle="true" w:styleId="FA80203CE44040C5B58E2DC92F8D0EEE" w:type="paragraph">
    <w:name w:val="FA80203CE44040C5B58E2DC92F8D0EEE"/>
  </w:style>
  <w:style w:customStyle="true" w:styleId="97F58B2D56B94574BFC0CAC684ACE22C" w:type="paragraph">
    <w:name w:val="97F58B2D56B94574BFC0CAC684ACE22C"/>
  </w:style>
  <w:style w:customStyle="true" w:styleId="25497CE6DD9D4B7C9A9AA17BEC40D959" w:type="paragraph">
    <w:name w:val="25497CE6DD9D4B7C9A9AA17BEC40D959"/>
  </w:style>
  <w:style w:customStyle="true" w:styleId="6CA39B3ABE564401B99F19F190E0D5DD" w:type="paragraph">
    <w:name w:val="6CA39B3ABE564401B99F19F190E0D5DD"/>
  </w:style>
  <w:style w:customStyle="true" w:styleId="96F3447FAC8A47EDBC15A19B6F7D4F78" w:type="paragraph">
    <w:name w:val="96F3447FAC8A47EDBC15A19B6F7D4F78"/>
  </w:style>
  <w:style w:customStyle="true" w:styleId="2548BDC5A81344CEBC2A377F8EC5EEEA" w:type="paragraph">
    <w:name w:val="2548BDC5A81344CEBC2A377F8EC5EEEA"/>
  </w:style>
  <w:style w:customStyle="true" w:styleId="39EFBEA829F24DEF8CE2BC47B1B8D78E" w:type="paragraph">
    <w:name w:val="39EFBEA829F24DEF8CE2BC47B1B8D78E"/>
  </w:style>
  <w:style w:customStyle="true" w:styleId="7D5D021590504C1CAFB6E03DC23BD6D0" w:type="paragraph">
    <w:name w:val="7D5D021590504C1CAFB6E03DC23BD6D0"/>
  </w:style>
  <w:style w:customStyle="true" w:styleId="DC9AB48E71D849239E7E21F21B94B999" w:type="paragraph">
    <w:name w:val="DC9AB48E71D849239E7E21F21B94B999"/>
    <w:rsid w:val="009342EF"/>
  </w:style>
  <w:style w:customStyle="true" w:styleId="972F70AEC21F4AC79BB47A4DA950EC54" w:type="paragraph">
    <w:name w:val="972F70AEC21F4AC79BB47A4DA950EC54"/>
    <w:rsid w:val="009342EF"/>
  </w:style>
  <w:style w:customStyle="true" w:styleId="B0C9AE1C5F164D99AD9D471B11232F4A" w:type="paragraph">
    <w:name w:val="B0C9AE1C5F164D99AD9D471B11232F4A"/>
    <w:rsid w:val="009342EF"/>
  </w:style>
  <w:style w:customStyle="true" w:styleId="DAE60705E0B5450F88DA8E2EC760187E" w:type="paragraph">
    <w:name w:val="DAE60705E0B5450F88DA8E2EC760187E"/>
    <w:rsid w:val="009342EF"/>
  </w:style>
  <w:style w:customStyle="true" w:styleId="87B900E807C34242BC4364F8C631278F" w:type="paragraph">
    <w:name w:val="87B900E807C34242BC4364F8C631278F"/>
    <w:rsid w:val="009342EF"/>
  </w:style>
  <w:style w:customStyle="true" w:styleId="CEE43BDE36814AA58379F955D31063F6" w:type="paragraph">
    <w:name w:val="CEE43BDE36814AA58379F955D31063F6"/>
    <w:rsid w:val="009342EF"/>
  </w:style>
  <w:style w:customStyle="true" w:styleId="AD650E9C90584106951BE753DC73E88C" w:type="paragraph">
    <w:name w:val="AD650E9C90584106951BE753DC73E88C"/>
    <w:rsid w:val="009342EF"/>
  </w:style>
  <w:style w:customStyle="true" w:styleId="0B8DC0FFC1B44A369B9616BE6795082B" w:type="paragraph">
    <w:name w:val="0B8DC0FFC1B44A369B9616BE6795082B"/>
    <w:rsid w:val="009342EF"/>
  </w:style>
  <w:style w:customStyle="true" w:styleId="37AD3C4A535946E2A1F41BB9D228EA94" w:type="paragraph">
    <w:name w:val="37AD3C4A535946E2A1F41BB9D228EA94"/>
    <w:rsid w:val="009342EF"/>
  </w:style>
  <w:style w:customStyle="true" w:styleId="F88CA07C0C224DA9B677D4ACBA0BE1AE" w:type="paragraph">
    <w:name w:val="F88CA07C0C224DA9B677D4ACBA0BE1AE"/>
    <w:rsid w:val="009342EF"/>
  </w:style>
  <w:style w:customStyle="true" w:styleId="E4DC9DA17D964AFBB5675A0C6A09256D" w:type="paragraph">
    <w:name w:val="E4DC9DA17D964AFBB5675A0C6A09256D"/>
    <w:rsid w:val="009342EF"/>
  </w:style>
  <w:style w:customStyle="true" w:styleId="721671492988402D9C9E47A9DB6353FE" w:type="paragraph">
    <w:name w:val="721671492988402D9C9E47A9DB6353FE"/>
    <w:rsid w:val="009342EF"/>
  </w:style>
  <w:style w:customStyle="true" w:styleId="35F910DDB6D54E7BB45DEEE60EBB5A48" w:type="paragraph">
    <w:name w:val="35F910DDB6D54E7BB45DEEE60EBB5A48"/>
    <w:rsid w:val="009342EF"/>
  </w:style>
  <w:style w:customStyle="true" w:styleId="E878AF6B9AE1487E98DD9709C5A8839C" w:type="paragraph">
    <w:name w:val="E878AF6B9AE1487E98DD9709C5A8839C"/>
    <w:rsid w:val="009342EF"/>
  </w:style>
  <w:style w:customStyle="true" w:styleId="B5234D0902CB4BF9A9EBABDF0EEF6F4C" w:type="paragraph">
    <w:name w:val="B5234D0902CB4BF9A9EBABDF0EEF6F4C"/>
    <w:rsid w:val="009342EF"/>
  </w:style>
  <w:style w:customStyle="true" w:styleId="44EED2CB180044A68646C798FA03FDF9" w:type="paragraph">
    <w:name w:val="44EED2CB180044A68646C798FA03FDF9"/>
    <w:rsid w:val="009342EF"/>
  </w:style>
  <w:style w:customStyle="true" w:styleId="0272A1D844474B8AA2F857FFC2B98BDF" w:type="paragraph">
    <w:name w:val="0272A1D844474B8AA2F857FFC2B98BDF"/>
    <w:rsid w:val="009342EF"/>
  </w:style>
  <w:style w:customStyle="true" w:styleId="D41DD25CDE9D461A95A0278E8F021F62" w:type="paragraph">
    <w:name w:val="D41DD25CDE9D461A95A0278E8F021F62"/>
    <w:rsid w:val="009342EF"/>
  </w:style>
  <w:style w:customStyle="true" w:styleId="19C663E27FAF48919A0206A60E0A6114" w:type="paragraph">
    <w:name w:val="19C663E27FAF48919A0206A60E0A6114"/>
    <w:rsid w:val="009342EF"/>
  </w:style>
  <w:style w:customStyle="true" w:styleId="D3C2F90A4D634103BBF1237EF4CA7998" w:type="paragraph">
    <w:name w:val="D3C2F90A4D634103BBF1237EF4CA7998"/>
    <w:rsid w:val="009342EF"/>
  </w:style>
  <w:style w:customStyle="true" w:styleId="B517D46CA1144A479A6726DC205AB5CE" w:type="paragraph">
    <w:name w:val="B517D46CA1144A479A6726DC205AB5CE"/>
    <w:rsid w:val="009342EF"/>
  </w:style>
  <w:style w:customStyle="true" w:styleId="225DA7199BA548DB8FC1DA9A9450FAEA" w:type="paragraph">
    <w:name w:val="225DA7199BA548DB8FC1DA9A9450FAEA"/>
    <w:rsid w:val="009342EF"/>
  </w:style>
  <w:style w:customStyle="true" w:styleId="19B5C8111A7B42B49E8F8C69B144CE16" w:type="paragraph">
    <w:name w:val="19B5C8111A7B42B49E8F8C69B144CE16"/>
    <w:rsid w:val="009342EF"/>
  </w:style>
  <w:style w:customStyle="true" w:styleId="B40857AB4AF349B6BCD5E71EEB0AA51D" w:type="paragraph">
    <w:name w:val="B40857AB4AF349B6BCD5E71EEB0AA51D"/>
    <w:rsid w:val="009342EF"/>
  </w:style>
  <w:style w:customStyle="true" w:styleId="FCA87DBD58DB4A3AA1B3D5ED84580EC4" w:type="paragraph">
    <w:name w:val="FCA87DBD58DB4A3AA1B3D5ED84580EC4"/>
    <w:rsid w:val="009342EF"/>
  </w:style>
  <w:style w:customStyle="true" w:styleId="4A65A3CDD6CB438397FEAC3E7FD9AE83" w:type="paragraph">
    <w:name w:val="4A65A3CDD6CB438397FEAC3E7FD9AE83"/>
    <w:rsid w:val="009342EF"/>
  </w:style>
  <w:style w:customStyle="true" w:styleId="0D86905C45814AA2801C7CA058ED6ABB" w:type="paragraph">
    <w:name w:val="0D86905C45814AA2801C7CA058ED6ABB"/>
    <w:rsid w:val="009342EF"/>
  </w:style>
  <w:style w:customStyle="true" w:styleId="D9B74CFCFF154A728D6FEA4226054707" w:type="paragraph">
    <w:name w:val="D9B74CFCFF154A728D6FEA4226054707"/>
    <w:rsid w:val="009342EF"/>
  </w:style>
  <w:style w:customStyle="true" w:styleId="77918D3853BD4462B1D37B49C2A7F488" w:type="paragraph">
    <w:name w:val="77918D3853BD4462B1D37B49C2A7F488"/>
    <w:rsid w:val="009342EF"/>
  </w:style>
  <w:style w:customStyle="true" w:styleId="1785E1FB43F3435F82D640F71EF60560" w:type="paragraph">
    <w:name w:val="1785E1FB43F3435F82D640F71EF60560"/>
    <w:rsid w:val="009342EF"/>
  </w:style>
  <w:style w:customStyle="true" w:styleId="8682357CF89F4E669C38562CDF8E00D2" w:type="paragraph">
    <w:name w:val="8682357CF89F4E669C38562CDF8E00D2"/>
    <w:rsid w:val="009342EF"/>
  </w:style>
  <w:style w:customStyle="true" w:styleId="528E15F0BB43444EB5EAD1ED069AA159" w:type="paragraph">
    <w:name w:val="528E15F0BB43444EB5EAD1ED069AA159"/>
    <w:rsid w:val="009342EF"/>
  </w:style>
  <w:style w:customStyle="true" w:styleId="AF1E5CE58EBE4DC4867CDD2C5C5698A3" w:type="paragraph">
    <w:name w:val="AF1E5CE58EBE4DC4867CDD2C5C5698A3"/>
    <w:rsid w:val="009342EF"/>
  </w:style>
  <w:style w:customStyle="true" w:styleId="7649C91FA6E743B3859B33BC80978A0D" w:type="paragraph">
    <w:name w:val="7649C91FA6E743B3859B33BC80978A0D"/>
    <w:rsid w:val="009342EF"/>
  </w:style>
  <w:style w:customStyle="true" w:styleId="9FA2F29DBA9C4A3288E088C597C753A8" w:type="paragraph">
    <w:name w:val="9FA2F29DBA9C4A3288E088C597C753A8"/>
    <w:rsid w:val="009342EF"/>
  </w:style>
  <w:style w:customStyle="true" w:styleId="F70DF95E445B44DF88E22B7C8F1B21E8" w:type="paragraph">
    <w:name w:val="F70DF95E445B44DF88E22B7C8F1B21E8"/>
    <w:rsid w:val="009342EF"/>
  </w:style>
  <w:style w:customStyle="true" w:styleId="79B1AB880936432292597D9F917C24B3" w:type="paragraph">
    <w:name w:val="79B1AB880936432292597D9F917C24B3"/>
    <w:rsid w:val="009342EF"/>
  </w:style>
  <w:style w:customStyle="true" w:styleId="BDA2154273D4476F9C67937B363B7620" w:type="paragraph">
    <w:name w:val="BDA2154273D4476F9C67937B363B7620"/>
    <w:rsid w:val="009342EF"/>
  </w:style>
  <w:style w:customStyle="true" w:styleId="86F189B3C957480885DB552185B0357A" w:type="paragraph">
    <w:name w:val="86F189B3C957480885DB552185B0357A"/>
    <w:rsid w:val="009342EF"/>
  </w:style>
  <w:style w:customStyle="true" w:styleId="54C66888DBD545DEB2112F227970073A" w:type="paragraph">
    <w:name w:val="54C66888DBD545DEB2112F227970073A"/>
    <w:rsid w:val="009342EF"/>
  </w:style>
  <w:style w:customStyle="true" w:styleId="18B00DEA9D524D449969EC1F4DAA292F" w:type="paragraph">
    <w:name w:val="18B00DEA9D524D449969EC1F4DAA292F"/>
    <w:rsid w:val="009342EF"/>
  </w:style>
  <w:style w:customStyle="true" w:styleId="269E1A25928549C4B17D91C0031EA81D" w:type="paragraph">
    <w:name w:val="269E1A25928549C4B17D91C0031EA81D"/>
    <w:rsid w:val="009342EF"/>
  </w:style>
  <w:style w:customStyle="true" w:styleId="5202DEAE7668402CACA3245EA0E7D67A" w:type="paragraph">
    <w:name w:val="5202DEAE7668402CACA3245EA0E7D67A"/>
    <w:rsid w:val="009342EF"/>
  </w:style>
  <w:style w:customStyle="true" w:styleId="C4D76BB153434695A9840D21E974EA29" w:type="paragraph">
    <w:name w:val="C4D76BB153434695A9840D21E974EA29"/>
    <w:rsid w:val="009342EF"/>
  </w:style>
  <w:style w:customStyle="true" w:styleId="B31F9EACF19248869984507FF57D7A3C" w:type="paragraph">
    <w:name w:val="B31F9EACF19248869984507FF57D7A3C"/>
    <w:rsid w:val="009342EF"/>
  </w:style>
  <w:style w:customStyle="true" w:styleId="AC121A6314FD4B3494346A4B2A9FEA6F" w:type="paragraph">
    <w:name w:val="AC121A6314FD4B3494346A4B2A9FEA6F"/>
    <w:rsid w:val="009342EF"/>
  </w:style>
  <w:style w:customStyle="true" w:styleId="D32150162B154627AC4F7D267947685C" w:type="paragraph">
    <w:name w:val="D32150162B154627AC4F7D267947685C"/>
    <w:rsid w:val="009342EF"/>
  </w:style>
  <w:style w:customStyle="true" w:styleId="753DD0F914514A2D921BEC6DA4108ED5" w:type="paragraph">
    <w:name w:val="753DD0F914514A2D921BEC6DA4108ED5"/>
    <w:rsid w:val="009342EF"/>
  </w:style>
  <w:style w:customStyle="true" w:styleId="361DD43F505C4F129311A09AD387D0C2" w:type="paragraph">
    <w:name w:val="361DD43F505C4F129311A09AD387D0C2"/>
    <w:rsid w:val="009342EF"/>
  </w:style>
  <w:style w:customStyle="true" w:styleId="46DE357B989348BF9D9690B4323F27F0" w:type="paragraph">
    <w:name w:val="46DE357B989348BF9D9690B4323F27F0"/>
    <w:rsid w:val="009342EF"/>
  </w:style>
  <w:style w:customStyle="true" w:styleId="2266417C86864327A501A5C863E43A8A" w:type="paragraph">
    <w:name w:val="2266417C86864327A501A5C863E43A8A"/>
    <w:rsid w:val="009342EF"/>
  </w:style>
  <w:style w:customStyle="true" w:styleId="5BAB69F20E4B49ABAB0A330A8E9D6FE8" w:type="paragraph">
    <w:name w:val="5BAB69F20E4B49ABAB0A330A8E9D6FE8"/>
    <w:rsid w:val="009342EF"/>
  </w:style>
  <w:style w:customStyle="true" w:styleId="70E06A94B8994A96BD8BAF2767475CC9" w:type="paragraph">
    <w:name w:val="70E06A94B8994A96BD8BAF2767475CC9"/>
    <w:rsid w:val="009342EF"/>
  </w:style>
  <w:style w:customStyle="true" w:styleId="A1E33A0858754F45B0331F43865A3758" w:type="paragraph">
    <w:name w:val="A1E33A0858754F45B0331F43865A3758"/>
    <w:rsid w:val="009342EF"/>
  </w:style>
  <w:style w:customStyle="true" w:styleId="8C6BA15DA1854DA58DC8309CBBF71205" w:type="paragraph">
    <w:name w:val="8C6BA15DA1854DA58DC8309CBBF71205"/>
    <w:rsid w:val="009342EF"/>
  </w:style>
  <w:style w:customStyle="true" w:styleId="DDED0A768AF846B5812857BA80622908" w:type="paragraph">
    <w:name w:val="DDED0A768AF846B5812857BA80622908"/>
    <w:rsid w:val="009342EF"/>
  </w:style>
  <w:style w:customStyle="true" w:styleId="CCAB25D76103414C9211FB253C09C573" w:type="paragraph">
    <w:name w:val="CCAB25D76103414C9211FB253C09C573"/>
    <w:rsid w:val="009342EF"/>
  </w:style>
  <w:style w:customStyle="true" w:styleId="6EBFD58557874F7BA9AFE60565B89658" w:type="paragraph">
    <w:name w:val="6EBFD58557874F7BA9AFE60565B89658"/>
    <w:rsid w:val="009342EF"/>
  </w:style>
  <w:style w:customStyle="true" w:styleId="375611D666AB4932A46DA9E95CC7FA9D" w:type="paragraph">
    <w:name w:val="375611D666AB4932A46DA9E95CC7FA9D"/>
    <w:rsid w:val="009342EF"/>
  </w:style>
  <w:style w:customStyle="true" w:styleId="9F3BF1AA898A4582A1F84BA1283FE196" w:type="paragraph">
    <w:name w:val="9F3BF1AA898A4582A1F84BA1283FE196"/>
    <w:rsid w:val="009342EF"/>
  </w:style>
  <w:style w:customStyle="true" w:styleId="32066FB2D440408F9E830DD3D2336421" w:type="paragraph">
    <w:name w:val="32066FB2D440408F9E830DD3D2336421"/>
    <w:rsid w:val="009342EF"/>
  </w:style>
  <w:style w:customStyle="true" w:styleId="4455A6294A48455EA3795723241D1C85" w:type="paragraph">
    <w:name w:val="4455A6294A48455EA3795723241D1C85"/>
    <w:rsid w:val="009342EF"/>
  </w:style>
  <w:style w:customStyle="true" w:styleId="A6B671E88A9048938E62309C9D9146AF" w:type="paragraph">
    <w:name w:val="A6B671E88A9048938E62309C9D9146AF"/>
    <w:rsid w:val="009342EF"/>
  </w:style>
  <w:style w:customStyle="true" w:styleId="F4EA8BC82D0C49D8B2C7593C29CF0EBB" w:type="paragraph">
    <w:name w:val="F4EA8BC82D0C49D8B2C7593C29CF0EBB"/>
    <w:rsid w:val="009342EF"/>
  </w:style>
  <w:style w:customStyle="true" w:styleId="288C23B9CC3940E7889A16EAACB756A3" w:type="paragraph">
    <w:name w:val="288C23B9CC3940E7889A16EAACB756A3"/>
    <w:rsid w:val="009342EF"/>
  </w:style>
  <w:style w:customStyle="true" w:styleId="08DD48F5E6F94E1F8D20B1F2C0C5DA45" w:type="paragraph">
    <w:name w:val="08DD48F5E6F94E1F8D20B1F2C0C5DA45"/>
    <w:rsid w:val="009342EF"/>
  </w:style>
  <w:style w:customStyle="true" w:styleId="CBD942520DE446F19FEDA6A9A79D2BF1" w:type="paragraph">
    <w:name w:val="CBD942520DE446F19FEDA6A9A79D2BF1"/>
    <w:rsid w:val="009342EF"/>
  </w:style>
  <w:style w:customStyle="true" w:styleId="5679A7FFC9A84E83A72AA35BFD727F68" w:type="paragraph">
    <w:name w:val="5679A7FFC9A84E83A72AA35BFD727F68"/>
    <w:rsid w:val="009342EF"/>
  </w:style>
  <w:style w:customStyle="true" w:styleId="71374BD098A645BBA9118F51E2E59283" w:type="paragraph">
    <w:name w:val="71374BD098A645BBA9118F51E2E59283"/>
    <w:rsid w:val="009342EF"/>
  </w:style>
  <w:style w:customStyle="true" w:styleId="F1925C578A4A43C09EA0E439148F7795" w:type="paragraph">
    <w:name w:val="F1925C578A4A43C09EA0E439148F7795"/>
    <w:rsid w:val="009342EF"/>
  </w:style>
  <w:style w:customStyle="true" w:styleId="104A4C08A4574709956BF5ADA5A1E993" w:type="paragraph">
    <w:name w:val="104A4C08A4574709956BF5ADA5A1E993"/>
    <w:rsid w:val="009342EF"/>
  </w:style>
  <w:style w:customStyle="true" w:styleId="F8963BDF5A284CD996468A29B9F2696C" w:type="paragraph">
    <w:name w:val="F8963BDF5A284CD996468A29B9F2696C"/>
    <w:rsid w:val="009342EF"/>
  </w:style>
  <w:style w:customStyle="true" w:styleId="6EFA732C20A74F71A039040E62FCEF92" w:type="paragraph">
    <w:name w:val="6EFA732C20A74F71A039040E62FCEF92"/>
    <w:rsid w:val="009342EF"/>
  </w:style>
  <w:style w:customStyle="true" w:styleId="878A2699BF8746AEAAD21E974C4EABB4" w:type="paragraph">
    <w:name w:val="878A2699BF8746AEAAD21E974C4EABB4"/>
    <w:rsid w:val="009342EF"/>
  </w:style>
  <w:style w:customStyle="true" w:styleId="E4C4360D76544BBD8ED87C36BB12846D" w:type="paragraph">
    <w:name w:val="E4C4360D76544BBD8ED87C36BB12846D"/>
    <w:rsid w:val="009342EF"/>
  </w:style>
  <w:style w:customStyle="true" w:styleId="894FE9C3A43F4637B5178BBE2A82219F" w:type="paragraph">
    <w:name w:val="894FE9C3A43F4637B5178BBE2A82219F"/>
    <w:rsid w:val="009342EF"/>
  </w:style>
  <w:style w:customStyle="true" w:styleId="0F77E4C3C9984E5FB8E2F4E62121DAE9" w:type="paragraph">
    <w:name w:val="0F77E4C3C9984E5FB8E2F4E62121DAE9"/>
    <w:rsid w:val="009342EF"/>
  </w:style>
  <w:style w:customStyle="true" w:styleId="F6735188D73947CEA01D9F54A279B8A3" w:type="paragraph">
    <w:name w:val="F6735188D73947CEA01D9F54A279B8A3"/>
    <w:rsid w:val="009342EF"/>
  </w:style>
  <w:style w:customStyle="true" w:styleId="0B8AB4958CB34BFC99FE39AD467C3C6D" w:type="paragraph">
    <w:name w:val="0B8AB4958CB34BFC99FE39AD467C3C6D"/>
    <w:rsid w:val="009342EF"/>
  </w:style>
  <w:style w:customStyle="true" w:styleId="377DF8F9FF22490CBA79A5F7647DDFEC" w:type="paragraph">
    <w:name w:val="377DF8F9FF22490CBA79A5F7647DDFEC"/>
    <w:rsid w:val="009342EF"/>
  </w:style>
  <w:style w:customStyle="true" w:styleId="C3D7F5647513444DA0C6A6D4E32C1286" w:type="paragraph">
    <w:name w:val="C3D7F5647513444DA0C6A6D4E32C1286"/>
    <w:rsid w:val="009342EF"/>
  </w:style>
  <w:style w:customStyle="true" w:styleId="71F95839ED214B0DA8D0266D1819426B" w:type="paragraph">
    <w:name w:val="71F95839ED214B0DA8D0266D1819426B"/>
    <w:rsid w:val="009342EF"/>
  </w:style>
  <w:style w:customStyle="true" w:styleId="27C11CA8BD99477FB26055E08A7832CB" w:type="paragraph">
    <w:name w:val="27C11CA8BD99477FB26055E08A7832CB"/>
    <w:rsid w:val="009342EF"/>
  </w:style>
  <w:style w:customStyle="true" w:styleId="B1531F7D3DE0471A99D172A05451784D" w:type="paragraph">
    <w:name w:val="B1531F7D3DE0471A99D172A05451784D"/>
    <w:rsid w:val="009342EF"/>
  </w:style>
  <w:style w:customStyle="true" w:styleId="D7A4FCFBCC5345F785DFEF6E6535A56B" w:type="paragraph">
    <w:name w:val="D7A4FCFBCC5345F785DFEF6E6535A56B"/>
    <w:rsid w:val="009342EF"/>
  </w:style>
  <w:style w:customStyle="true" w:styleId="E193476234154AB98FF0937DE52EBB5D" w:type="paragraph">
    <w:name w:val="E193476234154AB98FF0937DE52EBB5D"/>
    <w:rsid w:val="009342EF"/>
  </w:style>
  <w:style w:customStyle="true" w:styleId="881581BA71134807A72FD9A2F39658B9" w:type="paragraph">
    <w:name w:val="881581BA71134807A72FD9A2F39658B9"/>
    <w:rsid w:val="009342EF"/>
  </w:style>
  <w:style w:customStyle="true" w:styleId="F9EB6237FB964324BA7C3C3313059FD6" w:type="paragraph">
    <w:name w:val="F9EB6237FB964324BA7C3C3313059FD6"/>
    <w:rsid w:val="009342EF"/>
  </w:style>
  <w:style w:customStyle="true" w:styleId="D85FCEEE9ABE40BAACDBAE421A05F203" w:type="paragraph">
    <w:name w:val="D85FCEEE9ABE40BAACDBAE421A05F203"/>
    <w:rsid w:val="009342EF"/>
  </w:style>
  <w:style w:customStyle="true" w:styleId="988ADE222C114A778B0020E06F0635F8" w:type="paragraph">
    <w:name w:val="988ADE222C114A778B0020E06F0635F8"/>
    <w:rsid w:val="009342EF"/>
  </w:style>
  <w:style w:customStyle="true" w:styleId="FFEFFBBE08F64CEE977507AC37D50A8B" w:type="paragraph">
    <w:name w:val="FFEFFBBE08F64CEE977507AC37D50A8B"/>
    <w:rsid w:val="009342EF"/>
  </w:style>
  <w:style w:customStyle="true" w:styleId="89828AD298364345B185999FFB266998" w:type="paragraph">
    <w:name w:val="89828AD298364345B185999FFB266998"/>
    <w:rsid w:val="009342EF"/>
  </w:style>
  <w:style w:customStyle="true" w:styleId="E3E3C94892B54699832A556F10FA1B69" w:type="paragraph">
    <w:name w:val="E3E3C94892B54699832A556F10FA1B69"/>
    <w:rsid w:val="009342EF"/>
  </w:style>
  <w:style w:customStyle="true" w:styleId="95D30D20B2D744F88269E4839EB03F6B" w:type="paragraph">
    <w:name w:val="95D30D20B2D744F88269E4839EB03F6B"/>
    <w:rsid w:val="009342EF"/>
  </w:style>
  <w:style w:customStyle="true" w:styleId="5FF842B16F1B42FF8F98DCBA4CACED60" w:type="paragraph">
    <w:name w:val="5FF842B16F1B42FF8F98DCBA4CACED60"/>
    <w:rsid w:val="009342EF"/>
  </w:style>
  <w:style w:customStyle="true" w:styleId="033721D0B7B54B49AFF0D6A0973C5C92" w:type="paragraph">
    <w:name w:val="033721D0B7B54B49AFF0D6A0973C5C92"/>
    <w:rsid w:val="009342EF"/>
  </w:style>
  <w:style w:customStyle="true" w:styleId="59A684835BB2468C9712A45D4149455C" w:type="paragraph">
    <w:name w:val="59A684835BB2468C9712A45D4149455C"/>
    <w:rsid w:val="009342EF"/>
  </w:style>
  <w:style w:customStyle="true" w:styleId="C6A56AEEC2694BFFA0CEEF77A7A1D1BB" w:type="paragraph">
    <w:name w:val="C6A56AEEC2694BFFA0CEEF77A7A1D1BB"/>
    <w:rsid w:val="009342EF"/>
  </w:style>
  <w:style w:customStyle="true" w:styleId="800EB97BF18E40A9815AAE60E39C8B8A" w:type="paragraph">
    <w:name w:val="800EB97BF18E40A9815AAE60E39C8B8A"/>
    <w:rsid w:val="009342EF"/>
  </w:style>
  <w:style w:customStyle="true" w:styleId="F74B464E36144F13BD6C6EA22E4E0ECA" w:type="paragraph">
    <w:name w:val="F74B464E36144F13BD6C6EA22E4E0ECA"/>
    <w:rsid w:val="009342EF"/>
  </w:style>
  <w:style w:customStyle="true" w:styleId="E46D4A370C5945F494C6E4ABFEE3835D" w:type="paragraph">
    <w:name w:val="E46D4A370C5945F494C6E4ABFEE3835D"/>
    <w:rsid w:val="009342EF"/>
  </w:style>
  <w:style w:customStyle="true" w:styleId="DA74A75E047F4CA4A0F0CEC31CD90C61" w:type="paragraph">
    <w:name w:val="DA74A75E047F4CA4A0F0CEC31CD90C61"/>
    <w:rsid w:val="009342EF"/>
  </w:style>
  <w:style w:customStyle="true" w:styleId="E287435A898C4A9CAC3E13274F35A9EB" w:type="paragraph">
    <w:name w:val="E287435A898C4A9CAC3E13274F35A9EB"/>
    <w:rsid w:val="009342EF"/>
  </w:style>
  <w:style w:customStyle="true" w:styleId="4221F9BF5B6746239CAA061E352CB218" w:type="paragraph">
    <w:name w:val="4221F9BF5B6746239CAA061E352CB218"/>
    <w:rsid w:val="009342EF"/>
  </w:style>
  <w:style w:customStyle="true" w:styleId="3E5E8AB5A04347238DBCF7D6869A7E75" w:type="paragraph">
    <w:name w:val="3E5E8AB5A04347238DBCF7D6869A7E75"/>
    <w:rsid w:val="009342EF"/>
  </w:style>
  <w:style w:customStyle="true" w:styleId="C5B1D22FE4DC4DC5A6D587898EEC74D8" w:type="paragraph">
    <w:name w:val="C5B1D22FE4DC4DC5A6D587898EEC74D8"/>
    <w:rsid w:val="009342EF"/>
  </w:style>
  <w:style w:customStyle="true" w:styleId="5BF81E2CCA634FFABD7FBBD88F2AD8BF" w:type="paragraph">
    <w:name w:val="5BF81E2CCA634FFABD7FBBD88F2AD8BF"/>
    <w:rsid w:val="009342EF"/>
  </w:style>
  <w:style w:customStyle="true" w:styleId="9A367FA7834D4B51A0F165687042B7BB" w:type="paragraph">
    <w:name w:val="9A367FA7834D4B51A0F165687042B7BB"/>
    <w:rsid w:val="009342EF"/>
  </w:style>
  <w:style w:customStyle="true" w:styleId="7198083986F245899EE4CA1602ED12FA" w:type="paragraph">
    <w:name w:val="7198083986F245899EE4CA1602ED12FA"/>
    <w:rsid w:val="001173F5"/>
  </w:style>
  <w:style w:customStyle="true" w:styleId="CC0506429B0A400B873ABAF22619F0B0" w:type="paragraph">
    <w:name w:val="CC0506429B0A400B873ABAF22619F0B0"/>
    <w:rsid w:val="001173F5"/>
  </w:style>
  <w:style w:customStyle="true" w:styleId="26952134432946828AE424BC4508DC95" w:type="paragraph">
    <w:name w:val="26952134432946828AE424BC4508DC95"/>
    <w:rsid w:val="0010503D"/>
  </w:style>
  <w:style w:customStyle="true" w:styleId="9F73FF69FDAF4437BEF213E58E69D2AD" w:type="paragraph">
    <w:name w:val="9F73FF69FDAF4437BEF213E58E69D2AD"/>
    <w:rsid w:val="0010503D"/>
  </w:style>
  <w:style w:customStyle="true" w:styleId="A617156DE6E7462C8DB814FE053F6D95" w:type="paragraph">
    <w:name w:val="A617156DE6E7462C8DB814FE053F6D95"/>
    <w:rsid w:val="0010503D"/>
  </w:style>
  <w:style w:customStyle="true" w:styleId="2BC531878C164699882DA9C79DF4CEED" w:type="paragraph">
    <w:name w:val="2BC531878C164699882DA9C79DF4CEED"/>
    <w:rsid w:val="0010503D"/>
  </w:style>
  <w:style w:customStyle="true" w:styleId="81D4CF05FD4A41EFA5F2B3F430C3562C" w:type="paragraph">
    <w:name w:val="81D4CF05FD4A41EFA5F2B3F430C3562C"/>
    <w:rsid w:val="0010503D"/>
  </w:style>
  <w:style w:customStyle="true" w:styleId="C57AD13BB4004C9193EB6FBC6A0CB1AC" w:type="paragraph">
    <w:name w:val="C57AD13BB4004C9193EB6FBC6A0CB1AC"/>
    <w:rsid w:val="0010503D"/>
  </w:style>
  <w:style w:customStyle="true" w:styleId="8078AD4455DB4375B225BC92EB35E438" w:type="paragraph">
    <w:name w:val="8078AD4455DB4375B225BC92EB35E438"/>
    <w:rsid w:val="0010503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503D"/>
  </w:style>
  <w:style w:customStyle="1" w:styleId="D6CD7540670B4700A34DA60E44EB1160" w:type="paragraph">
    <w:name w:val="D6CD7540670B4700A34DA60E44EB1160"/>
  </w:style>
  <w:style w:customStyle="1" w:styleId="E23F7935D4A64ED291AE6AA25C1F5D90" w:type="paragraph">
    <w:name w:val="E23F7935D4A64ED291AE6AA25C1F5D90"/>
  </w:style>
  <w:style w:customStyle="1" w:styleId="3CE69BA41F8B475F86BB535D365B46ED" w:type="paragraph">
    <w:name w:val="3CE69BA41F8B475F86BB535D365B46ED"/>
  </w:style>
  <w:style w:customStyle="1" w:styleId="733EF4CB0DED4003A00013CF26075435" w:type="paragraph">
    <w:name w:val="733EF4CB0DED4003A00013CF26075435"/>
  </w:style>
  <w:style w:customStyle="1" w:styleId="FA80203CE44040C5B58E2DC92F8D0EEE" w:type="paragraph">
    <w:name w:val="FA80203CE44040C5B58E2DC92F8D0EEE"/>
  </w:style>
  <w:style w:customStyle="1" w:styleId="97F58B2D56B94574BFC0CAC684ACE22C" w:type="paragraph">
    <w:name w:val="97F58B2D56B94574BFC0CAC684ACE22C"/>
  </w:style>
  <w:style w:customStyle="1" w:styleId="25497CE6DD9D4B7C9A9AA17BEC40D959" w:type="paragraph">
    <w:name w:val="25497CE6DD9D4B7C9A9AA17BEC40D959"/>
  </w:style>
  <w:style w:customStyle="1" w:styleId="6CA39B3ABE564401B99F19F190E0D5DD" w:type="paragraph">
    <w:name w:val="6CA39B3ABE564401B99F19F190E0D5DD"/>
  </w:style>
  <w:style w:customStyle="1" w:styleId="96F3447FAC8A47EDBC15A19B6F7D4F78" w:type="paragraph">
    <w:name w:val="96F3447FAC8A47EDBC15A19B6F7D4F78"/>
  </w:style>
  <w:style w:customStyle="1" w:styleId="2548BDC5A81344CEBC2A377F8EC5EEEA" w:type="paragraph">
    <w:name w:val="2548BDC5A81344CEBC2A377F8EC5EEEA"/>
  </w:style>
  <w:style w:customStyle="1" w:styleId="39EFBEA829F24DEF8CE2BC47B1B8D78E" w:type="paragraph">
    <w:name w:val="39EFBEA829F24DEF8CE2BC47B1B8D78E"/>
  </w:style>
  <w:style w:customStyle="1" w:styleId="7D5D021590504C1CAFB6E03DC23BD6D0" w:type="paragraph">
    <w:name w:val="7D5D021590504C1CAFB6E03DC23BD6D0"/>
  </w:style>
  <w:style w:customStyle="1" w:styleId="DC9AB48E71D849239E7E21F21B94B999" w:type="paragraph">
    <w:name w:val="DC9AB48E71D849239E7E21F21B94B999"/>
    <w:rsid w:val="009342EF"/>
  </w:style>
  <w:style w:customStyle="1" w:styleId="972F70AEC21F4AC79BB47A4DA950EC54" w:type="paragraph">
    <w:name w:val="972F70AEC21F4AC79BB47A4DA950EC54"/>
    <w:rsid w:val="009342EF"/>
  </w:style>
  <w:style w:customStyle="1" w:styleId="B0C9AE1C5F164D99AD9D471B11232F4A" w:type="paragraph">
    <w:name w:val="B0C9AE1C5F164D99AD9D471B11232F4A"/>
    <w:rsid w:val="009342EF"/>
  </w:style>
  <w:style w:customStyle="1" w:styleId="DAE60705E0B5450F88DA8E2EC760187E" w:type="paragraph">
    <w:name w:val="DAE60705E0B5450F88DA8E2EC760187E"/>
    <w:rsid w:val="009342EF"/>
  </w:style>
  <w:style w:customStyle="1" w:styleId="87B900E807C34242BC4364F8C631278F" w:type="paragraph">
    <w:name w:val="87B900E807C34242BC4364F8C631278F"/>
    <w:rsid w:val="009342EF"/>
  </w:style>
  <w:style w:customStyle="1" w:styleId="CEE43BDE36814AA58379F955D31063F6" w:type="paragraph">
    <w:name w:val="CEE43BDE36814AA58379F955D31063F6"/>
    <w:rsid w:val="009342EF"/>
  </w:style>
  <w:style w:customStyle="1" w:styleId="AD650E9C90584106951BE753DC73E88C" w:type="paragraph">
    <w:name w:val="AD650E9C90584106951BE753DC73E88C"/>
    <w:rsid w:val="009342EF"/>
  </w:style>
  <w:style w:customStyle="1" w:styleId="0B8DC0FFC1B44A369B9616BE6795082B" w:type="paragraph">
    <w:name w:val="0B8DC0FFC1B44A369B9616BE6795082B"/>
    <w:rsid w:val="009342EF"/>
  </w:style>
  <w:style w:customStyle="1" w:styleId="37AD3C4A535946E2A1F41BB9D228EA94" w:type="paragraph">
    <w:name w:val="37AD3C4A535946E2A1F41BB9D228EA94"/>
    <w:rsid w:val="009342EF"/>
  </w:style>
  <w:style w:customStyle="1" w:styleId="F88CA07C0C224DA9B677D4ACBA0BE1AE" w:type="paragraph">
    <w:name w:val="F88CA07C0C224DA9B677D4ACBA0BE1AE"/>
    <w:rsid w:val="009342EF"/>
  </w:style>
  <w:style w:customStyle="1" w:styleId="E4DC9DA17D964AFBB5675A0C6A09256D" w:type="paragraph">
    <w:name w:val="E4DC9DA17D964AFBB5675A0C6A09256D"/>
    <w:rsid w:val="009342EF"/>
  </w:style>
  <w:style w:customStyle="1" w:styleId="721671492988402D9C9E47A9DB6353FE" w:type="paragraph">
    <w:name w:val="721671492988402D9C9E47A9DB6353FE"/>
    <w:rsid w:val="009342EF"/>
  </w:style>
  <w:style w:customStyle="1" w:styleId="35F910DDB6D54E7BB45DEEE60EBB5A48" w:type="paragraph">
    <w:name w:val="35F910DDB6D54E7BB45DEEE60EBB5A48"/>
    <w:rsid w:val="009342EF"/>
  </w:style>
  <w:style w:customStyle="1" w:styleId="E878AF6B9AE1487E98DD9709C5A8839C" w:type="paragraph">
    <w:name w:val="E878AF6B9AE1487E98DD9709C5A8839C"/>
    <w:rsid w:val="009342EF"/>
  </w:style>
  <w:style w:customStyle="1" w:styleId="B5234D0902CB4BF9A9EBABDF0EEF6F4C" w:type="paragraph">
    <w:name w:val="B5234D0902CB4BF9A9EBABDF0EEF6F4C"/>
    <w:rsid w:val="009342EF"/>
  </w:style>
  <w:style w:customStyle="1" w:styleId="44EED2CB180044A68646C798FA03FDF9" w:type="paragraph">
    <w:name w:val="44EED2CB180044A68646C798FA03FDF9"/>
    <w:rsid w:val="009342EF"/>
  </w:style>
  <w:style w:customStyle="1" w:styleId="0272A1D844474B8AA2F857FFC2B98BDF" w:type="paragraph">
    <w:name w:val="0272A1D844474B8AA2F857FFC2B98BDF"/>
    <w:rsid w:val="009342EF"/>
  </w:style>
  <w:style w:customStyle="1" w:styleId="D41DD25CDE9D461A95A0278E8F021F62" w:type="paragraph">
    <w:name w:val="D41DD25CDE9D461A95A0278E8F021F62"/>
    <w:rsid w:val="009342EF"/>
  </w:style>
  <w:style w:customStyle="1" w:styleId="19C663E27FAF48919A0206A60E0A6114" w:type="paragraph">
    <w:name w:val="19C663E27FAF48919A0206A60E0A6114"/>
    <w:rsid w:val="009342EF"/>
  </w:style>
  <w:style w:customStyle="1" w:styleId="D3C2F90A4D634103BBF1237EF4CA7998" w:type="paragraph">
    <w:name w:val="D3C2F90A4D634103BBF1237EF4CA7998"/>
    <w:rsid w:val="009342EF"/>
  </w:style>
  <w:style w:customStyle="1" w:styleId="B517D46CA1144A479A6726DC205AB5CE" w:type="paragraph">
    <w:name w:val="B517D46CA1144A479A6726DC205AB5CE"/>
    <w:rsid w:val="009342EF"/>
  </w:style>
  <w:style w:customStyle="1" w:styleId="225DA7199BA548DB8FC1DA9A9450FAEA" w:type="paragraph">
    <w:name w:val="225DA7199BA548DB8FC1DA9A9450FAEA"/>
    <w:rsid w:val="009342EF"/>
  </w:style>
  <w:style w:customStyle="1" w:styleId="19B5C8111A7B42B49E8F8C69B144CE16" w:type="paragraph">
    <w:name w:val="19B5C8111A7B42B49E8F8C69B144CE16"/>
    <w:rsid w:val="009342EF"/>
  </w:style>
  <w:style w:customStyle="1" w:styleId="B40857AB4AF349B6BCD5E71EEB0AA51D" w:type="paragraph">
    <w:name w:val="B40857AB4AF349B6BCD5E71EEB0AA51D"/>
    <w:rsid w:val="009342EF"/>
  </w:style>
  <w:style w:customStyle="1" w:styleId="FCA87DBD58DB4A3AA1B3D5ED84580EC4" w:type="paragraph">
    <w:name w:val="FCA87DBD58DB4A3AA1B3D5ED84580EC4"/>
    <w:rsid w:val="009342EF"/>
  </w:style>
  <w:style w:customStyle="1" w:styleId="4A65A3CDD6CB438397FEAC3E7FD9AE83" w:type="paragraph">
    <w:name w:val="4A65A3CDD6CB438397FEAC3E7FD9AE83"/>
    <w:rsid w:val="009342EF"/>
  </w:style>
  <w:style w:customStyle="1" w:styleId="0D86905C45814AA2801C7CA058ED6ABB" w:type="paragraph">
    <w:name w:val="0D86905C45814AA2801C7CA058ED6ABB"/>
    <w:rsid w:val="009342EF"/>
  </w:style>
  <w:style w:customStyle="1" w:styleId="D9B74CFCFF154A728D6FEA4226054707" w:type="paragraph">
    <w:name w:val="D9B74CFCFF154A728D6FEA4226054707"/>
    <w:rsid w:val="009342EF"/>
  </w:style>
  <w:style w:customStyle="1" w:styleId="77918D3853BD4462B1D37B49C2A7F488" w:type="paragraph">
    <w:name w:val="77918D3853BD4462B1D37B49C2A7F488"/>
    <w:rsid w:val="009342EF"/>
  </w:style>
  <w:style w:customStyle="1" w:styleId="1785E1FB43F3435F82D640F71EF60560" w:type="paragraph">
    <w:name w:val="1785E1FB43F3435F82D640F71EF60560"/>
    <w:rsid w:val="009342EF"/>
  </w:style>
  <w:style w:customStyle="1" w:styleId="8682357CF89F4E669C38562CDF8E00D2" w:type="paragraph">
    <w:name w:val="8682357CF89F4E669C38562CDF8E00D2"/>
    <w:rsid w:val="009342EF"/>
  </w:style>
  <w:style w:customStyle="1" w:styleId="528E15F0BB43444EB5EAD1ED069AA159" w:type="paragraph">
    <w:name w:val="528E15F0BB43444EB5EAD1ED069AA159"/>
    <w:rsid w:val="009342EF"/>
  </w:style>
  <w:style w:customStyle="1" w:styleId="AF1E5CE58EBE4DC4867CDD2C5C5698A3" w:type="paragraph">
    <w:name w:val="AF1E5CE58EBE4DC4867CDD2C5C5698A3"/>
    <w:rsid w:val="009342EF"/>
  </w:style>
  <w:style w:customStyle="1" w:styleId="7649C91FA6E743B3859B33BC80978A0D" w:type="paragraph">
    <w:name w:val="7649C91FA6E743B3859B33BC80978A0D"/>
    <w:rsid w:val="009342EF"/>
  </w:style>
  <w:style w:customStyle="1" w:styleId="9FA2F29DBA9C4A3288E088C597C753A8" w:type="paragraph">
    <w:name w:val="9FA2F29DBA9C4A3288E088C597C753A8"/>
    <w:rsid w:val="009342EF"/>
  </w:style>
  <w:style w:customStyle="1" w:styleId="F70DF95E445B44DF88E22B7C8F1B21E8" w:type="paragraph">
    <w:name w:val="F70DF95E445B44DF88E22B7C8F1B21E8"/>
    <w:rsid w:val="009342EF"/>
  </w:style>
  <w:style w:customStyle="1" w:styleId="79B1AB880936432292597D9F917C24B3" w:type="paragraph">
    <w:name w:val="79B1AB880936432292597D9F917C24B3"/>
    <w:rsid w:val="009342EF"/>
  </w:style>
  <w:style w:customStyle="1" w:styleId="BDA2154273D4476F9C67937B363B7620" w:type="paragraph">
    <w:name w:val="BDA2154273D4476F9C67937B363B7620"/>
    <w:rsid w:val="009342EF"/>
  </w:style>
  <w:style w:customStyle="1" w:styleId="86F189B3C957480885DB552185B0357A" w:type="paragraph">
    <w:name w:val="86F189B3C957480885DB552185B0357A"/>
    <w:rsid w:val="009342EF"/>
  </w:style>
  <w:style w:customStyle="1" w:styleId="54C66888DBD545DEB2112F227970073A" w:type="paragraph">
    <w:name w:val="54C66888DBD545DEB2112F227970073A"/>
    <w:rsid w:val="009342EF"/>
  </w:style>
  <w:style w:customStyle="1" w:styleId="18B00DEA9D524D449969EC1F4DAA292F" w:type="paragraph">
    <w:name w:val="18B00DEA9D524D449969EC1F4DAA292F"/>
    <w:rsid w:val="009342EF"/>
  </w:style>
  <w:style w:customStyle="1" w:styleId="269E1A25928549C4B17D91C0031EA81D" w:type="paragraph">
    <w:name w:val="269E1A25928549C4B17D91C0031EA81D"/>
    <w:rsid w:val="009342EF"/>
  </w:style>
  <w:style w:customStyle="1" w:styleId="5202DEAE7668402CACA3245EA0E7D67A" w:type="paragraph">
    <w:name w:val="5202DEAE7668402CACA3245EA0E7D67A"/>
    <w:rsid w:val="009342EF"/>
  </w:style>
  <w:style w:customStyle="1" w:styleId="C4D76BB153434695A9840D21E974EA29" w:type="paragraph">
    <w:name w:val="C4D76BB153434695A9840D21E974EA29"/>
    <w:rsid w:val="009342EF"/>
  </w:style>
  <w:style w:customStyle="1" w:styleId="B31F9EACF19248869984507FF57D7A3C" w:type="paragraph">
    <w:name w:val="B31F9EACF19248869984507FF57D7A3C"/>
    <w:rsid w:val="009342EF"/>
  </w:style>
  <w:style w:customStyle="1" w:styleId="AC121A6314FD4B3494346A4B2A9FEA6F" w:type="paragraph">
    <w:name w:val="AC121A6314FD4B3494346A4B2A9FEA6F"/>
    <w:rsid w:val="009342EF"/>
  </w:style>
  <w:style w:customStyle="1" w:styleId="D32150162B154627AC4F7D267947685C" w:type="paragraph">
    <w:name w:val="D32150162B154627AC4F7D267947685C"/>
    <w:rsid w:val="009342EF"/>
  </w:style>
  <w:style w:customStyle="1" w:styleId="753DD0F914514A2D921BEC6DA4108ED5" w:type="paragraph">
    <w:name w:val="753DD0F914514A2D921BEC6DA4108ED5"/>
    <w:rsid w:val="009342EF"/>
  </w:style>
  <w:style w:customStyle="1" w:styleId="361DD43F505C4F129311A09AD387D0C2" w:type="paragraph">
    <w:name w:val="361DD43F505C4F129311A09AD387D0C2"/>
    <w:rsid w:val="009342EF"/>
  </w:style>
  <w:style w:customStyle="1" w:styleId="46DE357B989348BF9D9690B4323F27F0" w:type="paragraph">
    <w:name w:val="46DE357B989348BF9D9690B4323F27F0"/>
    <w:rsid w:val="009342EF"/>
  </w:style>
  <w:style w:customStyle="1" w:styleId="2266417C86864327A501A5C863E43A8A" w:type="paragraph">
    <w:name w:val="2266417C86864327A501A5C863E43A8A"/>
    <w:rsid w:val="009342EF"/>
  </w:style>
  <w:style w:customStyle="1" w:styleId="5BAB69F20E4B49ABAB0A330A8E9D6FE8" w:type="paragraph">
    <w:name w:val="5BAB69F20E4B49ABAB0A330A8E9D6FE8"/>
    <w:rsid w:val="009342EF"/>
  </w:style>
  <w:style w:customStyle="1" w:styleId="70E06A94B8994A96BD8BAF2767475CC9" w:type="paragraph">
    <w:name w:val="70E06A94B8994A96BD8BAF2767475CC9"/>
    <w:rsid w:val="009342EF"/>
  </w:style>
  <w:style w:customStyle="1" w:styleId="A1E33A0858754F45B0331F43865A3758" w:type="paragraph">
    <w:name w:val="A1E33A0858754F45B0331F43865A3758"/>
    <w:rsid w:val="009342EF"/>
  </w:style>
  <w:style w:customStyle="1" w:styleId="8C6BA15DA1854DA58DC8309CBBF71205" w:type="paragraph">
    <w:name w:val="8C6BA15DA1854DA58DC8309CBBF71205"/>
    <w:rsid w:val="009342EF"/>
  </w:style>
  <w:style w:customStyle="1" w:styleId="DDED0A768AF846B5812857BA80622908" w:type="paragraph">
    <w:name w:val="DDED0A768AF846B5812857BA80622908"/>
    <w:rsid w:val="009342EF"/>
  </w:style>
  <w:style w:customStyle="1" w:styleId="CCAB25D76103414C9211FB253C09C573" w:type="paragraph">
    <w:name w:val="CCAB25D76103414C9211FB253C09C573"/>
    <w:rsid w:val="009342EF"/>
  </w:style>
  <w:style w:customStyle="1" w:styleId="6EBFD58557874F7BA9AFE60565B89658" w:type="paragraph">
    <w:name w:val="6EBFD58557874F7BA9AFE60565B89658"/>
    <w:rsid w:val="009342EF"/>
  </w:style>
  <w:style w:customStyle="1" w:styleId="375611D666AB4932A46DA9E95CC7FA9D" w:type="paragraph">
    <w:name w:val="375611D666AB4932A46DA9E95CC7FA9D"/>
    <w:rsid w:val="009342EF"/>
  </w:style>
  <w:style w:customStyle="1" w:styleId="9F3BF1AA898A4582A1F84BA1283FE196" w:type="paragraph">
    <w:name w:val="9F3BF1AA898A4582A1F84BA1283FE196"/>
    <w:rsid w:val="009342EF"/>
  </w:style>
  <w:style w:customStyle="1" w:styleId="32066FB2D440408F9E830DD3D2336421" w:type="paragraph">
    <w:name w:val="32066FB2D440408F9E830DD3D2336421"/>
    <w:rsid w:val="009342EF"/>
  </w:style>
  <w:style w:customStyle="1" w:styleId="4455A6294A48455EA3795723241D1C85" w:type="paragraph">
    <w:name w:val="4455A6294A48455EA3795723241D1C85"/>
    <w:rsid w:val="009342EF"/>
  </w:style>
  <w:style w:customStyle="1" w:styleId="A6B671E88A9048938E62309C9D9146AF" w:type="paragraph">
    <w:name w:val="A6B671E88A9048938E62309C9D9146AF"/>
    <w:rsid w:val="009342EF"/>
  </w:style>
  <w:style w:customStyle="1" w:styleId="F4EA8BC82D0C49D8B2C7593C29CF0EBB" w:type="paragraph">
    <w:name w:val="F4EA8BC82D0C49D8B2C7593C29CF0EBB"/>
    <w:rsid w:val="009342EF"/>
  </w:style>
  <w:style w:customStyle="1" w:styleId="288C23B9CC3940E7889A16EAACB756A3" w:type="paragraph">
    <w:name w:val="288C23B9CC3940E7889A16EAACB756A3"/>
    <w:rsid w:val="009342EF"/>
  </w:style>
  <w:style w:customStyle="1" w:styleId="08DD48F5E6F94E1F8D20B1F2C0C5DA45" w:type="paragraph">
    <w:name w:val="08DD48F5E6F94E1F8D20B1F2C0C5DA45"/>
    <w:rsid w:val="009342EF"/>
  </w:style>
  <w:style w:customStyle="1" w:styleId="CBD942520DE446F19FEDA6A9A79D2BF1" w:type="paragraph">
    <w:name w:val="CBD942520DE446F19FEDA6A9A79D2BF1"/>
    <w:rsid w:val="009342EF"/>
  </w:style>
  <w:style w:customStyle="1" w:styleId="5679A7FFC9A84E83A72AA35BFD727F68" w:type="paragraph">
    <w:name w:val="5679A7FFC9A84E83A72AA35BFD727F68"/>
    <w:rsid w:val="009342EF"/>
  </w:style>
  <w:style w:customStyle="1" w:styleId="71374BD098A645BBA9118F51E2E59283" w:type="paragraph">
    <w:name w:val="71374BD098A645BBA9118F51E2E59283"/>
    <w:rsid w:val="009342EF"/>
  </w:style>
  <w:style w:customStyle="1" w:styleId="F1925C578A4A43C09EA0E439148F7795" w:type="paragraph">
    <w:name w:val="F1925C578A4A43C09EA0E439148F7795"/>
    <w:rsid w:val="009342EF"/>
  </w:style>
  <w:style w:customStyle="1" w:styleId="104A4C08A4574709956BF5ADA5A1E993" w:type="paragraph">
    <w:name w:val="104A4C08A4574709956BF5ADA5A1E993"/>
    <w:rsid w:val="009342EF"/>
  </w:style>
  <w:style w:customStyle="1" w:styleId="F8963BDF5A284CD996468A29B9F2696C" w:type="paragraph">
    <w:name w:val="F8963BDF5A284CD996468A29B9F2696C"/>
    <w:rsid w:val="009342EF"/>
  </w:style>
  <w:style w:customStyle="1" w:styleId="6EFA732C20A74F71A039040E62FCEF92" w:type="paragraph">
    <w:name w:val="6EFA732C20A74F71A039040E62FCEF92"/>
    <w:rsid w:val="009342EF"/>
  </w:style>
  <w:style w:customStyle="1" w:styleId="878A2699BF8746AEAAD21E974C4EABB4" w:type="paragraph">
    <w:name w:val="878A2699BF8746AEAAD21E974C4EABB4"/>
    <w:rsid w:val="009342EF"/>
  </w:style>
  <w:style w:customStyle="1" w:styleId="E4C4360D76544BBD8ED87C36BB12846D" w:type="paragraph">
    <w:name w:val="E4C4360D76544BBD8ED87C36BB12846D"/>
    <w:rsid w:val="009342EF"/>
  </w:style>
  <w:style w:customStyle="1" w:styleId="894FE9C3A43F4637B5178BBE2A82219F" w:type="paragraph">
    <w:name w:val="894FE9C3A43F4637B5178BBE2A82219F"/>
    <w:rsid w:val="009342EF"/>
  </w:style>
  <w:style w:customStyle="1" w:styleId="0F77E4C3C9984E5FB8E2F4E62121DAE9" w:type="paragraph">
    <w:name w:val="0F77E4C3C9984E5FB8E2F4E62121DAE9"/>
    <w:rsid w:val="009342EF"/>
  </w:style>
  <w:style w:customStyle="1" w:styleId="F6735188D73947CEA01D9F54A279B8A3" w:type="paragraph">
    <w:name w:val="F6735188D73947CEA01D9F54A279B8A3"/>
    <w:rsid w:val="009342EF"/>
  </w:style>
  <w:style w:customStyle="1" w:styleId="0B8AB4958CB34BFC99FE39AD467C3C6D" w:type="paragraph">
    <w:name w:val="0B8AB4958CB34BFC99FE39AD467C3C6D"/>
    <w:rsid w:val="009342EF"/>
  </w:style>
  <w:style w:customStyle="1" w:styleId="377DF8F9FF22490CBA79A5F7647DDFEC" w:type="paragraph">
    <w:name w:val="377DF8F9FF22490CBA79A5F7647DDFEC"/>
    <w:rsid w:val="009342EF"/>
  </w:style>
  <w:style w:customStyle="1" w:styleId="C3D7F5647513444DA0C6A6D4E32C1286" w:type="paragraph">
    <w:name w:val="C3D7F5647513444DA0C6A6D4E32C1286"/>
    <w:rsid w:val="009342EF"/>
  </w:style>
  <w:style w:customStyle="1" w:styleId="71F95839ED214B0DA8D0266D1819426B" w:type="paragraph">
    <w:name w:val="71F95839ED214B0DA8D0266D1819426B"/>
    <w:rsid w:val="009342EF"/>
  </w:style>
  <w:style w:customStyle="1" w:styleId="27C11CA8BD99477FB26055E08A7832CB" w:type="paragraph">
    <w:name w:val="27C11CA8BD99477FB26055E08A7832CB"/>
    <w:rsid w:val="009342EF"/>
  </w:style>
  <w:style w:customStyle="1" w:styleId="B1531F7D3DE0471A99D172A05451784D" w:type="paragraph">
    <w:name w:val="B1531F7D3DE0471A99D172A05451784D"/>
    <w:rsid w:val="009342EF"/>
  </w:style>
  <w:style w:customStyle="1" w:styleId="D7A4FCFBCC5345F785DFEF6E6535A56B" w:type="paragraph">
    <w:name w:val="D7A4FCFBCC5345F785DFEF6E6535A56B"/>
    <w:rsid w:val="009342EF"/>
  </w:style>
  <w:style w:customStyle="1" w:styleId="E193476234154AB98FF0937DE52EBB5D" w:type="paragraph">
    <w:name w:val="E193476234154AB98FF0937DE52EBB5D"/>
    <w:rsid w:val="009342EF"/>
  </w:style>
  <w:style w:customStyle="1" w:styleId="881581BA71134807A72FD9A2F39658B9" w:type="paragraph">
    <w:name w:val="881581BA71134807A72FD9A2F39658B9"/>
    <w:rsid w:val="009342EF"/>
  </w:style>
  <w:style w:customStyle="1" w:styleId="F9EB6237FB964324BA7C3C3313059FD6" w:type="paragraph">
    <w:name w:val="F9EB6237FB964324BA7C3C3313059FD6"/>
    <w:rsid w:val="009342EF"/>
  </w:style>
  <w:style w:customStyle="1" w:styleId="D85FCEEE9ABE40BAACDBAE421A05F203" w:type="paragraph">
    <w:name w:val="D85FCEEE9ABE40BAACDBAE421A05F203"/>
    <w:rsid w:val="009342EF"/>
  </w:style>
  <w:style w:customStyle="1" w:styleId="988ADE222C114A778B0020E06F0635F8" w:type="paragraph">
    <w:name w:val="988ADE222C114A778B0020E06F0635F8"/>
    <w:rsid w:val="009342EF"/>
  </w:style>
  <w:style w:customStyle="1" w:styleId="FFEFFBBE08F64CEE977507AC37D50A8B" w:type="paragraph">
    <w:name w:val="FFEFFBBE08F64CEE977507AC37D50A8B"/>
    <w:rsid w:val="009342EF"/>
  </w:style>
  <w:style w:customStyle="1" w:styleId="89828AD298364345B185999FFB266998" w:type="paragraph">
    <w:name w:val="89828AD298364345B185999FFB266998"/>
    <w:rsid w:val="009342EF"/>
  </w:style>
  <w:style w:customStyle="1" w:styleId="E3E3C94892B54699832A556F10FA1B69" w:type="paragraph">
    <w:name w:val="E3E3C94892B54699832A556F10FA1B69"/>
    <w:rsid w:val="009342EF"/>
  </w:style>
  <w:style w:customStyle="1" w:styleId="95D30D20B2D744F88269E4839EB03F6B" w:type="paragraph">
    <w:name w:val="95D30D20B2D744F88269E4839EB03F6B"/>
    <w:rsid w:val="009342EF"/>
  </w:style>
  <w:style w:customStyle="1" w:styleId="5FF842B16F1B42FF8F98DCBA4CACED60" w:type="paragraph">
    <w:name w:val="5FF842B16F1B42FF8F98DCBA4CACED60"/>
    <w:rsid w:val="009342EF"/>
  </w:style>
  <w:style w:customStyle="1" w:styleId="033721D0B7B54B49AFF0D6A0973C5C92" w:type="paragraph">
    <w:name w:val="033721D0B7B54B49AFF0D6A0973C5C92"/>
    <w:rsid w:val="009342EF"/>
  </w:style>
  <w:style w:customStyle="1" w:styleId="59A684835BB2468C9712A45D4149455C" w:type="paragraph">
    <w:name w:val="59A684835BB2468C9712A45D4149455C"/>
    <w:rsid w:val="009342EF"/>
  </w:style>
  <w:style w:customStyle="1" w:styleId="C6A56AEEC2694BFFA0CEEF77A7A1D1BB" w:type="paragraph">
    <w:name w:val="C6A56AEEC2694BFFA0CEEF77A7A1D1BB"/>
    <w:rsid w:val="009342EF"/>
  </w:style>
  <w:style w:customStyle="1" w:styleId="800EB97BF18E40A9815AAE60E39C8B8A" w:type="paragraph">
    <w:name w:val="800EB97BF18E40A9815AAE60E39C8B8A"/>
    <w:rsid w:val="009342EF"/>
  </w:style>
  <w:style w:customStyle="1" w:styleId="F74B464E36144F13BD6C6EA22E4E0ECA" w:type="paragraph">
    <w:name w:val="F74B464E36144F13BD6C6EA22E4E0ECA"/>
    <w:rsid w:val="009342EF"/>
  </w:style>
  <w:style w:customStyle="1" w:styleId="E46D4A370C5945F494C6E4ABFEE3835D" w:type="paragraph">
    <w:name w:val="E46D4A370C5945F494C6E4ABFEE3835D"/>
    <w:rsid w:val="009342EF"/>
  </w:style>
  <w:style w:customStyle="1" w:styleId="DA74A75E047F4CA4A0F0CEC31CD90C61" w:type="paragraph">
    <w:name w:val="DA74A75E047F4CA4A0F0CEC31CD90C61"/>
    <w:rsid w:val="009342EF"/>
  </w:style>
  <w:style w:customStyle="1" w:styleId="E287435A898C4A9CAC3E13274F35A9EB" w:type="paragraph">
    <w:name w:val="E287435A898C4A9CAC3E13274F35A9EB"/>
    <w:rsid w:val="009342EF"/>
  </w:style>
  <w:style w:customStyle="1" w:styleId="4221F9BF5B6746239CAA061E352CB218" w:type="paragraph">
    <w:name w:val="4221F9BF5B6746239CAA061E352CB218"/>
    <w:rsid w:val="009342EF"/>
  </w:style>
  <w:style w:customStyle="1" w:styleId="3E5E8AB5A04347238DBCF7D6869A7E75" w:type="paragraph">
    <w:name w:val="3E5E8AB5A04347238DBCF7D6869A7E75"/>
    <w:rsid w:val="009342EF"/>
  </w:style>
  <w:style w:customStyle="1" w:styleId="C5B1D22FE4DC4DC5A6D587898EEC74D8" w:type="paragraph">
    <w:name w:val="C5B1D22FE4DC4DC5A6D587898EEC74D8"/>
    <w:rsid w:val="009342EF"/>
  </w:style>
  <w:style w:customStyle="1" w:styleId="5BF81E2CCA634FFABD7FBBD88F2AD8BF" w:type="paragraph">
    <w:name w:val="5BF81E2CCA634FFABD7FBBD88F2AD8BF"/>
    <w:rsid w:val="009342EF"/>
  </w:style>
  <w:style w:customStyle="1" w:styleId="9A367FA7834D4B51A0F165687042B7BB" w:type="paragraph">
    <w:name w:val="9A367FA7834D4B51A0F165687042B7BB"/>
    <w:rsid w:val="009342EF"/>
  </w:style>
  <w:style w:customStyle="1" w:styleId="7198083986F245899EE4CA1602ED12FA" w:type="paragraph">
    <w:name w:val="7198083986F245899EE4CA1602ED12FA"/>
    <w:rsid w:val="001173F5"/>
  </w:style>
  <w:style w:customStyle="1" w:styleId="CC0506429B0A400B873ABAF22619F0B0" w:type="paragraph">
    <w:name w:val="CC0506429B0A400B873ABAF22619F0B0"/>
    <w:rsid w:val="001173F5"/>
  </w:style>
  <w:style w:customStyle="1" w:styleId="26952134432946828AE424BC4508DC95" w:type="paragraph">
    <w:name w:val="26952134432946828AE424BC4508DC95"/>
    <w:rsid w:val="0010503D"/>
  </w:style>
  <w:style w:customStyle="1" w:styleId="9F73FF69FDAF4437BEF213E58E69D2AD" w:type="paragraph">
    <w:name w:val="9F73FF69FDAF4437BEF213E58E69D2AD"/>
    <w:rsid w:val="0010503D"/>
  </w:style>
  <w:style w:customStyle="1" w:styleId="A617156DE6E7462C8DB814FE053F6D95" w:type="paragraph">
    <w:name w:val="A617156DE6E7462C8DB814FE053F6D95"/>
    <w:rsid w:val="0010503D"/>
  </w:style>
  <w:style w:customStyle="1" w:styleId="2BC531878C164699882DA9C79DF4CEED" w:type="paragraph">
    <w:name w:val="2BC531878C164699882DA9C79DF4CEED"/>
    <w:rsid w:val="0010503D"/>
  </w:style>
  <w:style w:customStyle="1" w:styleId="81D4CF05FD4A41EFA5F2B3F430C3562C" w:type="paragraph">
    <w:name w:val="81D4CF05FD4A41EFA5F2B3F430C3562C"/>
    <w:rsid w:val="0010503D"/>
  </w:style>
  <w:style w:customStyle="1" w:styleId="C57AD13BB4004C9193EB6FBC6A0CB1AC" w:type="paragraph">
    <w:name w:val="C57AD13BB4004C9193EB6FBC6A0CB1AC"/>
    <w:rsid w:val="0010503D"/>
  </w:style>
  <w:style w:customStyle="1" w:styleId="8078AD4455DB4375B225BC92EB35E438" w:type="paragraph">
    <w:name w:val="8078AD4455DB4375B225BC92EB35E438"/>
    <w:rsid w:val="001050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Sp-8/2017-2</izvorni_sadrzaj>
    <derivirana_varijabla naziv="DomainObject.Oznaka_1">Sp-8/2017-2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Amra Starešina</izvorni_sadrzaj>
    <derivirana_varijabla naziv="DomainObject.Predmet.StrankaFormated_1">  Amra Starešina</derivirana_varijabla>
  </DomainObject.Predmet.StrankaFormated>
  <DomainObject.Predmet.StrankaFormatedOIB>
    <izvorni_sadrzaj>  Amra Starešina, OIB 17535563775</izvorni_sadrzaj>
    <derivirana_varijabla naziv="DomainObject.Predmet.StrankaFormatedOIB_1">  Amra Starešina, OIB 17535563775</derivirana_varijabla>
  </DomainObject.Predmet.StrankaFormatedOIB>
  <DomainObject.Predmet.StrankaFormatedWithAdress>
    <izvorni_sadrzaj> Amra Starešina, Antuna Augustinčića 5, 10437 Rakitje</izvorni_sadrzaj>
    <derivirana_varijabla naziv="DomainObject.Predmet.StrankaFormatedWithAdress_1"> Amra Starešina, Antuna Augustinčića 5, 10437 Rakitje</derivirana_varijabla>
  </DomainObject.Predmet.StrankaFormatedWithAdress>
  <DomainObject.Predmet.StrankaFormatedWithAdressOIB>
    <izvorni_sadrzaj> Amra Starešina, OIB 17535563775, Antuna Augustinčića 5, 10437 Rakitje</izvorni_sadrzaj>
    <derivirana_varijabla naziv="DomainObject.Predmet.StrankaFormatedWithAdressOIB_1"> Amra Starešina, OIB 17535563775, Antuna Augustinčića 5, 10437 Rakitje</derivirana_varijabla>
  </DomainObject.Predmet.StrankaFormatedWithAdressOIB>
  <DomainObject.Predmet.StrankaWithAdress>
    <izvorni_sadrzaj>Amra Starešina Antuna Augustinčića 5,10437 Rakitje</izvorni_sadrzaj>
    <derivirana_varijabla naziv="DomainObject.Predmet.StrankaWithAdress_1">Amra Starešina Antuna Augustinčića 5,10437 Rakitje</derivirana_varijabla>
  </DomainObject.Predmet.StrankaWithAdress>
  <DomainObject.Predmet.StrankaWithAdressOIB>
    <izvorni_sadrzaj>Amra Starešina, OIB 17535563775, Antuna Augustinčića 5,10437 Rakitje</izvorni_sadrzaj>
    <derivirana_varijabla naziv="DomainObject.Predmet.StrankaWithAdressOIB_1">Amra Starešina, OIB 17535563775, Antuna Augustinčića 5,10437 Rakitje</derivirana_varijabla>
  </DomainObject.Predmet.StrankaWithAdressOIB>
  <DomainObject.Predmet.StrankaNazivFormated>
    <izvorni_sadrzaj>Amra Starešina</izvorni_sadrzaj>
    <derivirana_varijabla naziv="DomainObject.Predmet.StrankaNazivFormated_1">Amra Starešina</derivirana_varijabla>
    <derivirana_varijabla naziv="Padez">Amra Starešina</derivirana_varijabla>
  </DomainObject.Predmet.StrankaNazivFormated>
  <DomainObject.Predmet.StrankaNazivFormatedOIB>
    <izvorni_sadrzaj>Amra Starešina, OIB 17535563775</izvorni_sadrzaj>
    <derivirana_varijabla naziv="DomainObject.Predmet.StrankaNazivFormatedOIB_1">Amra Starešina, OIB 17535563775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Amra Starešina</item>
    </izvorni_sadrzaj>
    <derivirana_varijabla naziv="DomainObject.Predmet.StrankaListFormated_1">
      <item>Amra Starešina</item>
    </derivirana_varijabla>
  </DomainObject.Predmet.StrankaListFormated>
  <DomainObject.Predmet.StrankaListFormatedOIB>
    <izvorni_sadrzaj>
      <item>Amra Starešina, OIB 17535563775</item>
    </izvorni_sadrzaj>
    <derivirana_varijabla naziv="DomainObject.Predmet.StrankaListFormatedOIB_1">
      <item>Amra Starešina, OIB 17535563775</item>
    </derivirana_varijabla>
  </DomainObject.Predmet.StrankaListFormatedOIB>
  <DomainObject.Predmet.StrankaListFormatedWithAdress>
    <izvorni_sadrzaj>
      <item>Amra Starešina, Antuna Augustinčića 5, 10437 Rakitje</item>
    </izvorni_sadrzaj>
    <derivirana_varijabla naziv="DomainObject.Predmet.StrankaListFormatedWithAdress_1">
      <item>Amra Starešina, Antuna Augustinčića 5, 10437 Rakitje</item>
    </derivirana_varijabla>
  </DomainObject.Predmet.StrankaListFormatedWithAdress>
  <DomainObject.Predmet.StrankaListFormatedWithAdressOIB>
    <izvorni_sadrzaj>
      <item>Amra Starešina, OIB 17535563775, Antuna Augustinčića 5, 10437 Rakitje</item>
    </izvorni_sadrzaj>
    <derivirana_varijabla naziv="DomainObject.Predmet.StrankaListFormatedWithAdressOIB_1">
      <item>Amra Starešina, OIB 17535563775, Antuna Augustinčića 5, 10437 Rakitje</item>
    </derivirana_varijabla>
  </DomainObject.Predmet.StrankaListFormatedWithAdressOIB>
  <DomainObject.Predmet.StrankaListNazivFormated>
    <izvorni_sadrzaj>
      <item>Amra Starešina</item>
    </izvorni_sadrzaj>
    <derivirana_varijabla naziv="DomainObject.Predmet.StrankaListNazivFormated_1">
      <item>Amra Starešina</item>
    </derivirana_varijabla>
  </DomainObject.Predmet.StrankaListNazivFormated>
  <DomainObject.Predmet.StrankaListNazivFormatedOIB>
    <izvorni_sadrzaj>
      <item>Amra Starešina, OIB 17535563775</item>
    </izvorni_sadrzaj>
    <derivirana_varijabla naziv="DomainObject.Predmet.StrankaListNazivFormatedOIB_1">
      <item>Amra Starešina, OIB 17535563775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Matea M. Jandras Crnalić</item>
    </izvorni_sadrzaj>
    <derivirana_varijabla naziv="DomainObject.Predmet.OstaliListFormated_1">
      <item>Matea M. Jandras Crnalić</item>
    </derivirana_varijabla>
    <derivirana_varijabla naziv="DrugaOsoba">
      <item>Matea M. Jandras Crnalić</item>
    </derivirana_varijabla>
  </DomainObject.Predmet.OstaliListFormated>
  <DomainObject.Predmet.OstaliListFormatedOIB>
    <izvorni_sadrzaj>
      <item>Matea M. Jandras Crnalić</item>
    </izvorni_sadrzaj>
    <derivirana_varijabla naziv="DomainObject.Predmet.OstaliListFormatedOIB_1">
      <item>Matea M. Jandras Crnalić</item>
    </derivirana_varijabla>
  </DomainObject.Predmet.OstaliListFormatedOIB>
  <DomainObject.Predmet.OstaliListFormatedWithAdress>
    <izvorni_sadrzaj>
      <item>Matea M. Jandras Crnalić, Samoborska cesta 222, 10000 Zagreb</item>
    </izvorni_sadrzaj>
    <derivirana_varijabla naziv="DomainObject.Predmet.OstaliListFormatedWithAdress_1">
      <item>Matea M. Jandras Crnalić, Samoborska cesta 222, 10000 Zagreb</item>
    </derivirana_varijabla>
  </DomainObject.Predmet.OstaliListFormatedWithAdress>
  <DomainObject.Predmet.OstaliListFormatedWithAdressOIB>
    <izvorni_sadrzaj>
      <item>Matea M. Jandras Crnalić, Samoborska cesta 222, 10000 Zagreb</item>
    </izvorni_sadrzaj>
    <derivirana_varijabla naziv="DomainObject.Predmet.OstaliListFormatedWithAdressOIB_1">
      <item>Matea M. Jandras Crnalić, Samoborska cesta 222, 10000 Zagreb</item>
    </derivirana_varijabla>
  </DomainObject.Predmet.OstaliListFormatedWithAdressOIB>
  <DomainObject.Predmet.OstaliListNazivFormated>
    <izvorni_sadrzaj>
      <item>Matea M. Jandras Crnalić</item>
    </izvorni_sadrzaj>
    <derivirana_varijabla naziv="DomainObject.Predmet.OstaliListNazivFormated_1">
      <item>Matea M. Jandras Crnalić</item>
    </derivirana_varijabla>
  </DomainObject.Predmet.OstaliListNazivFormated>
  <DomainObject.Predmet.OstaliListNazivFormatedOIB>
    <izvorni_sadrzaj>
      <item>Matea M. Jandras Crnalić</item>
    </izvorni_sadrzaj>
    <derivirana_varijabla naziv="DomainObject.Predmet.OstaliListNazivFormatedOIB_1">
      <item>Matea M.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Sp-8/2017-2</izvorni_sadrzaj>
    <derivirana_varijabla naziv="DomainObject.PoslovniBrojDokumenta_1">Sp-8/2017-2</derivirana_varijabla>
  </DomainObject.PoslovniBrojDokumenta>
  <DomainObject.Predmet.StrankaIDrugi>
    <izvorni_sadrzaj>Amra Starešina</izvorni_sadrzaj>
    <derivirana_varijabla naziv="DomainObject.Predmet.StrankaIDrugi_1">Amra Starešina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Amra Starešina, OIB 17535563775, Antuna Augustinčića 5, 10437 Rakitje</izvorni_sadrzaj>
    <derivirana_varijabla naziv="DomainObject.Predmet.StrankaIDrugiAdressOIB_1">Amra Starešina, OIB 17535563775, Antuna Augustinčića 5, 10437 Rakitje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Amra Starešina</item>
      <item>Matea M. Jandras Crnalić</item>
    </izvorni_sadrzaj>
    <derivirana_varijabla naziv="DomainObject.Predmet.SudioniciListNaziv_1">
      <item>Amra Starešina</item>
      <item>Matea M. Jandras Crnalić</item>
    </derivirana_varijabla>
    <derivirana_varijabla naziv="OstaliSudionici">
      <item>Amra Starešina</item>
      <item>Matea M. Jandras Crnalić</item>
    </derivirana_varijabla>
  </DomainObject.Predmet.SudioniciListNaziv>
  <DomainObject.Predmet.SudioniciListAdressOIB>
    <izvorni_sadrzaj>
      <item>Amra Starešina, OIB 17535563775, Antuna Augustinčića 5,10437 Rakitje</item>
      <item>Matea M. Jandras Crnalić, Samoborska cesta 222,10000 Zagreb</item>
    </izvorni_sadrzaj>
    <derivirana_varijabla naziv="DomainObject.Predmet.SudioniciListAdressOIB_1">
      <item>Amra Starešina, OIB 17535563775, Antuna Augustinčića 5,10437 Rakitje</item>
      <item>Matea M.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17535563775</item>
      <item>, OIB null</item>
    </izvorni_sadrzaj>
    <derivirana_varijabla naziv="DomainObject.Predmet.SudioniciListNazivOIB_1">
      <item>, OIB 17535563775</item>
      <item>, OIB null</item>
    </derivirana_varijabla>
  </DomainObject.Predmet.SudioniciListNazivOIB>
  <UserObject.BrojNN>
    <izvorni_sadrzaj/>
    <derivirana_varijabla naziv="UserObject.BrojNN_1"/>
  </UserObject.BrojNN>
  <UserObject.Podatak>
    <izvorni_sadrzaj/>
    <derivirana_varijabla naziv="UserObject.Podatak_1"/>
  </UserObject.Podatak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69C56-290C-446D-910D-9F63401E8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263</properties:Words>
  <properties:Characters>1481</properties:Characters>
  <properties:Lines>44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2014-05-20T07:53:00Z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2017-03-07T08:18:00Z</dcterms:modified>
  <cp:revision>8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Sp-8/2017-2 / Odluka - Rješenje</vt:lpwstr>
  </prop:property>
  <prop:property name="Predlozak_id" pid="6" fmtid="{D5CDD505-2E9C-101B-9397-08002B2CF9AE}">
    <vt:lpwstr>1000000320</vt:lpwstr>
  </prop:property>
  <prop:property name="Predlozak_oznaka" pid="7" fmtid="{D5CDD505-2E9C-101B-9397-08002B2CF9AE}">
    <vt:lpwstr>OS_K024</vt:lpwstr>
  </prop:property>
  <prop:property name="Predlozak_naziv" pid="8" fmtid="{D5CDD505-2E9C-101B-9397-08002B2CF9AE}">
    <vt:lpwstr>Dopis - općenito</vt:lpwstr>
  </prop:property>
</prop:Properties>
</file>