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564a" w14:paraId="7a8564a" w:rsidRDefault="00095B79" w:rsidP="00095B79" w:rsidR="00095B79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095B79" w:rsidP="00095B79" w:rsidR="00095B79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095B79" w:rsidP="00095B79" w:rsidR="00095B79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095B79" w:rsidP="00095B79" w:rsidR="00095B79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095B79" w:rsidP="00095B79" w:rsidR="00095B79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St-4683/2015</w:t>
      </w:r>
    </w:p>
    <w:p w:rsidRDefault="00095B79" w:rsidP="00095B79" w:rsidR="00095B79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095B79" w:rsidP="00095B79" w:rsidR="00095B79">
      <w:pPr>
        <w:jc w:val="center"/>
        <w:rPr>
          <w:rFonts w:hAnsi="Times New Roman" w:ascii="Times New Roman"/>
          <w:szCs w:val="24"/>
          <w:lang w:val="hr-HR"/>
        </w:rPr>
      </w:pPr>
    </w:p>
    <w:p w:rsidRDefault="00095B79" w:rsidP="00095B79" w:rsidR="00095B7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095B79" w:rsidP="00095B79" w:rsidR="00095B7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95B79" w:rsidP="00095B79" w:rsidR="00095B7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095B79" w:rsidP="00095B79" w:rsidR="00095B7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95B79" w:rsidP="00095B79" w:rsidR="00095B7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>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 xml:space="preserve">DOMO et TERRA d.o.o., OIB: 55731424309,  Stubičke Toplice, Brezina 2 B,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05.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095B79" w:rsidP="00095B79" w:rsidR="00095B7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095B79" w:rsidP="00095B79" w:rsidR="00095B7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095B79" w:rsidP="00095B79" w:rsidR="00095B7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95B79" w:rsidP="00095B79" w:rsidR="00095B79">
      <w:pPr>
        <w:pStyle w:val="BodyText21"/>
        <w:ind w:hanging="705" w:left="70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A337A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DOMO et TERRA d.o.o., OIB: 55731424309,  Stubičke Toplice, Brezina 2 B.</w:t>
      </w:r>
    </w:p>
    <w:p w:rsidRDefault="00095B79" w:rsidP="00095B79" w:rsidR="00095B7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95B79" w:rsidP="00095B79" w:rsidR="00095B79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05. travnja 2016. godine u 11 sati i 40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095B79" w:rsidP="00095B79" w:rsidR="00095B7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095B79" w:rsidP="00095B79" w:rsidR="00095B79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Igor Radelić, OIB: 94192738867, iz Zagreba, Kornatska 1.</w:t>
      </w:r>
    </w:p>
    <w:p w:rsidRDefault="00095B79" w:rsidP="00095B79" w:rsidR="00095B79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095B79" w:rsidP="00095B79" w:rsidR="00095B79">
      <w:pPr>
        <w:pStyle w:val="BodyText21"/>
        <w:ind w:hanging="705" w:left="70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DOMO et TERRA d.o.o., OIB: 55731424309,  Stubičke Toplice, Brezina 2 B.</w:t>
      </w:r>
    </w:p>
    <w:p w:rsidRDefault="00095B79" w:rsidP="00095B79" w:rsidR="00095B7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95B79" w:rsidP="00095B79" w:rsidR="00095B79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095B79" w:rsidP="00095B79" w:rsidR="00095B79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095B79" w:rsidP="00095B79" w:rsidR="00095B79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95B79" w:rsidP="00095B79" w:rsidR="00095B7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095B79" w:rsidP="00095B79" w:rsidR="00095B79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095B79" w:rsidP="00095B79" w:rsidR="00095B79">
      <w:pPr>
        <w:jc w:val="both"/>
        <w:rPr>
          <w:rFonts w:hAnsi="Times New Roman" w:ascii="Times New Roman"/>
          <w:lang w:val="hr-HR"/>
        </w:rPr>
      </w:pPr>
    </w:p>
    <w:p w:rsidRDefault="00095B79" w:rsidP="00095B79" w:rsidR="00095B7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095B79" w:rsidP="00095B79" w:rsidR="00095B79">
      <w:pPr>
        <w:jc w:val="both"/>
        <w:rPr>
          <w:rFonts w:hAnsi="Times New Roman" w:ascii="Times New Roman"/>
        </w:rPr>
      </w:pPr>
    </w:p>
    <w:p w:rsidRDefault="00095B79" w:rsidP="00095B79" w:rsidR="00095B79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095B79" w:rsidP="00095B79" w:rsidR="00095B7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095B79" w:rsidP="00095B79" w:rsidR="00095B79">
      <w:pPr>
        <w:jc w:val="both"/>
        <w:rPr>
          <w:rFonts w:hAnsi="Times New Roman" w:ascii="Times New Roman"/>
          <w:lang w:val="hr-HR"/>
        </w:rPr>
      </w:pPr>
    </w:p>
    <w:p w:rsidRDefault="00095B79" w:rsidP="00095B79" w:rsidR="00095B79">
      <w:pPr>
        <w:jc w:val="both"/>
        <w:rPr>
          <w:rFonts w:hAnsi="Times New Roman" w:ascii="Times New Roman"/>
          <w:lang w:val="hr-HR"/>
        </w:rPr>
      </w:pPr>
    </w:p>
    <w:p w:rsidRDefault="00095B79" w:rsidP="00095B79" w:rsidR="00095B7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05. travnja 2016. godine</w:t>
      </w:r>
    </w:p>
    <w:p w:rsidRDefault="00095B79" w:rsidP="00095B79" w:rsidR="00095B79">
      <w:pPr>
        <w:jc w:val="center"/>
        <w:rPr>
          <w:rFonts w:hAnsi="Times New Roman" w:ascii="Times New Roman"/>
          <w:lang w:val="hr-HR"/>
        </w:rPr>
      </w:pPr>
    </w:p>
    <w:p w:rsidRDefault="00095B79" w:rsidP="00095B79" w:rsidR="00095B79">
      <w:pPr>
        <w:jc w:val="center"/>
        <w:rPr>
          <w:rFonts w:hAnsi="Times New Roman" w:ascii="Times New Roman"/>
          <w:lang w:val="hr-HR"/>
        </w:rPr>
      </w:pPr>
    </w:p>
    <w:p w:rsidRDefault="00095B79" w:rsidP="00095B79" w:rsidR="00095B7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095B79" w:rsidP="00095B79" w:rsidR="00095B7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095B79" w:rsidP="00095B79" w:rsidR="00095B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095B79" w:rsidP="00095B79" w:rsidR="00095B79">
      <w:pPr>
        <w:jc w:val="both"/>
        <w:rPr>
          <w:rFonts w:hAnsi="Times New Roman" w:ascii="Times New Roman"/>
          <w:szCs w:val="24"/>
          <w:lang w:val="hr-HR"/>
        </w:rPr>
      </w:pPr>
    </w:p>
    <w:p w:rsidRDefault="00095B79" w:rsidP="00095B79" w:rsidR="00095B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095B79" w:rsidP="00095B79" w:rsidR="00095B7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95B79" w:rsidP="00095B79" w:rsidR="00095B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95B79" w:rsidP="00095B79" w:rsidR="00095B79">
      <w:pPr>
        <w:jc w:val="both"/>
        <w:rPr>
          <w:rFonts w:hAnsi="Times New Roman" w:ascii="Times New Roman"/>
        </w:rPr>
      </w:pPr>
    </w:p>
    <w:p w:rsidRDefault="00095B79" w:rsidP="00095B79" w:rsidR="00095B79">
      <w:pPr>
        <w:jc w:val="both"/>
        <w:rPr>
          <w:rFonts w:hAnsi="Times New Roman" w:ascii="Times New Roman"/>
        </w:rPr>
      </w:pPr>
    </w:p>
    <w:p w:rsidRDefault="00095B79" w:rsidP="00095B79" w:rsidR="00095B79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95B79" w:rsidP="00095B79" w:rsidR="00095B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095B79" w:rsidP="00095B79" w:rsidR="00095B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095B79" w:rsidP="00095B79" w:rsidR="00095B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095B79" w:rsidP="00095B79" w:rsidR="00095B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095B79" w:rsidP="00095B79" w:rsidR="00095B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095B79" w:rsidP="00095B79" w:rsidR="00095B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095B79" w:rsidP="00095B79" w:rsidR="00095B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095B79" w:rsidP="00095B79" w:rsidR="00095B79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095B79" w:rsidP="00095B79" w:rsidR="00095B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95B79" w:rsidP="00095B79" w:rsidR="00095B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95B79" w:rsidP="00095B79" w:rsidR="00095B79" w:rsidRPr="00D44D4F">
      <w:pPr>
        <w:jc w:val="center"/>
        <w:rPr>
          <w:sz w:val="32"/>
          <w:u w:val="single"/>
          <w:lang w:val="hr-HR"/>
        </w:rPr>
      </w:pPr>
    </w:p>
    <w:p w:rsidRDefault="00095B79" w:rsidP="00095B79" w:rsidR="00095B79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4129" w:rsidR="00000000">
      <w:r>
        <w:separator/>
      </w:r>
    </w:p>
  </w:endnote>
  <w:endnote w:id="0" w:type="continuationSeparator">
    <w:p w:rsidRDefault="00BC412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4129" w:rsidR="00000000">
      <w:r>
        <w:separator/>
      </w:r>
    </w:p>
  </w:footnote>
  <w:footnote w:id="0" w:type="continuationSeparator">
    <w:p w:rsidRDefault="00BC412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095B79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St-4683/2015</w:t>
        </w:r>
      </w:p>
    </w:sdtContent>
  </w:sdt>
  <w:p w:rsidRDefault="00095B79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5B79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C4129" w:rsidP="00840E3D" w:rsidR="00840E3D">
    <w:pPr>
      <w:pStyle w:val="Zaglavlje"/>
      <w:rPr>
        <w:lang w:val="hr-HR"/>
      </w:rPr>
    </w:pPr>
  </w:p>
  <w:p w:rsidRDefault="00095B79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095B79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5DFA"/>
    <w:rsid w:val="00095B79"/>
    <w:rsid w:val="00135025"/>
    <w:rsid w:val="00181F4E"/>
    <w:rsid w:val="00805DFA"/>
    <w:rsid w:val="00BC4129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5B7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95B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5B79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095B7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5B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5B79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C4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1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12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1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1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5B7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95B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5B79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095B7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5B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5B79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C4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1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12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1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1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4683</izvorni_sadrzaj>
    <derivirana_varijabla naziv="DomainObject.Predmet.Broj_1">4683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St-4683/2015</izvorni_sadrzaj>
    <derivirana_varijabla naziv="DomainObject.Predmet.OznakaBroj_1">St-4683/2015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DOMO et TERRA d.o.o. zastupanog po punomoćniku Davor Klepo</izvorni_sadrzaj>
    <derivirana_varijabla naziv="DomainObject.Predmet.ProtustrankaFormated_1">  DOMO et TERRA d.o.o. zastupanog po punomoćniku Davor Klepo</derivirana_varijabla>
  </DomainObject.Predmet.ProtustrankaFormated>
  <DomainObject.Predmet.ProtustrankaFormatedOIB>
    <izvorni_sadrzaj>  DOMO et TERRA d.o.o., OIB 55731424309 zastupanog po punomoćniku Davor Klepo</izvorni_sadrzaj>
    <derivirana_varijabla naziv="DomainObject.Predmet.ProtustrankaFormatedOIB_1">  DOMO et TERRA d.o.o., OIB 55731424309 zastupanog po punomoćniku Davor Klepo</derivirana_varijabla>
  </DomainObject.Predmet.ProtustrankaFormatedOIB>
  <DomainObject.Predmet.ProtustrankaFormatedWithAdress>
    <izvorni_sadrzaj> DOMO et TERRA d.o.o., Brezina 2/B, 49244 Stubičke Toplice zastupanog po punomoćniku Davor Klepo</izvorni_sadrzaj>
    <derivirana_varijabla naziv="DomainObject.Predmet.ProtustrankaFormatedWithAdress_1"> DOMO et TERRA d.o.o., Brezina 2/B, 49244 Stubičke Toplice zastupanog po punomoćniku Davor Klepo</derivirana_varijabla>
  </DomainObject.Predmet.ProtustrankaFormatedWithAdress>
  <DomainObject.Predmet.ProtustrankaFormatedWithAdressOIB>
    <izvorni_sadrzaj> DOMO et TERRA d.o.o., OIB 55731424309, Brezina 2/B, 49244 Stubičke Toplice zastupanog po punomoćniku Davor Klepo</izvorni_sadrzaj>
    <derivirana_varijabla naziv="DomainObject.Predmet.ProtustrankaFormatedWithAdressOIB_1"> DOMO et TERRA d.o.o., OIB 55731424309, Brezina 2/B, 49244 Stubičke Toplice zastupanog po punomoćniku Davor Klepo</derivirana_varijabla>
  </DomainObject.Predmet.ProtustrankaFormatedWithAdressOIB>
  <DomainObject.Predmet.ProtustrankaWithAdress>
    <izvorni_sadrzaj>DOMO et TERRA d.o.o. Brezina 2/B, 49244 Stubičke Toplice</izvorni_sadrzaj>
    <derivirana_varijabla naziv="DomainObject.Predmet.ProtustrankaWithAdress_1">DOMO et TERRA d.o.o. Brezina 2/B, 49244 Stubičke Toplice</derivirana_varijabla>
  </DomainObject.Predmet.ProtustrankaWithAdress>
  <DomainObject.Predmet.ProtustrankaWithAdressOIB>
    <izvorni_sadrzaj>DOMO et TERRA d.o.o., OIB 55731424309, Brezina 2/B, 49244 Stubičke Toplice</izvorni_sadrzaj>
    <derivirana_varijabla naziv="DomainObject.Predmet.ProtustrankaWithAdressOIB_1">DOMO et TERRA d.o.o., OIB 55731424309, Brezina 2/B, 49244 Stubičke Toplice</derivirana_varijabla>
  </DomainObject.Predmet.ProtustrankaWithAdressOIB>
  <DomainObject.Predmet.ProtustrankaNazivFormated>
    <izvorni_sadrzaj>DOMO et TERRA d.o.o.</izvorni_sadrzaj>
    <derivirana_varijabla naziv="DomainObject.Predmet.ProtustrankaNazivFormated_1">DOMO et TERRA d.o.o.</derivirana_varijabla>
  </DomainObject.Predmet.ProtustrankaNazivFormated>
  <DomainObject.Predmet.ProtustrankaNazivFormatedOIB>
    <izvorni_sadrzaj>DOMO et TERRA d.o.o., OIB 55731424309</izvorni_sadrzaj>
    <derivirana_varijabla naziv="DomainObject.Predmet.ProtustrankaNazivFormatedOIB_1">DOMO et TERRA d.o.o., OIB 55731424309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DOMO et TERRA d.o.o. zastupanog po punomoćniku Davor Klepo</item>
    </izvorni_sadrzaj>
    <derivirana_varijabla naziv="DomainObject.Predmet.ProtuStrankaListFormated_1">
      <item>DOMO et TERRA d.o.o. zastupanog po punomoćniku Davor Klepo</item>
    </derivirana_varijabla>
  </DomainObject.Predmet.ProtuStrankaListFormated>
  <DomainObject.Predmet.ProtuStrankaListFormatedOIB>
    <izvorni_sadrzaj>
      <item>DOMO et TERRA d.o.o., OIB 55731424309 zastupanog po punomoćniku Davor Klepo</item>
    </izvorni_sadrzaj>
    <derivirana_varijabla naziv="DomainObject.Predmet.ProtuStrankaListFormatedOIB_1">
      <item>DOMO et TERRA d.o.o., OIB 55731424309 zastupanog po punomoćniku Davor Klepo</item>
    </derivirana_varijabla>
  </DomainObject.Predmet.ProtuStrankaListFormatedOIB>
  <DomainObject.Predmet.ProtuStrankaListFormatedWithAdress>
    <izvorni_sadrzaj>
      <item>DOMO et TERRA d.o.o., Brezina 2/B, 49244 Stubičke Toplice zastupanog po punomoćniku Davor Klepo</item>
    </izvorni_sadrzaj>
    <derivirana_varijabla naziv="DomainObject.Predmet.ProtuStrankaListFormatedWithAdress_1">
      <item>DOMO et TERRA d.o.o., Brezina 2/B, 49244 Stubičke Toplice zastupanog po punomoćniku Davor Klepo</item>
    </derivirana_varijabla>
  </DomainObject.Predmet.ProtuStrankaListFormatedWithAdress>
  <DomainObject.Predmet.ProtuStrankaListFormatedWithAdressOIB>
    <izvorni_sadrzaj>
      <item>DOMO et TERRA d.o.o., OIB 55731424309, Brezina 2/B, 49244 Stubičke Toplice zastupanog po punomoćniku Davor Klepo</item>
    </izvorni_sadrzaj>
    <derivirana_varijabla naziv="DomainObject.Predmet.ProtuStrankaListFormatedWithAdressOIB_1">
      <item>DOMO et TERRA d.o.o., OIB 55731424309, Brezina 2/B, 49244 Stubičke Toplice zastupanog po punomoćniku Davor Klepo</item>
    </derivirana_varijabla>
  </DomainObject.Predmet.ProtuStrankaListFormatedWithAdressOIB>
  <DomainObject.Predmet.ProtuStrankaListNazivFormated>
    <izvorni_sadrzaj>
      <item>DOMO et TERRA d.o.o.</item>
    </izvorni_sadrzaj>
    <derivirana_varijabla naziv="DomainObject.Predmet.ProtuStrankaListNazivFormated_1">
      <item>DOMO et TERRA d.o.o.</item>
    </derivirana_varijabla>
  </DomainObject.Predmet.ProtuStrankaListNazivFormated>
  <DomainObject.Predmet.ProtuStrankaListNazivFormatedOIB>
    <izvorni_sadrzaj>
      <item>DOMO et TERRA d.o.o., OIB 55731424309</item>
    </izvorni_sadrzaj>
    <derivirana_varijabla naziv="DomainObject.Predmet.ProtuStrankaListNazivFormatedOIB_1">
      <item>DOMO et TERRA d.o.o., OIB 55731424309</item>
    </derivirana_varijabla>
  </DomainObject.Predmet.ProtuStrankaListNazivFormatedOIB>
  <DomainObject.Predmet.OstaliListFormated>
    <izvorni_sadrzaj>
      <item>Davor Klepo punomoćnik sudionika u postupku DOMO et TERRA d.o.o.</item>
    </izvorni_sadrzaj>
    <derivirana_varijabla naziv="DomainObject.Predmet.OstaliListFormated_1">
      <item>Davor Klepo punomoćnik sudionika u postupku DOMO et TERRA d.o.o.</item>
    </derivirana_varijabla>
  </DomainObject.Predmet.OstaliListFormated>
  <DomainObject.Predmet.OstaliListFormatedOIB>
    <izvorni_sadrzaj>
      <item>Davor Klepo, OIB 82014276992 punomoćnik sudionika u postupku DOMO et TERRA d.o.o.</item>
    </izvorni_sadrzaj>
    <derivirana_varijabla naziv="DomainObject.Predmet.OstaliListFormatedOIB_1">
      <item>Davor Klepo, OIB 82014276992 punomoćnik sudionika u postupku DOMO et TERRA d.o.o.</item>
    </derivirana_varijabla>
  </DomainObject.Predmet.OstaliListFormatedOIB>
  <DomainObject.Predmet.OstaliListFormatedWithAdress>
    <izvorni_sadrzaj>
      <item>Davor Klepo, Brezina 2/B, 49240 Stubičke Toplice punomoćnik sudionika u postupku DOMO et TERRA d.o.o.</item>
    </izvorni_sadrzaj>
    <derivirana_varijabla naziv="DomainObject.Predmet.OstaliListFormatedWithAdress_1">
      <item>Davor Klepo, Brezina 2/B, 49240 Stubičke Toplice punomoćnik sudionika u postupku DOMO et TERRA d.o.o.</item>
    </derivirana_varijabla>
  </DomainObject.Predmet.OstaliListFormatedWithAdress>
  <DomainObject.Predmet.OstaliListFormatedWithAdressOIB>
    <izvorni_sadrzaj>
      <item>Davor Klepo, OIB 82014276992, Brezina 2/B, 49240 Stubičke Toplice punomoćnik sudionika u postupku DOMO et TERRA d.o.o.</item>
    </izvorni_sadrzaj>
    <derivirana_varijabla naziv="DomainObject.Predmet.OstaliListFormatedWithAdressOIB_1">
      <item>Davor Klepo, OIB 82014276992, Brezina 2/B, 49240 Stubičke Toplice punomoćnik sudionika u postupku DOMO et TERRA d.o.o.</item>
    </derivirana_varijabla>
  </DomainObject.Predmet.OstaliListFormatedWithAdressOIB>
  <DomainObject.Predmet.OstaliListNazivFormated>
    <izvorni_sadrzaj>
      <item>Davor Klepo</item>
    </izvorni_sadrzaj>
    <derivirana_varijabla naziv="DomainObject.Predmet.OstaliListNazivFormated_1">
      <item>Davor Klepo</item>
    </derivirana_varijabla>
  </DomainObject.Predmet.OstaliListNazivFormated>
  <DomainObject.Predmet.OstaliListNazivFormatedOIB>
    <izvorni_sadrzaj>
      <item>Davor Klepo, OIB 82014276992</item>
    </izvorni_sadrzaj>
    <derivirana_varijabla naziv="DomainObject.Predmet.OstaliListNazivFormatedOIB_1">
      <item>Davor Klepo, OIB 82014276992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DOMO et TERRA d.o.o.</izvorni_sadrzaj>
    <derivirana_varijabla naziv="DomainObject.Predmet.ProtustrankaIDrugi_1">DOMO et TERRA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DOMO et TERRA d.o.o., OIB 55731424309, Brezina 2/B, 49244 Stubičke Toplice</izvorni_sadrzaj>
    <derivirana_varijabla naziv="DomainObject.Predmet.ProtustrankaIDrugiAdressOIB_1">DOMO et TERRA d.o.o., OIB 55731424309, Brezina 2/B, 49244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DOMO et TERRA d.o.o.</item>
      <item>Davor Klepo</item>
    </izvorni_sadrzaj>
    <derivirana_varijabla naziv="DomainObject.Predmet.SudioniciListNaziv_1">
      <item>FINA Regionalni centar Zagreb</item>
      <item>DOMO et TERRA d.o.o.</item>
      <item>Davor Klepo</item>
    </derivirana_varijabla>
  </DomainObject.Predmet.SudioniciListNaziv>
  <DomainObject.Predmet.SudioniciListAdressOIB>
    <izvorni_sadrzaj>
      <item>FINA Regionalni centar Zagreb, OIB 85821130368, Trg svibanjskih žrtava 1995. 1,10000 Zagreb</item>
      <item>DOMO et TERRA d.o.o., OIB 55731424309, Brezina 2/B,49244 Stubičke Toplice</item>
      <item>Davor Klepo, OIB 82014276992, Brezina 2/B,49240 Stubičke Toplice</item>
    </izvorni_sadrzaj>
    <derivirana_varijabla naziv="DomainObject.Predmet.SudioniciListAdressOIB_1">
      <item>FINA Regionalni centar Zagreb, OIB 85821130368, Trg svibanjskih žrtava 1995. 1,10000 Zagreb</item>
      <item>DOMO et TERRA d.o.o., OIB 55731424309, Brezina 2/B,49244 Stubičke Toplice</item>
      <item>Davor Klepo, OIB 82014276992, Brezina 2/B,49240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55731424309</item>
      <item>, OIB 82014276992</item>
    </izvorni_sadrzaj>
    <derivirana_varijabla naziv="DomainObject.Predmet.SudioniciListNazivOIB_1">
      <item>, OIB 85821130368</item>
      <item>, OIB 55731424309</item>
      <item>, OIB 82014276992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2031</properties:Characters>
  <properties:Lines>77</properties:Lines>
  <properties:Paragraphs>30</properties:Paragraphs>
  <properties:TotalTime>0</properties:TotalTime>
  <properties:ScaleCrop>false</properties:ScaleCrop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2016-04-05T09:01:00Z</dcterms:created>
  <dc:creator>Marija Lukić</dc:creator>
  <dc:description/>
  <cp:keywords/>
  <cp:lastModifiedBy>Marija Lukić</cp:lastModifiedBy>
  <dcterms:modified xmlns:xsi="http://www.w3.org/2001/XMLSchema-instance" xsi:type="dcterms:W3CDTF">2016-04-05T09:01:00Z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