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2f8a" w14:paraId="91d2f8a" w:rsidRDefault="00810E50" w:rsidP="00810E50" w:rsidR="00810E50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  <w:r>
        <w:rPr>
          <w:noProof/>
        </w:rPr>
        <w:t>1 St-182/2016-2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VITA FLORA d.o.o. za proizvodnju i trgovinu ČAČINCI, Braće Radića 32, OIB: 12391687003,   dana   16.  ožujka  2016. godine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VITA FLORA d.o.o. za proizvodnju i trgovinu ČAČINCI, Braće Radića 32, OIB: 12391687003. 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 Zakazuje se ročište radi izjašnjenja o prijedlogu za dan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4. travnja  2016. godine u 9,45 sati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 predlagatelja 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2. z.z. stečajnog dužnika Miško Šimon Duzluk, Manastirska 5/A.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III Poziva se zastupnik po Zakonu dužnika Miško Šimon iz Duzluka da u roku od 8 dana dostavi na spis ovjerovljeni popis imovine i obveza stečajnog dužnika.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 je ovomu suda   dana  8.  ožujka   2016. godine  podnio  prijedlog za otvaranje stečajnog postupka nad  dužnikom VITA FLORA d.o.o. za proizvodnju i trgovinu ČAČINCI, Braće Radića 32, OIB: 12391687003.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VITA FLORA d.o.o. za proizvodnju i trgovinu ČAČINCI, Braće Radića 32, OIB: 12391687003,  u skladu s  odredbom članka 42. Stečajnog zakona. 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  16.  ožujka  2016.   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 v.r.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Vesna Dragišić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10E50" w:rsidP="00810E50" w:rsidR="00810E5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E50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10E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10E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81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Čačinci</izvorni_sadrzaj>
    <derivirana_varijabla naziv="DomainObject.UcesnikSudskeRadnje.Adresa.Naselje_1">Čačinci</derivirana_varijabla>
  </DomainObject.UcesnikSudskeRadnje.Adresa.Naselje>
  <DomainObject.UcesnikSudskeRadnje.Adresa.PostBroj>
    <izvorni_sadrzaj>33514</izvorni_sadrzaj>
    <derivirana_varijabla naziv="DomainObject.UcesnikSudskeRadnje.Adresa.PostBroj_1">33514</derivirana_varijabla>
  </DomainObject.UcesnikSudskeRadnje.Adresa.PostBroj>
  <DomainObject.UcesnikSudskeRadnje.Adresa.UlicaIKBR>
    <izvorni_sadrzaj>Braće Radića 32</izvorni_sadrzaj>
    <derivirana_varijabla naziv="DomainObject.UcesnikSudskeRadnje.Adresa.UlicaIKBR_1">Braće Radića 32</derivirana_varijabla>
  </DomainObject.UcesnikSudskeRadnje.Adresa.UlicaIKBR>
  <DomainObject.UcesnikSudskeRadnje.Naziv>
    <izvorni_sadrzaj>VITAFLORA društvo s ograničenom odgovornošću za proizvodnju i trgovinu, Čačinci</izvorni_sadrzaj>
    <derivirana_varijabla naziv="DomainObject.UcesnikSudskeRadnje.Naziv_1">VITAFLORA društvo s ograničenom odgovornošću za proizvodnju i trgovinu, Čačinci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4. travnja 2016.</izvorni_sadrzaj>
    <derivirana_varijabla naziv="DomainObject.UcesnikSudskeRadnje.SudskaRadnja.PlaniraniZavrsetakDatum_1">4. travnja 2016.</derivirana_varijabla>
  </DomainObject.UcesnikSudskeRadnje.SudskaRadnja.PlaniraniZavrsetakDatum>
  <DomainObject.UcesnikSudskeRadnje.SudskaRadnja.PlaniraniPocetakDatum>
    <izvorni_sadrzaj>4. travnja 2016.</izvorni_sadrzaj>
    <derivirana_varijabla naziv="DomainObject.UcesnikSudskeRadnje.SudskaRadnja.PlaniraniPocetakDatum_1">4. travnja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10:00</izvorni_sadrzaj>
    <derivirana_varijabla naziv="DomainObject.UcesnikSudskeRadnje.SudskaRadnja.PlaniraniZavrsetakVrijeme_1">10:00</derivirana_varijabla>
  </DomainObject.UcesnikSudskeRadnje.SudskaRadnja.PlaniraniZavrsetakVrijeme>
  <DomainObject.UcesnikSudskeRadnje.SudskaRadnja.PlaniraniPocetakVrijeme>
    <izvorni_sadrzaj>09:45</izvorni_sadrzaj>
    <derivirana_varijabla naziv="DomainObject.UcesnikSudskeRadnje.SudskaRadnja.PlaniraniPocetakVrijeme_1">09:45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VITAFLORA društvo s ograničenom odgovornošću za proizvodnju i trgovinu, Čačinci</izvorni_sadrzaj>
    <derivirana_varijabla naziv="DomainObject.Predmet.ProtustrankaFormated_1">  VITAFLORA društvo s ograničenom odgovornošću za proizvodnju i trgovinu, Čačinci</derivirana_varijabla>
  </DomainObject.Predmet.ProtustrankaFormated>
  <DomainObject.Predmet.ProtustrankaFormatedOIB>
    <izvorni_sadrzaj>  VITAFLORA društvo s ograničenom odgovornošću za proizvodnju i trgovinu, Čačinci, OIB 12391687003</izvorni_sadrzaj>
    <derivirana_varijabla naziv="DomainObject.Predmet.ProtustrankaFormatedOIB_1">  VITAFLORA društvo s ograničenom odgovornošću za proizvodnju i trgovinu, Čačinci, OIB 12391687003</derivirana_varijabla>
  </DomainObject.Predmet.ProtustrankaFormatedOIB>
  <DomainObject.Predmet.ProtustrankaFormatedWithAdress>
    <izvorni_sadrzaj> VITAFLORA društvo s ograničenom odgovornošću za proizvodnju i trgovinu, Čačinci, Braće Radića 32, 33514 Čačinci</izvorni_sadrzaj>
    <derivirana_varijabla naziv="DomainObject.Predmet.ProtustrankaFormatedWithAdress_1"> VITAFLORA društvo s ograničenom odgovornošću za proizvodnju i trgovinu, Čačinci, Braće Radića 32, 33514 Čačinci</derivirana_varijabla>
  </DomainObject.Predmet.ProtustrankaFormatedWithAdress>
  <DomainObject.Predmet.ProtustrankaFormatedWithAdressOIB>
    <izvorni_sadrzaj> VITAFLORA društvo s ograničenom odgovornošću za proizvodnju i trgovinu, Čačinci, OIB 12391687003, Braće Radića 32, 33514 Čačinci</izvorni_sadrzaj>
    <derivirana_varijabla naziv="DomainObject.Predmet.ProtustrankaFormatedWithAdressOIB_1"> VITAFLORA društvo s ograničenom odgovornošću za proizvodnju i trgovinu, Čačinci, OIB 12391687003, Braće Radića 32, 33514 Čačinci</derivirana_varijabla>
  </DomainObject.Predmet.ProtustrankaFormatedWithAdressOIB>
  <DomainObject.Predmet.ProtustrankaWithAdress>
    <izvorni_sadrzaj>VITAFLORA društvo s ograničenom odgovornošću za proizvodnju i trgovinu, Čačinci Braće Radića 32, 33514 Čačinci</izvorni_sadrzaj>
    <derivirana_varijabla naziv="DomainObject.Predmet.ProtustrankaWithAdress_1">VITAFLORA društvo s ograničenom odgovornošću za proizvodnju i trgovinu, Čačinci Braće Radića 32, 33514 Čačinci</derivirana_varijabla>
  </DomainObject.Predmet.ProtustrankaWithAdress>
  <DomainObject.Predmet.ProtustrankaWithAdressOIB>
    <izvorni_sadrzaj>VITAFLORA društvo s ograničenom odgovornošću za proizvodnju i trgovinu, Čačinci, OIB 12391687003, Braće Radića 32, 33514 Čačinci</izvorni_sadrzaj>
    <derivirana_varijabla naziv="DomainObject.Predmet.ProtustrankaWithAdressOIB_1">VITAFLORA društvo s ograničenom odgovornošću za proizvodnju i trgovinu, Čačinci, OIB 12391687003, Braće Radića 32, 33514 Čačinci</derivirana_varijabla>
  </DomainObject.Predmet.ProtustrankaWithAdressOIB>
  <DomainObject.Predmet.ProtustrankaNazivFormated>
    <izvorni_sadrzaj>VITAFLORA društvo s ograničenom odgovornošću za proizvodnju i trgovinu, Čačinci</izvorni_sadrzaj>
    <derivirana_varijabla naziv="DomainObject.Predmet.ProtustrankaNazivFormated_1">VITAFLORA društvo s ograničenom odgovornošću za proizvodnju i trgovinu, Čačinci</derivirana_varijabla>
  </DomainObject.Predmet.ProtustrankaNazivFormated>
  <DomainObject.Predmet.ProtustrankaNazivFormatedOIB>
    <izvorni_sadrzaj>VITAFLORA društvo s ograničenom odgovornošću za proizvodnju i trgovinu, Čačinci, OIB 12391687003</izvorni_sadrzaj>
    <derivirana_varijabla naziv="DomainObject.Predmet.ProtustrankaNazivFormatedOIB_1">VITAFLORA društvo s ograničenom odgovornošću za proizvodnju i trgovinu, Čačinci, OIB 12391687003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VITAFLORA društvo s ograničenom odgovornošću za proizvodnju i trgovinu, Čačinci</item>
    </izvorni_sadrzaj>
    <derivirana_varijabla naziv="DomainObject.Predmet.ProtuStrankaListFormated_1">
      <item>VITAFLORA društvo s ograničenom odgovornošću za proizvodnju i trgovinu, Čačinci</item>
    </derivirana_varijabla>
  </DomainObject.Predmet.ProtuStrankaListFormated>
  <DomainObject.Predmet.ProtuStrankaListFormatedOIB>
    <izvorni_sadrzaj>
      <item>VITAFLORA društvo s ograničenom odgovornošću za proizvodnju i trgovinu, Čačinci, OIB 12391687003</item>
    </izvorni_sadrzaj>
    <derivirana_varijabla naziv="DomainObject.Predmet.ProtuStrankaListFormatedOIB_1">
      <item>VITAFLORA društvo s ograničenom odgovornošću za proizvodnju i trgovinu, Čačinci, OIB 12391687003</item>
    </derivirana_varijabla>
  </DomainObject.Predmet.ProtuStrankaListFormatedOIB>
  <DomainObject.Predmet.ProtuStrankaListFormatedWithAdress>
    <izvorni_sadrzaj>
      <item>VITAFLORA društvo s ograničenom odgovornošću za proizvodnju i trgovinu, Čačinci, Braće Radića 32, 33514 Čačinci</item>
    </izvorni_sadrzaj>
    <derivirana_varijabla naziv="DomainObject.Predmet.ProtuStrankaListFormatedWithAdress_1">
      <item>VITAFLORA društvo s ograničenom odgovornošću za proizvodnju i trgovinu, Čačinci, Braće Radića 32, 33514 Čačinci</item>
    </derivirana_varijabla>
  </DomainObject.Predmet.ProtuStrankaListFormatedWithAdress>
  <DomainObject.Predmet.ProtuStrankaListFormatedWithAdressOIB>
    <izvorni_sadrzaj>
      <item>VITAFLORA društvo s ograničenom odgovornošću za proizvodnju i trgovinu, Čačinci, OIB 12391687003, Braće Radića 32, 33514 Čačinci</item>
    </izvorni_sadrzaj>
    <derivirana_varijabla naziv="DomainObject.Predmet.ProtuStrankaListFormatedWithAdressOIB_1">
      <item>VITAFLORA društvo s ograničenom odgovornošću za proizvodnju i trgovinu, Čačinci, OIB 12391687003, Braće Radića 32, 33514 Čačinci</item>
    </derivirana_varijabla>
  </DomainObject.Predmet.ProtuStrankaListFormatedWithAdressOIB>
  <DomainObject.Predmet.ProtuStrankaListNazivFormated>
    <izvorni_sadrzaj>
      <item>VITAFLORA društvo s ograničenom odgovornošću za proizvodnju i trgovinu, Čačinci</item>
    </izvorni_sadrzaj>
    <derivirana_varijabla naziv="DomainObject.Predmet.ProtuStrankaListNazivFormated_1">
      <item>VITAFLORA društvo s ograničenom odgovornošću za proizvodnju i trgovinu, Čačinci</item>
    </derivirana_varijabla>
  </DomainObject.Predmet.ProtuStrankaListNazivFormated>
  <DomainObject.Predmet.ProtuStrankaListNazivFormatedOIB>
    <izvorni_sadrzaj>
      <item>VITAFLORA društvo s ograničenom odgovornošću za proizvodnju i trgovinu, Čačinci, OIB 12391687003</item>
    </izvorni_sadrzaj>
    <derivirana_varijabla naziv="DomainObject.Predmet.ProtuStrankaListNazivFormatedOIB_1">
      <item>VITAFLORA društvo s ograničenom odgovornošću za proizvodnju i trgovinu, Čačinci, OIB 12391687003</item>
    </derivirana_varijabla>
  </DomainObject.Predmet.ProtuStrankaListNazivFormatedOIB>
  <DomainObject.Predmet.OstaliListFormated>
    <izvorni_sadrzaj>
      <item>Miško Šimon</item>
    </izvorni_sadrzaj>
    <derivirana_varijabla naziv="DomainObject.Predmet.OstaliListFormated_1">
      <item>Miško Šimon</item>
    </derivirana_varijabla>
  </DomainObject.Predmet.OstaliListFormated>
  <DomainObject.Predmet.OstaliListFormatedOIB>
    <izvorni_sadrzaj>
      <item>Miško Šimon, OIB 62802176478</item>
    </izvorni_sadrzaj>
    <derivirana_varijabla naziv="DomainObject.Predmet.OstaliListFormatedOIB_1">
      <item>Miško Šimon, OIB 62802176478</item>
    </derivirana_varijabla>
  </DomainObject.Predmet.OstaliListFormatedOIB>
  <DomainObject.Predmet.OstaliListFormatedWithAdress>
    <izvorni_sadrzaj>
      <item>Miško Šimon, Manastirska 5/a., 33515 Duzluk</item>
    </izvorni_sadrzaj>
    <derivirana_varijabla naziv="DomainObject.Predmet.OstaliListFormatedWithAdress_1">
      <item>Miško Šimon, Manastirska 5/a., 33515 Duzluk</item>
    </derivirana_varijabla>
  </DomainObject.Predmet.OstaliListFormatedWithAdress>
  <DomainObject.Predmet.OstaliListFormatedWithAdressOIB>
    <izvorni_sadrzaj>
      <item>Miško Šimon, OIB 62802176478, Manastirska 5/a., 33515 Duzluk</item>
    </izvorni_sadrzaj>
    <derivirana_varijabla naziv="DomainObject.Predmet.OstaliListFormatedWithAdressOIB_1">
      <item>Miško Šimon, OIB 62802176478, Manastirska 5/a., 33515 Duzluk</item>
    </derivirana_varijabla>
  </DomainObject.Predmet.OstaliListFormatedWithAdressOIB>
  <DomainObject.Predmet.OstaliListNazivFormated>
    <izvorni_sadrzaj>
      <item>Miško Šimon</item>
    </izvorni_sadrzaj>
    <derivirana_varijabla naziv="DomainObject.Predmet.OstaliListNazivFormated_1">
      <item>Miško Šimon</item>
    </derivirana_varijabla>
  </DomainObject.Predmet.OstaliListNazivFormated>
  <DomainObject.Predmet.OstaliListNazivFormatedOIB>
    <izvorni_sadrzaj>
      <item>Miško Šimon, OIB 62802176478</item>
    </izvorni_sadrzaj>
    <derivirana_varijabla naziv="DomainObject.Predmet.OstaliListNazivFormatedOIB_1">
      <item>Miško Šimon, OIB 62802176478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VITAFLORA društvo s ograničenom odgovornošću za proizvodnju i trgovinu, Čačinci</izvorni_sadrzaj>
    <derivirana_varijabla naziv="DomainObject.Predmet.ProtustrankaIDrugi_1">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VITAFLORA društvo s ograničenom odgovornošću za proizvodnju i trgovinu, Čačinci, OIB 12391687003, Braće Radića 32, 33514 Čačinci</izvorni_sadrzaj>
    <derivirana_varijabla naziv="DomainObject.Predmet.ProtustrankaIDrugiAdressOIB_1">VITAFLORA društvo s ograničenom odgovornošću za proizvodnju i trgovinu, Čačinci, OIB 12391687003, Braće Radića 32,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VITAFLORA društvo s ograničenom odgovornošću za proizvodnju i trgovinu, Čačinci</item>
      <item>Miško Šimon</item>
    </izvorni_sadrzaj>
    <derivirana_varijabla naziv="DomainObject.Predmet.SudioniciListNaziv_1">
      <item>FINA, RC ZAGREB, Podružnica Bjelovar</item>
      <item>VITAFLORA društvo s ograničenom odgovornošću za proizvodnju i trgovinu, Čačinci</item>
      <item>Miško Šimon</item>
    </derivirana_varijabla>
  </DomainObject.Predmet.SudioniciListNaziv>
  <DomainObject.Predmet.SudioniciListAdressOIB>
    <izvorni_sadrzaj>
      <item>FINA, RC ZAGREB, Podružnica Bjelovar, OIB 85821130368, F. Supila 4,43000 Bjelovar</item>
      <item>VITAFLORA društvo s ograničenom odgovornošću za proizvodnju i trgovinu, Čačinci, OIB 12391687003, Braće Radića 32,33514 Čačinci</item>
      <item>Miško Šimon, OIB 62802176478, Manastirska 5/a.,33515 Duzluk</item>
    </izvorni_sadrzaj>
    <derivirana_varijabla naziv="DomainObject.Predmet.SudioniciListAdressOIB_1">
      <item>FINA, RC ZAGREB, Podružnica Bjelovar, OIB 85821130368, F. Supila 4,43000 Bjelovar</item>
      <item>VITAFLORA društvo s ograničenom odgovornošću za proizvodnju i trgovinu, Čačinci, OIB 12391687003, Braće Radića 32,33514 Čačinci</item>
      <item>Miško Šimon, OIB 62802176478, Manastirska 5/a.,33515 Duzluk</item>
    </derivirana_varijabla>
  </DomainObject.Predmet.SudioniciListAdressOIB>
  <DomainObject.UcesnikSudskeRadnje.NazivFormated>
    <izvorni_sadrzaj>VITAFLORA društvo s ograničenom odgovornošću za proizvodnju i trgovinu, Čačinci, OIB 12391687003, Braće Radića 32,33514 Čačinci</izvorni_sadrzaj>
    <derivirana_varijabla naziv="DomainObject.UcesnikSudskeRadnje.NazivFormated_1">VITAFLORA društvo s ograničenom odgovornošću za proizvodnju i trgovinu, Čačinci, OIB 12391687003, Braće Radića 32,33514 Čačinci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5DFAFB-B511-4063-B0DB-A0C541B8C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1880</properties:Characters>
  <properties:Lines>83</properties:Lines>
  <properties:Paragraphs>22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2016-03-16T09:10:00Z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VITAFLORA društvo s ograničenom odgovornošću za proizvodnju i trgovinu, Čačinci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