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343b" w14:paraId="9ec343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8C4E4D">
        <w:t>0</w:t>
      </w:r>
      <w:r w:rsidR="00673AC0">
        <w:t>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631EA">
        <w:t>DALMISTRA</w:t>
      </w:r>
      <w:r w:rsidR="00B801F5">
        <w:t xml:space="preserve"> jednostavno društv</w:t>
      </w:r>
      <w:r w:rsidR="00F631EA">
        <w:t>o s ograničenom odgovornošću za</w:t>
      </w:r>
      <w:r w:rsidR="00B801F5">
        <w:t xml:space="preserve"> usluge</w:t>
      </w:r>
      <w:r w:rsidR="00304E85">
        <w:t xml:space="preserve"> </w:t>
      </w:r>
      <w:r w:rsidR="00F631EA">
        <w:t>i</w:t>
      </w:r>
      <w:r w:rsidR="00304E85">
        <w:t xml:space="preserve"> </w:t>
      </w:r>
      <w:r w:rsidR="00F631EA">
        <w:t>trgovinu, turistička agencija</w:t>
      </w:r>
      <w:r w:rsidR="00B801F5">
        <w:t>, OIB:</w:t>
      </w:r>
      <w:r w:rsidR="00F631EA">
        <w:t>4848</w:t>
      </w:r>
      <w:r w:rsidR="00304E85">
        <w:t>1</w:t>
      </w:r>
      <w:r w:rsidR="00F631EA">
        <w:t>894586</w:t>
      </w:r>
      <w:r w:rsidR="00B801F5">
        <w:t>,</w:t>
      </w:r>
      <w:r w:rsidR="00F631EA">
        <w:t xml:space="preserve"> Zagreb, Bukov dol 15.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04E85">
        <w:t>6</w:t>
      </w:r>
      <w:r w:rsidR="00F631EA">
        <w:t>1</w:t>
      </w:r>
      <w:r w:rsidR="00304E85">
        <w:t>.</w:t>
      </w:r>
      <w:r w:rsidR="00F631EA">
        <w:t>047</w:t>
      </w:r>
      <w:r w:rsidR="00304E85">
        <w:t>,</w:t>
      </w:r>
      <w:r w:rsidR="00F631EA">
        <w:t>90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6D7737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</w:t>
      </w:r>
      <w:r w:rsidR="00896B95">
        <w:t xml:space="preserve">   </w:t>
      </w:r>
      <w:r w:rsidR="008E454A">
        <w:t>Bernardica Novak Šarac</w:t>
      </w:r>
      <w:r>
        <w:t xml:space="preserve"> v.r. </w:t>
      </w:r>
    </w:p>
    <w:p w:rsidRDefault="006D7737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D7737" w:rsidP="008E454A" w:rsidR="008E454A" w:rsidRPr="009C5689">
      <w:pPr>
        <w:jc w:val="right"/>
      </w:pPr>
      <w:r>
        <w:tab/>
        <w:t xml:space="preserve">Tatjana Slaviček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73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73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04E85"/>
    <w:rsid w:val="00343047"/>
    <w:rsid w:val="00360CDC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73AC0"/>
    <w:rsid w:val="00682583"/>
    <w:rsid w:val="006B0470"/>
    <w:rsid w:val="006B68AB"/>
    <w:rsid w:val="006D7737"/>
    <w:rsid w:val="0070376D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St-1908/2018</izvorni_sadrzaj>
    <derivirana_varijabla naziv="DomainObject.Predmet.OznakaBroj_1">St-1908/2018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DALMISTRA jednostavno društvo s ograničenom odgovornošću za usluge i trgovinu, turistička agencija</izvorni_sadrzaj>
    <derivirana_varijabla naziv="DomainObject.Predmet.ProtustrankaFormated_1">  DALMISTRA jednostavno društvo s ograničenom odgovornošću za usluge i trgovinu, turistička agencija</derivirana_varijabla>
  </DomainObject.Predmet.ProtustrankaFormated>
  <DomainObject.Predmet.ProtustrankaFormatedOIB>
    <izvorni_sadrzaj>  DALMISTRA jednostavno društvo s ograničenom odgovornošću za usluge i trgovinu, turistička agencija, OIB 48481894586</izvorni_sadrzaj>
    <derivirana_varijabla naziv="DomainObject.Predmet.ProtustrankaFormatedOIB_1">  DALMISTRA jednostavno društvo s ograničenom odgovornošću za usluge i trgovinu, turistička agencija, OIB 48481894586</derivirana_varijabla>
  </DomainObject.Predmet.ProtustrankaFormatedOIB>
  <DomainObject.Predmet.ProtustrankaFormatedWithAdress>
    <izvorni_sadrzaj> DALMISTRA jednostavno društvo s ograničenom odgovornošću za usluge i trgovinu, turistička agencija, Bukov dol 15, 10000 Zagreb</izvorni_sadrzaj>
    <derivirana_varijabla naziv="DomainObject.Predmet.ProtustrankaFormatedWithAdress_1"> DALMISTRA jednostavno društvo s ograničenom odgovornošću za usluge i trgovinu, turistička agencija, Bukov dol 15, 10000 Zagreb</derivirana_varijabla>
  </DomainObject.Predmet.ProtustrankaFormatedWithAdress>
  <DomainObject.Predmet.ProtustrankaFormatedWithAdressOIB>
    <izvorni_sadrzaj> DALMISTRA jednostavno društvo s ograničenom odgovornošću za usluge i trgovinu, turistička agencija, OIB 48481894586, Bukov dol 15, 10000 Zagreb</izvorni_sadrzaj>
    <derivirana_varijabla naziv="DomainObject.Predmet.ProtustrankaFormatedWithAdressOIB_1"> DALMISTRA jednostavno društvo s ograničenom odgovornošću za usluge i trgovinu, turistička agencija, OIB 48481894586, Bukov dol 15, 10000 Zagreb</derivirana_varijabla>
  </DomainObject.Predmet.ProtustrankaFormatedWithAdressOIB>
  <DomainObject.Predmet.ProtustrankaWithAdress>
    <izvorni_sadrzaj>DALMISTRA jednostavno društvo s ograničenom odgovornošću za usluge i trgovinu, turistička agencija Bukov dol 15, 10000 Zagreb</izvorni_sadrzaj>
    <derivirana_varijabla naziv="DomainObject.Predmet.ProtustrankaWithAdress_1">DALMISTRA jednostavno društvo s ograničenom odgovornošću za usluge i trgovinu, turistička agencija Bukov dol 15, 10000 Zagreb</derivirana_varijabla>
  </DomainObject.Predmet.ProtustrankaWithAdress>
  <DomainObject.Predmet.ProtustrankaWithAdressOIB>
    <izvorni_sadrzaj>DALMISTRA jednostavno društvo s ograničenom odgovornošću za usluge i trgovinu, turistička agencija, OIB 48481894586, Bukov dol 15, 10000 Zagreb</izvorni_sadrzaj>
    <derivirana_varijabla naziv="DomainObject.Predmet.ProtustrankaWithAdressOIB_1">DALMISTRA jednostavno društvo s ograničenom odgovornošću za usluge i trgovinu, turistička agencija, OIB 48481894586, Bukov dol 15, 10000 Zagreb</derivirana_varijabla>
  </DomainObject.Predmet.ProtustrankaWithAdressOIB>
  <DomainObject.Predmet.ProtustrankaNazivFormated>
    <izvorni_sadrzaj>DALMISTRA jednostavno društvo s ograničenom odgovornošću za usluge i trgovinu, turistička agencija</izvorni_sadrzaj>
    <derivirana_varijabla naziv="DomainObject.Predmet.ProtustrankaNazivFormated_1">DALMISTRA jednostavno društvo s ograničenom odgovornošću za usluge i trgovinu, turistička agencija</derivirana_varijabla>
  </DomainObject.Predmet.ProtustrankaNazivFormated>
  <DomainObject.Predmet.ProtustrankaNazivFormatedOIB>
    <izvorni_sadrzaj>DALMISTRA jednostavno društvo s ograničenom odgovornošću za usluge i trgovinu, turistička agencija, OIB 48481894586</izvorni_sadrzaj>
    <derivirana_varijabla naziv="DomainObject.Predmet.ProtustrankaNazivFormatedOIB_1">DALMISTRA jednostavno društvo s ograničenom odgovornošću za usluge i trgovinu, turistička agencija, OIB 48481894586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DALMISTRA jednostavno društvo s ograničenom odgovornošću za usluge i trgovinu, turistička agencija</item>
    </izvorni_sadrzaj>
    <derivirana_varijabla naziv="DomainObject.Predmet.ProtuStrankaListFormated_1">
      <item>DALMISTRA jednostavno društvo s ograničenom odgovornošću za usluge i trgovinu, turistička agencija</item>
    </derivirana_varijabla>
  </DomainObject.Predmet.ProtuStrankaListFormated>
  <DomainObject.Predmet.ProtuStrankaListFormatedOIB>
    <izvorni_sadrzaj>
      <item>DALMISTRA jednostavno društvo s ograničenom odgovornošću za usluge i trgovinu, turistička agencija, OIB 48481894586</item>
    </izvorni_sadrzaj>
    <derivirana_varijabla naziv="DomainObject.Predmet.ProtuStrankaListFormatedOIB_1">
      <item>DALMISTRA jednostavno društvo s ograničenom odgovornošću za usluge i trgovinu, turistička agencija, OIB 48481894586</item>
    </derivirana_varijabla>
  </DomainObject.Predmet.ProtuStrankaListFormatedOIB>
  <DomainObject.Predmet.ProtuStrankaListFormatedWithAdress>
    <izvorni_sadrzaj>
      <item>DALMISTRA jednostavno društvo s ograničenom odgovornošću za usluge i trgovinu, turistička agencija, Bukov dol 15, 10000 Zagreb</item>
    </izvorni_sadrzaj>
    <derivirana_varijabla naziv="DomainObject.Predmet.ProtuStrankaListFormatedWithAdress_1">
      <item>DALMISTRA jednostavno društvo s ograničenom odgovornošću za usluge i trgovinu, turistička agencija, Bukov dol 15, 10000 Zagreb</item>
    </derivirana_varijabla>
  </DomainObject.Predmet.ProtuStrankaListFormatedWithAdress>
  <DomainObject.Predmet.ProtuStrankaListFormatedWithAdressOIB>
    <izvorni_sadrzaj>
      <item>DALMISTRA jednostavno društvo s ograničenom odgovornošću za usluge i trgovinu, turistička agencija, OIB 48481894586, Bukov dol 15, 10000 Zagreb</item>
    </izvorni_sadrzaj>
    <derivirana_varijabla naziv="DomainObject.Predmet.ProtuStrankaListFormatedWithAdressOIB_1">
      <item>DALMISTRA jednostavno društvo s ograničenom odgovornošću za usluge i trgovinu, turistička agencija, OIB 48481894586, Bukov dol 15, 10000 Zagreb</item>
    </derivirana_varijabla>
  </DomainObject.Predmet.ProtuStrankaListFormatedWithAdressOIB>
  <DomainObject.Predmet.ProtuStrankaListNazivFormated>
    <izvorni_sadrzaj>
      <item>DALMISTRA jednostavno društvo s ograničenom odgovornošću za usluge i trgovinu, turistička agencija</item>
    </izvorni_sadrzaj>
    <derivirana_varijabla naziv="DomainObject.Predmet.ProtuStrankaListNazivFormated_1">
      <item>DALMISTRA jednostavno društvo s ograničenom odgovornošću za usluge i trgovinu, turistička agencija</item>
    </derivirana_varijabla>
  </DomainObject.Predmet.ProtuStrankaListNazivFormated>
  <DomainObject.Predmet.ProtuStrankaListNazivFormatedOIB>
    <izvorni_sadrzaj>
      <item>DALMISTRA jednostavno društvo s ograničenom odgovornošću za usluge i trgovinu, turistička agencija, OIB 48481894586</item>
    </izvorni_sadrzaj>
    <derivirana_varijabla naziv="DomainObject.Predmet.ProtuStrankaListNazivFormatedOIB_1">
      <item>DALMISTRA jednostavno društvo s ograničenom odgovornošću za usluge i trgovinu, turistička agencija, OIB 48481894586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DALMISTRA jednostavno društvo s ograničenom odgovornošću za usluge i trgovinu, turistička agencija</izvorni_sadrzaj>
    <derivirana_varijabla naziv="DomainObject.Predmet.ProtustrankaIDrugi_1">DALMISTRA jednostavno društvo s ograničenom odgovornošću za usluge i trgovinu, turistička agencija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DALMISTRA jednostavno društvo s ograničenom odgovornošću za usluge i trgovinu, turistička agencija, OIB 48481894586, Bukov dol 15, 10000 Zagreb</izvorni_sadrzaj>
    <derivirana_varijabla naziv="DomainObject.Predmet.ProtustrankaIDrugiAdressOIB_1">DALMISTRA jednostavno društvo s ograničenom odgovornošću za usluge i trgovinu, turistička agencija, OIB 48481894586, Bukov dol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DALMISTRA jednostavno društvo s ograničenom odgovornošću za usluge i trgovinu, turistička agencija</item>
    </izvorni_sadrzaj>
    <derivirana_varijabla naziv="DomainObject.Predmet.SudioniciListNaziv_1">
      <item>FINA Regionalni centar Zagreb</item>
      <item>DALMISTRA jednostavno društvo s ograničenom odgovornošću za usluge i trgovinu, turistička agencija</item>
    </derivirana_varijabla>
  </DomainObject.Predmet.SudioniciListNaziv>
  <DomainObject.Predmet.SudioniciListAdressOIB>
    <izvorni_sadrzaj>
      <item>FINA Regionalni centar Zagreb, OIB 85821130368</item>
      <item>DALMISTRA jednostavno društvo s ograničenom odgovornošću za usluge i trgovinu, turistička agencija, OIB 48481894586, Bukov dol 15,10000 Zagreb</item>
    </izvorni_sadrzaj>
    <derivirana_varijabla naziv="DomainObject.Predmet.SudioniciListAdressOIB_1">
      <item>FINA Regionalni centar Zagreb, OIB 85821130368</item>
      <item>DALMISTRA jednostavno društvo s ograničenom odgovornošću za usluge i trgovinu, turistička agencija, OIB 48481894586, Bukov dol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48481894586</item>
    </izvorni_sadrzaj>
    <derivirana_varijabla naziv="DomainObject.Predmet.SudioniciListNazivOIB_1">
      <item>, OIB 85821130368</item>
      <item>, OIB 48481894586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1418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2019-06-10T08:42:00Z</dcterms:created>
  <dc:creator>Bernardica Novak</dc:creator>
  <cp:lastModifiedBy>Tatjana Slaviček</cp:lastModifiedBy>
  <cp:lastPrinted>2019-06-10T08:23:00Z</cp:lastPrinted>
  <dcterms:modified xmlns:xsi="http://www.w3.org/2001/XMLSchema-instance" xsi:type="dcterms:W3CDTF">2019-06-10T11:53:00Z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1908-18.docx)</vt:lpwstr>
  </prop:property>
  <prop:property name="CC_coloring" pid="5" fmtid="{D5CDD505-2E9C-101B-9397-08002B2CF9AE}">
    <vt:bool>false</vt:bool>
  </prop:property>
</prop:Properties>
</file>