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f39a" w14:paraId="d8af39a" w:rsidRDefault="00497C79" w:rsidP="00246100" w:rsidR="00174855" w:rsidRPr="0024610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921692" w:rsidR="00285FE8" w:rsidRPr="008661C9">
      <w:pPr>
        <w:pStyle w:val="Poetniodjeljak"/>
        <w:spacing w:after="0" w:before="0"/>
        <w:rPr>
          <w:rFonts w:cs="Times New Roman"/>
          <w:b/>
          <w:noProof w:val="false"/>
        </w:rPr>
      </w:pPr>
      <w:r w:rsidRPr="00921692">
        <w:rPr>
          <w:rFonts w:cs="Times New Roman"/>
          <w:noProof w:val="false"/>
        </w:rPr>
        <w:tab/>
        <w:t xml:space="preserve">TRGOVAČKI </w:t>
      </w:r>
      <w:r w:rsidR="00FC0795" w:rsidRPr="00921692">
        <w:rPr>
          <w:rFonts w:cs="Times New Roman"/>
          <w:noProof w:val="false"/>
        </w:rPr>
        <w:t>SUD U ZAGREBU</w:t>
      </w:r>
      <w:r w:rsidRPr="00921692">
        <w:rPr>
          <w:rFonts w:cs="Times New Roman"/>
          <w:noProof w:val="false"/>
        </w:rPr>
        <w:t xml:space="preserve">, po sucu </w:t>
      </w:r>
      <w:r w:rsidR="00FC0795" w:rsidRPr="00921692">
        <w:rPr>
          <w:rFonts w:cs="Times New Roman"/>
          <w:noProof w:val="false"/>
        </w:rPr>
        <w:t>Vesni Sremac Šoštar</w:t>
      </w:r>
      <w:r w:rsidRPr="00921692">
        <w:rPr>
          <w:rFonts w:cs="Times New Roman"/>
          <w:noProof w:val="false"/>
        </w:rPr>
        <w:t xml:space="preserve"> kao stečajnom sucu, u stečajnom postupku otvorenim nad dužnikom GUD-VLAK PROJEKT d.o.o. u stečaju Zagreb, Slovenska 4, OIB: 38552</w:t>
      </w:r>
      <w:r w:rsidR="00EE3CB7" w:rsidRPr="00921692">
        <w:rPr>
          <w:rFonts w:cs="Times New Roman"/>
          <w:noProof w:val="false"/>
        </w:rPr>
        <w:t xml:space="preserve">643243, MBS: 080632359,  dana </w:t>
      </w:r>
      <w:r w:rsidR="008A5A4C" w:rsidRPr="008A5A4C">
        <w:rPr>
          <w:rFonts w:cs="Times New Roman"/>
          <w:noProof w:val="false"/>
        </w:rPr>
        <w:t>21. studenog</w:t>
      </w:r>
      <w:r w:rsidR="00D67F4A" w:rsidRPr="008A5A4C">
        <w:rPr>
          <w:rFonts w:cs="Times New Roman"/>
          <w:noProof w:val="false"/>
        </w:rPr>
        <w:t xml:space="preserve"> 2018</w:t>
      </w:r>
      <w:r w:rsidRPr="008A5A4C">
        <w:rPr>
          <w:rFonts w:cs="Times New Roman"/>
          <w:noProof w:val="false"/>
        </w:rPr>
        <w:t>.  godine</w:t>
      </w:r>
    </w:p>
    <w:p w:rsidRDefault="00285FE8" w:rsidP="008A5A4C" w:rsidR="00285FE8" w:rsidRPr="008A5A4C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8A5A4C">
        <w:rPr>
          <w:rFonts w:cs="Times New Roman" w:eastAsia="Times New Roman"/>
          <w:caps w:val="false"/>
          <w:spacing w:val="0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8661C9">
        <w:rPr>
          <w:rFonts w:cs="Times New Roman" w:eastAsia="Times New Roman"/>
          <w:lang w:eastAsia="hr-HR"/>
        </w:rPr>
        <w:t>četrnaesto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A51B6D">
        <w:rPr>
          <w:rFonts w:cs="Times New Roman" w:eastAsia="Times New Roman"/>
          <w:lang w:eastAsia="hr-HR"/>
        </w:rPr>
        <w:t>petnaestu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</w:t>
      </w:r>
      <w:r w:rsidR="008661C9">
        <w:rPr>
          <w:rFonts w:cs="Times New Roman" w:eastAsia="Times New Roman"/>
          <w:lang w:eastAsia="hr-HR"/>
        </w:rPr>
        <w:t>kog suda u Zagrebu, soba broj 93/I</w:t>
      </w:r>
      <w:r w:rsidR="00174855" w:rsidRPr="00174855">
        <w:rPr>
          <w:rFonts w:cs="Times New Roman" w:eastAsia="Times New Roman"/>
          <w:lang w:eastAsia="hr-HR"/>
        </w:rPr>
        <w:t>I (</w:t>
      </w:r>
      <w:r w:rsidR="008661C9">
        <w:rPr>
          <w:rFonts w:cs="Times New Roman" w:eastAsia="Times New Roman"/>
          <w:lang w:eastAsia="hr-HR"/>
        </w:rPr>
        <w:t>ulična</w:t>
      </w:r>
      <w:r w:rsidR="00174855" w:rsidRPr="00174855">
        <w:rPr>
          <w:rFonts w:cs="Times New Roman" w:eastAsia="Times New Roman"/>
          <w:lang w:eastAsia="hr-HR"/>
        </w:rPr>
        <w:t xml:space="preserve">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 w:rsidRPr="005278B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278B4">
        <w:rPr>
          <w:rFonts w:cs="Times New Roman" w:eastAsia="Times New Roman"/>
          <w:b/>
          <w:lang w:eastAsia="hr-HR"/>
        </w:rPr>
        <w:t xml:space="preserve">                             </w:t>
      </w:r>
      <w:r w:rsidR="008A5A4C">
        <w:rPr>
          <w:rFonts w:cs="Times New Roman" w:eastAsia="Times New Roman"/>
          <w:b/>
          <w:lang w:eastAsia="hr-HR"/>
        </w:rPr>
        <w:t>11. prosinca</w:t>
      </w:r>
      <w:r w:rsidR="00246100" w:rsidRPr="005278B4">
        <w:rPr>
          <w:rFonts w:cs="Times New Roman" w:eastAsia="Times New Roman"/>
          <w:b/>
          <w:lang w:eastAsia="hr-HR"/>
        </w:rPr>
        <w:t xml:space="preserve"> 2018. godine u </w:t>
      </w:r>
      <w:r w:rsidR="008A5A4C">
        <w:rPr>
          <w:rFonts w:cs="Times New Roman" w:eastAsia="Times New Roman"/>
          <w:b/>
          <w:lang w:eastAsia="hr-HR"/>
        </w:rPr>
        <w:t>10,30</w:t>
      </w:r>
      <w:r w:rsidR="00174855" w:rsidRPr="005278B4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76BF" w:rsidP="00285FE8" w:rsidR="008576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A51B6D">
        <w:rPr>
          <w:rFonts w:cs="Times New Roman" w:eastAsia="Times New Roman"/>
          <w:lang w:eastAsia="hr-HR"/>
        </w:rPr>
        <w:t>petnaestom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A51B6D">
        <w:rPr>
          <w:rFonts w:cs="Times New Roman" w:eastAsia="Times New Roman"/>
          <w:lang w:eastAsia="hr-HR"/>
        </w:rPr>
        <w:t>28.927,34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5278B4" w:rsidR="005278B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285FE8" w:rsidP="005278B4" w:rsidR="00285FE8" w:rsidRPr="005278B4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5278B4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E3CB7">
        <w:rPr>
          <w:rFonts w:cs="Times New Roman" w:eastAsia="Times New Roman"/>
          <w:lang w:eastAsia="hr-HR"/>
        </w:rPr>
        <w:t xml:space="preserve">Zagrebu, </w:t>
      </w:r>
      <w:r w:rsidR="008A5A4C" w:rsidRPr="008A5A4C">
        <w:rPr>
          <w:rFonts w:cs="Times New Roman" w:eastAsia="Times New Roman"/>
          <w:lang w:eastAsia="hr-HR"/>
        </w:rPr>
        <w:t>21. studenog</w:t>
      </w:r>
      <w:r w:rsidR="00783137" w:rsidRPr="008A5A4C">
        <w:rPr>
          <w:rFonts w:cs="Times New Roman" w:eastAsia="Times New Roman"/>
          <w:lang w:eastAsia="hr-HR"/>
        </w:rPr>
        <w:t xml:space="preserve"> 2018</w:t>
      </w:r>
      <w:r w:rsidRPr="008A5A4C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E53D3D" w:rsidR="00497C79">
      <w:pPr>
        <w:pStyle w:val="Uvuenotijeloteksta"/>
        <w:ind w:firstLine="141" w:left="1983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497C79">
        <w:t>,v.r.</w:t>
      </w:r>
    </w:p>
    <w:p w:rsidRDefault="00497C79" w:rsidP="00D338FD" w:rsidR="00497C7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97C79" w:rsidP="00A14949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A14949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A14949" w:rsid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14949" w:rsidP="00A14949" w:rsidR="00A14949">
      <w:pPr>
        <w:pStyle w:val="Bezproreda"/>
      </w:pPr>
    </w:p>
    <w:p w:rsidRDefault="00A14949" w:rsidP="00497C79" w:rsidR="00A14949" w:rsidRPr="00A14949">
      <w:pPr>
        <w:pStyle w:val="Bezproreda"/>
        <w:ind w:left="720"/>
      </w:pPr>
      <w:r>
        <w:t xml:space="preserve"> </w:t>
      </w:r>
    </w:p>
    <w:sectPr w:rsidSect="00285FE8" w:rsidR="00A14949" w:rsidRPr="00A14949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8BF" w:rsidP="00537B78" w:rsidR="00F168BF">
      <w:r>
        <w:separator/>
      </w:r>
    </w:p>
  </w:endnote>
  <w:endnote w:id="0" w:type="continuationSeparator">
    <w:p w:rsidRDefault="00F168BF" w:rsidP="00537B78" w:rsidR="00F1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8BF" w:rsidP="00537B78" w:rsidR="00F168BF">
      <w:r>
        <w:separator/>
      </w:r>
    </w:p>
  </w:footnote>
  <w:footnote w:id="0" w:type="continuationSeparator">
    <w:p w:rsidRDefault="00F168BF" w:rsidP="00537B78" w:rsidR="00F1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785E63"/>
    <w:multiLevelType w:val="hybridMultilevel"/>
    <w:tmpl w:val="B9AEF64E"/>
    <w:lvl w:tplc="69F2E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9BE2A6CE"/>
    <w:lvl w:ilvl="0">
      <w:numFmt w:val="bullet"/>
      <w:pStyle w:val="ListaeSPIS"/>
      <w:lvlText w:val="-"/>
      <w:lvlJc w:val="left"/>
      <w:pPr>
        <w:tabs>
          <w:tab w:pos="680" w:val="num"/>
        </w:tabs>
        <w:ind w:firstLine="624" w:left="0"/>
      </w:pPr>
      <w:rPr>
        <w:rFonts w:eastAsiaTheme="minorHAnsi" w:cs="Times New Roman" w:hAnsi="Times New Roman" w:ascii="Times New Roman"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49796C"/>
    <w:multiLevelType w:val="hybridMultilevel"/>
    <w:tmpl w:val="2AB85798"/>
    <w:lvl w:tplc="B8A8B7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7496BE7"/>
    <w:multiLevelType w:val="hybridMultilevel"/>
    <w:tmpl w:val="A89C0FB2"/>
    <w:lvl w:tplc="DB84E6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3"/>
  </w:num>
  <w:num w:numId="3">
    <w:abstractNumId w:val="20"/>
  </w:num>
  <w:num w:numId="4">
    <w:abstractNumId w:val="44"/>
  </w:num>
  <w:num w:numId="5">
    <w:abstractNumId w:val="47"/>
  </w:num>
  <w:num w:numId="6">
    <w:abstractNumId w:val="22"/>
  </w:num>
  <w:num w:numId="7">
    <w:abstractNumId w:val="23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4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9"/>
  </w:num>
  <w:num w:numId="50">
    <w:abstractNumId w:val="15"/>
  </w:num>
  <w:num w:numId="51">
    <w:abstractNumId w:val="37"/>
  </w:num>
  <w:num w:numId="52">
    <w:abstractNumId w:val="18"/>
  </w:num>
  <w:num w:numId="53">
    <w:abstractNumId w:val="4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00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32B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3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7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8B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1E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37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9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6BF"/>
    <w:rsid w:val="00857BD1"/>
    <w:rsid w:val="0086179B"/>
    <w:rsid w:val="0086189C"/>
    <w:rsid w:val="00864512"/>
    <w:rsid w:val="008646A4"/>
    <w:rsid w:val="00865B45"/>
    <w:rsid w:val="008661C9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5A4C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692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49"/>
    <w:rsid w:val="00A17E28"/>
    <w:rsid w:val="00A21F0D"/>
    <w:rsid w:val="00A237BF"/>
    <w:rsid w:val="00A24083"/>
    <w:rsid w:val="00A25584"/>
    <w:rsid w:val="00A26C97"/>
    <w:rsid w:val="00A308D8"/>
    <w:rsid w:val="00A30B1E"/>
    <w:rsid w:val="00A30E41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B6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263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FD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0E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3E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EB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F4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BF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AEAA3-6B45-48C9-8B1D-5C46323F3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4575</properties:Characters>
  <properties:Lines>133</properties:Lines>
  <properties:Paragraphs>44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2018-11-20T12:24:00Z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2018-11-21T13:49:00Z</cp:lastPrinted>
  <dcterms:modified xmlns:xsi="http://www.w3.org/2001/XMLSchema-instance" xsi:type="dcterms:W3CDTF">2018-11-21T13:49:00Z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određuje se ročište za dražbu (St-231-2015-GUD VLAK PROJEKT-15.DRAŽBA.docx)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