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0fc9" w14:paraId="31c0fc9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211D2F">
        <w:t>NEKRETNINE LAV-PROMET, d.o.o., Narodni trg 3, Split, OIB: 96467618734</w:t>
      </w:r>
      <w:r>
        <w:t xml:space="preserve">, dana </w:t>
      </w:r>
      <w:r w:rsidR="00211D2F">
        <w:t>10</w:t>
      </w:r>
      <w:r w:rsidR="003D456E">
        <w:t>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211D2F">
        <w:t>NEKRETNINE LAV-PROMET, d.o.o., Narodni trg 3, Split, OIB: 96467618734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211D2F" w:rsidP="00211D2F" w:rsidR="00211D2F">
      <w:pPr>
        <w:ind w:firstLine="708"/>
        <w:jc w:val="both"/>
      </w:pPr>
      <w:r>
        <w:t>Predlagatelj Financijska agencija, Regionalni centar Split, Podružnica Split je prijedlogom zaprimljenim na Trgovačkom sudu u Splitu, dana 27. travnja 2016. godine predložio otvaranje stečajnog postupka nad dužnikom NEKRETNINE LAV-PROMET, d.o.o., Narodni trg 3, Split, OIB: 96467618734.</w:t>
      </w:r>
    </w:p>
    <w:p w:rsidRDefault="00211D2F" w:rsidP="00211D2F" w:rsidR="00211D2F">
      <w:pPr>
        <w:ind w:left="708"/>
        <w:jc w:val="both"/>
      </w:pPr>
    </w:p>
    <w:p w:rsidRDefault="00211D2F" w:rsidP="00211D2F" w:rsidR="00211D2F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neprekinutom razdoblju od 705 dana, u ukupnom iznosu od 34.825,15 kuna, te da prema podacima HZMO ima jednog zaposlenog,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211D2F">
        <w:t>04</w:t>
      </w:r>
      <w:r w:rsidR="00941877">
        <w:t>. siječnja 2017</w:t>
      </w:r>
      <w:r>
        <w:t xml:space="preserve">. godine određeno ročište radi rasprave o uvjetima za otvaranje stečajnog postupka za dan </w:t>
      </w:r>
      <w:r w:rsidR="00211D2F">
        <w:t>09</w:t>
      </w:r>
      <w:r w:rsidR="00941877">
        <w:t>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</w:t>
      </w:r>
      <w:r w:rsidR="00211D2F">
        <w:t>08</w:t>
      </w:r>
      <w:r w:rsidR="00941877">
        <w:t>. veljače</w:t>
      </w:r>
      <w:r>
        <w:t xml:space="preserve">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211D2F">
        <w:t>08</w:t>
      </w:r>
      <w:r w:rsidR="00941877">
        <w:t>. veljače</w:t>
      </w:r>
      <w:r>
        <w:t xml:space="preserve"> 2017. godine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941877">
        <w:t>21</w:t>
      </w:r>
      <w:r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211D2F">
        <w:t>08.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211D2F">
        <w:t>10</w:t>
      </w:r>
      <w:r w:rsidR="003D456E">
        <w:t>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3D2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211D2F">
      <w:t>1176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211D2F">
      <w:t>1176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553D2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LAV-PROMET, d.o.o.</izvorni_sadrzaj>
    <derivirana_varijabla naziv="DomainObject.Predmet.ProtustrankaFormated_1">  NEKRETNINE LAV-PROMET, d.o.o.</derivirana_varijabla>
  </DomainObject.Predmet.ProtustrankaFormated>
  <DomainObject.Predmet.ProtustrankaFormatedOIB>
    <izvorni_sadrzaj>  NEKRETNINE LAV-PROMET, d.o.o., OIB 96467618734</izvorni_sadrzaj>
    <derivirana_varijabla naziv="DomainObject.Predmet.ProtustrankaFormatedOIB_1">  NEKRETNINE LAV-PROMET, d.o.o., OIB 96467618734</derivirana_varijabla>
  </DomainObject.Predmet.ProtustrankaFormatedOIB>
  <DomainObject.Predmet.ProtustrankaFormatedWithAdress>
    <izvorni_sadrzaj> NEKRETNINE LAV-PROMET, d.o.o., Narodni  trg 3, 21000 Split</izvorni_sadrzaj>
    <derivirana_varijabla naziv="DomainObject.Predmet.ProtustrankaFormatedWithAdress_1"> NEKRETNINE LAV-PROMET, d.o.o., Narodni  trg 3, 21000 Split</derivirana_varijabla>
  </DomainObject.Predmet.ProtustrankaFormatedWithAdress>
  <DomainObject.Predmet.ProtustrankaFormatedWithAdressOIB>
    <izvorni_sadrzaj> NEKRETNINE LAV-PROMET, d.o.o., OIB 96467618734, Narodni  trg 3, 21000 Split</izvorni_sadrzaj>
    <derivirana_varijabla naziv="DomainObject.Predmet.ProtustrankaFormatedWithAdressOIB_1"> NEKRETNINE LAV-PROMET, d.o.o., OIB 96467618734, Narodni  trg 3, 21000 Split</derivirana_varijabla>
  </DomainObject.Predmet.ProtustrankaFormatedWithAdressOIB>
  <DomainObject.Predmet.ProtustrankaWithAdress>
    <izvorni_sadrzaj>NEKRETNINE LAV-PROMET, d.o.o. Narodni  trg 3, 21000 Split</izvorni_sadrzaj>
    <derivirana_varijabla naziv="DomainObject.Predmet.ProtustrankaWithAdress_1">NEKRETNINE LAV-PROMET, d.o.o. Narodni  trg 3, 21000 Split</derivirana_varijabla>
  </DomainObject.Predmet.ProtustrankaWithAdress>
  <DomainObject.Predmet.ProtustrankaWithAdressOIB>
    <izvorni_sadrzaj>NEKRETNINE LAV-PROMET, d.o.o., OIB 96467618734, Narodni  trg 3, 21000 Split</izvorni_sadrzaj>
    <derivirana_varijabla naziv="DomainObject.Predmet.ProtustrankaWithAdressOIB_1">NEKRETNINE LAV-PROMET, d.o.o., OIB 96467618734, Narodni  trg 3, 21000 Split</derivirana_varijabla>
  </DomainObject.Predmet.ProtustrankaWithAdressOIB>
  <DomainObject.Predmet.ProtustrankaNazivFormated>
    <izvorni_sadrzaj>NEKRETNINE LAV-PROMET, d.o.o.</izvorni_sadrzaj>
    <derivirana_varijabla naziv="DomainObject.Predmet.ProtustrankaNazivFormated_1">NEKRETNINE LAV-PROMET, d.o.o.</derivirana_varijabla>
  </DomainObject.Predmet.ProtustrankaNazivFormated>
  <DomainObject.Predmet.ProtustrankaNazivFormatedOIB>
    <izvorni_sadrzaj>NEKRETNINE LAV-PROMET, d.o.o., OIB 96467618734</izvorni_sadrzaj>
    <derivirana_varijabla naziv="DomainObject.Predmet.ProtustrankaNazivFormatedOIB_1">NEKRETNINE LAV-PROMET, d.o.o., OIB 96467618734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34825.15</izvorni_sadrzaj>
    <derivirana_varijabla naziv="DomainObject.Predmet.TrenutnaVrijednost_1">34825.15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NEKRETNINE LAV-PROMET, d.o.o.</item>
    </izvorni_sadrzaj>
    <derivirana_varijabla naziv="DomainObject.Predmet.ProtuStrankaListFormated_1">
      <item>NEKRETNINE LAV-PROMET, d.o.o.</item>
    </derivirana_varijabla>
  </DomainObject.Predmet.ProtuStrankaListFormated>
  <DomainObject.Predmet.ProtuStrankaListFormatedOIB>
    <izvorni_sadrzaj>
      <item>NEKRETNINE LAV-PROMET, d.o.o., OIB 96467618734</item>
    </izvorni_sadrzaj>
    <derivirana_varijabla naziv="DomainObject.Predmet.ProtuStrankaListFormatedOIB_1">
      <item>NEKRETNINE LAV-PROMET, d.o.o., OIB 96467618734</item>
    </derivirana_varijabla>
  </DomainObject.Predmet.ProtuStrankaListFormatedOIB>
  <DomainObject.Predmet.ProtuStrankaListFormatedWithAdress>
    <izvorni_sadrzaj>
      <item>NEKRETNINE LAV-PROMET, d.o.o., Narodni  trg 3, 21000 Split</item>
    </izvorni_sadrzaj>
    <derivirana_varijabla naziv="DomainObject.Predmet.ProtuStrankaListFormatedWithAdress_1">
      <item>NEKRETNINE LAV-PROMET, d.o.o., Narodni  trg 3, 21000 Split</item>
    </derivirana_varijabla>
  </DomainObject.Predmet.ProtuStrankaListFormatedWithAdress>
  <DomainObject.Predmet.ProtuStrankaListFormatedWithAdressOIB>
    <izvorni_sadrzaj>
      <item>NEKRETNINE LAV-PROMET, d.o.o., OIB 96467618734, Narodni  trg 3, 21000 Split</item>
    </izvorni_sadrzaj>
    <derivirana_varijabla naziv="DomainObject.Predmet.ProtuStrankaListFormatedWithAdressOIB_1">
      <item>NEKRETNINE LAV-PROMET, d.o.o., OIB 96467618734, Narodni  trg 3, 21000 Split</item>
    </derivirana_varijabla>
  </DomainObject.Predmet.ProtuStrankaListFormatedWithAdressOIB>
  <DomainObject.Predmet.ProtuStrankaListNazivFormated>
    <izvorni_sadrzaj>
      <item>NEKRETNINE LAV-PROMET, d.o.o.</item>
    </izvorni_sadrzaj>
    <derivirana_varijabla naziv="DomainObject.Predmet.ProtuStrankaListNazivFormated_1">
      <item>NEKRETNINE LAV-PROMET, d.o.o.</item>
    </derivirana_varijabla>
  </DomainObject.Predmet.ProtuStrankaListNazivFormated>
  <DomainObject.Predmet.ProtuStrankaListNazivFormatedOIB>
    <izvorni_sadrzaj>
      <item>NEKRETNINE LAV-PROMET, d.o.o., OIB 96467618734</item>
    </izvorni_sadrzaj>
    <derivirana_varijabla naziv="DomainObject.Predmet.ProtuStrankaListNazivFormatedOIB_1">
      <item>NEKRETNINE LAV-PROMET, d.o.o., OIB 96467618734</item>
    </derivirana_varijabla>
  </DomainObject.Predmet.ProtuStrankaListNazivFormatedOIB>
  <DomainObject.Predmet.OstaliListFormated>
    <izvorni_sadrzaj>
      <item>Marko Plazonja</item>
    </izvorni_sadrzaj>
    <derivirana_varijabla naziv="DomainObject.Predmet.OstaliListFormated_1">
      <item>Marko Plazonja</item>
    </derivirana_varijabla>
  </DomainObject.Predmet.OstaliListFormated>
  <DomainObject.Predmet.OstaliListFormatedOIB>
    <izvorni_sadrzaj>
      <item>Marko Plazonja, OIB 09830548828</item>
    </izvorni_sadrzaj>
    <derivirana_varijabla naziv="DomainObject.Predmet.OstaliListFormatedOIB_1">
      <item>Marko Plazonja, OIB 09830548828</item>
    </derivirana_varijabla>
  </DomainObject.Predmet.OstaliListFormatedOIB>
  <DomainObject.Predmet.OstaliListFormatedWithAdress>
    <izvorni_sadrzaj>
      <item>Marko Plazonja, Pujanke 24, 21000 Split</item>
    </izvorni_sadrzaj>
    <derivirana_varijabla naziv="DomainObject.Predmet.OstaliListFormatedWithAdress_1">
      <item>Marko Plazonja, Pujanke 24, 21000 Split</item>
    </derivirana_varijabla>
  </DomainObject.Predmet.OstaliListFormatedWithAdress>
  <DomainObject.Predmet.OstaliListFormatedWithAdressOIB>
    <izvorni_sadrzaj>
      <item>Marko Plazonja, OIB 09830548828, Pujanke 24, 21000 Split</item>
    </izvorni_sadrzaj>
    <derivirana_varijabla naziv="DomainObject.Predmet.OstaliListFormatedWithAdressOIB_1">
      <item>Marko Plazonja, OIB 09830548828, Pujanke 24, 21000 Split</item>
    </derivirana_varijabla>
  </DomainObject.Predmet.OstaliListFormatedWithAdressOIB>
  <DomainObject.Predmet.OstaliListNazivFormated>
    <izvorni_sadrzaj>
      <item>Marko Plazonja</item>
    </izvorni_sadrzaj>
    <derivirana_varijabla naziv="DomainObject.Predmet.OstaliListNazivFormated_1">
      <item>Marko Plazonja</item>
    </derivirana_varijabla>
  </DomainObject.Predmet.OstaliListNazivFormated>
  <DomainObject.Predmet.OstaliListNazivFormatedOIB>
    <izvorni_sadrzaj>
      <item>Marko Plazonja, OIB 09830548828</item>
    </izvorni_sadrzaj>
    <derivirana_varijabla naziv="DomainObject.Predmet.OstaliListNazivFormatedOIB_1">
      <item>Marko Plazonja, OIB 09830548828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NEKRETNINE LAV-PROMET, d.o.o.</izvorni_sadrzaj>
    <derivirana_varijabla naziv="DomainObject.Predmet.ProtustrankaIDrugi_1">NEKRETNINE LAV-PROMET,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NEKRETNINE LAV-PROMET, d.o.o., OIB 96467618734, Narodni  trg 3, 21000 Split</izvorni_sadrzaj>
    <derivirana_varijabla naziv="DomainObject.Predmet.ProtustrankaIDrugiAdressOIB_1">NEKRETNINE LAV-PROMET, d.o.o., OIB 96467618734, Narodni  trg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LAV-PROMET, d.o.o.</item>
      <item>FINANCIJSKA AGENCIJA, RC SPLIT</item>
      <item>Marko Plazonja</item>
    </izvorni_sadrzaj>
    <derivirana_varijabla naziv="DomainObject.Predmet.SudioniciListNaziv_1">
      <item>NEKRETNINE LAV-PROMET, d.o.o.</item>
      <item>FINANCIJSKA AGENCIJA, RC SPLIT</item>
      <item>Marko Plazonja</item>
    </derivirana_varijabla>
  </DomainObject.Predmet.SudioniciListNaziv>
  <DomainObject.Predmet.SudioniciListAdressOIB>
    <izvorni_sadrzaj>
      <item>NEKRETNINE LAV-PROMET, d.o.o., OIB 96467618734, Narodni  trg 3,21000 Split</item>
      <item>FINANCIJSKA AGENCIJA, RC SPLIT, OIB 85821130368, Mažuranićevo šetalište 24 b,21000 Split</item>
      <item>Marko Plazonja, OIB 09830548828, Pujanke 24,21000 Split</item>
    </izvorni_sadrzaj>
    <derivirana_varijabla naziv="DomainObject.Predmet.SudioniciListAdressOIB_1">
      <item>NEKRETNINE LAV-PROMET, d.o.o., OIB 96467618734, Narodni  trg 3,21000 Split</item>
      <item>FINANCIJSKA AGENCIJA, RC SPLIT, OIB 85821130368, Mažuranićevo šetalište 24 b,21000 Split</item>
      <item>Marko Plazonja, OIB 09830548828, Pujanke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96467618734</item>
      <item>, OIB 09830548828</item>
    </izvorni_sadrzaj>
    <derivirana_varijabla naziv="DomainObject.Predmet.SudioniciListNazivOIB_1">
      <item>, OIB 85821130368</item>
      <item>, OIB 96467618734</item>
      <item>, OIB 09830548828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D0FAD-4177-4331-892D-67E1209DC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448</properties:Words>
  <properties:Characters>2431</properties:Characters>
  <properties:Lines>74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2017-02-08T13:44:00Z</cp:lastPrinted>
  <dcterms:modified xmlns:xsi="http://www.w3.org/2001/XMLSchema-instance" xsi:type="dcterms:W3CDTF">2017-02-10T08:42:00Z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