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78f17" w14:paraId="6e78f17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B35A41">
        <w:t>2017/16-13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B35A41">
        <w:t>ESPADA d.o.o. za proizvodnju i trgovinu, Tenja, V. Mačeka 23, MBS: 030102246, OIB: 98581498916</w:t>
      </w:r>
      <w:r w:rsidRPr="00D14516">
        <w:t>,</w:t>
      </w:r>
      <w:r>
        <w:t xml:space="preserve"> dana </w:t>
      </w:r>
      <w:r w:rsidR="00B35A41">
        <w:t>13</w:t>
      </w:r>
      <w:r w:rsidR="000E06CF">
        <w:t xml:space="preserve">. </w:t>
      </w:r>
      <w:r w:rsidR="00B35A41">
        <w:t>travnja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</w:t>
      </w:r>
      <w:r w:rsidR="00AB096E" w:rsidRPr="00AB096E">
        <w:rPr>
          <w:b/>
        </w:rPr>
        <w:t xml:space="preserve"> </w:t>
      </w:r>
      <w:r w:rsidR="00B35A41">
        <w:t xml:space="preserve">Nenad Drašković, OIB: 60109043406, Tenja, Ulica Svete Ane 51, </w:t>
      </w:r>
      <w:r w:rsidR="00393CCB">
        <w:t xml:space="preserve"> </w:t>
      </w:r>
      <w:r>
        <w:t xml:space="preserve">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B35A41">
        <w:t>1.000,00</w:t>
      </w:r>
      <w:r w:rsidR="00C06AA6" w:rsidRPr="003E6B02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35A41">
        <w:t>2017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B35A41">
        <w:t>Nenad Drašković, OIB: 60109043406, Tenja, Svete Ane 51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</w:t>
      </w:r>
      <w:r w:rsidR="00B35A41">
        <w:t>1.000,00</w:t>
      </w:r>
      <w:r w:rsidRPr="003E6B02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35A41">
        <w:t>2017-</w:t>
      </w:r>
      <w:r w:rsidR="007D3892" w:rsidRPr="003E6B02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B35A41">
        <w:t>Nenad Drašković, OIB: 60109043406, Tenja, Svete Ane 51,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B35A41">
        <w:t>Nenad Drašković, OIB: 60109043406, Tenja, Svete Ane 51,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393CCB" w:rsidP="000E06CF" w:rsidR="00393CCB">
      <w:pPr>
        <w:tabs>
          <w:tab w:pos="7455" w:val="left"/>
          <w:tab w:pos="9072" w:val="right"/>
        </w:tabs>
        <w:jc w:val="right"/>
      </w:pPr>
    </w:p>
    <w:p w:rsidRDefault="00393CCB" w:rsidP="000E06CF" w:rsidR="00393CCB">
      <w:pPr>
        <w:tabs>
          <w:tab w:pos="7455" w:val="left"/>
          <w:tab w:pos="9072" w:val="right"/>
        </w:tabs>
        <w:jc w:val="right"/>
      </w:pP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t xml:space="preserve">   Broj: 6 St-</w:t>
      </w:r>
      <w:r w:rsidR="00B35A41">
        <w:t>2017/16-13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B35A41">
        <w:rPr>
          <w:bCs/>
        </w:rPr>
        <w:t>24</w:t>
      </w:r>
      <w:r w:rsidR="00393CCB">
        <w:rPr>
          <w:bCs/>
        </w:rPr>
        <w:t>.</w:t>
      </w:r>
      <w:r w:rsidR="003E6B02">
        <w:rPr>
          <w:bCs/>
        </w:rPr>
        <w:t xml:space="preserve"> </w:t>
      </w:r>
      <w:r w:rsidR="00B35A41">
        <w:rPr>
          <w:bCs/>
        </w:rPr>
        <w:t>lipnja</w:t>
      </w:r>
      <w:r w:rsidR="00393CCB">
        <w:rPr>
          <w:bCs/>
        </w:rPr>
        <w:t xml:space="preserve"> 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B35A41">
        <w:t>ESPADA d.o.o. za proizvodnju i trgovinu, Tenja, V. Mačeka 23, MBS: 030102246, OIB: 98581498916,</w:t>
      </w:r>
      <w:r w:rsidR="003E6B02">
        <w:t xml:space="preserve">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B35A41" w:rsidP="007E6D1A" w:rsidR="007E6D1A">
      <w:pPr>
        <w:jc w:val="both"/>
      </w:pPr>
      <w:r>
        <w:tab/>
        <w:t>Zaključkom St-2017</w:t>
      </w:r>
      <w:r w:rsidR="007D3892">
        <w:t xml:space="preserve">/16 od </w:t>
      </w:r>
      <w:r>
        <w:t>11.</w:t>
      </w:r>
      <w:r w:rsidR="00F647E9">
        <w:t xml:space="preserve"> </w:t>
      </w:r>
      <w:r>
        <w:t>studenog</w:t>
      </w:r>
      <w:r w:rsidR="000E06CF">
        <w:t xml:space="preserve"> </w:t>
      </w:r>
      <w:r w:rsidR="00393CCB">
        <w:t>201</w:t>
      </w:r>
      <w:r>
        <w:t>6</w:t>
      </w:r>
      <w:r w:rsidR="007D3892">
        <w:t>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>
        <w:t>Nenad Drašković, OIB: 60109043406, Tenja, Svete Ane 51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AB096E">
        <w:t xml:space="preserve">ljučkom od </w:t>
      </w:r>
      <w:r>
        <w:t>15</w:t>
      </w:r>
      <w:r w:rsidR="004248AC">
        <w:t xml:space="preserve">. </w:t>
      </w:r>
      <w:r>
        <w:t>veljače</w:t>
      </w:r>
      <w:r w:rsidR="00F647E9">
        <w:t xml:space="preserve">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>
        <w:t>4.000,00</w:t>
      </w:r>
      <w:r w:rsidR="007E6D1A">
        <w:t xml:space="preserve">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B35A41">
        <w:t>2017</w:t>
      </w:r>
      <w:r w:rsidR="007D3892">
        <w:t>/16</w:t>
      </w:r>
      <w:r w:rsidR="004C05DB">
        <w:t xml:space="preserve"> od </w:t>
      </w:r>
      <w:r w:rsidR="00AB096E">
        <w:t>11</w:t>
      </w:r>
      <w:r w:rsidR="000E06CF">
        <w:t>.</w:t>
      </w:r>
      <w:r w:rsidR="00AB096E">
        <w:t xml:space="preserve"> studenoga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B35A41">
        <w:t xml:space="preserve">Nenad Drašković, OIB: 60109043406, Tenja, Svete Ane 51, </w:t>
      </w:r>
      <w:r w:rsidR="005C6153">
        <w:t>zaprimila</w:t>
      </w:r>
      <w:r w:rsidR="009B0234">
        <w:t xml:space="preserve"> je dana </w:t>
      </w:r>
      <w:r w:rsidR="00AB096E">
        <w:t>17</w:t>
      </w:r>
      <w:r w:rsidR="00EF648D">
        <w:t xml:space="preserve">. </w:t>
      </w:r>
      <w:r w:rsidR="00AB096E">
        <w:t>studenog</w:t>
      </w:r>
      <w:r w:rsidR="00BE1E4D">
        <w:t>a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174EB4">
        <w:t>a</w:t>
      </w:r>
      <w:r w:rsidR="00AB096E">
        <w:t xml:space="preserve"> zaključak od </w:t>
      </w:r>
      <w:r w:rsidR="00997AD4">
        <w:t>15</w:t>
      </w:r>
      <w:r w:rsidR="00BE1E4D">
        <w:t xml:space="preserve">. </w:t>
      </w:r>
      <w:r w:rsidR="00997AD4">
        <w:t xml:space="preserve">veljače </w:t>
      </w:r>
      <w:r w:rsidR="004248AC">
        <w:t xml:space="preserve"> 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AB096E">
        <w:t>1</w:t>
      </w:r>
      <w:r w:rsidR="00997AD4">
        <w:t>7</w:t>
      </w:r>
      <w:r w:rsidR="004248AC">
        <w:t xml:space="preserve">. </w:t>
      </w:r>
      <w:r w:rsidR="00AB096E">
        <w:t>veljače</w:t>
      </w:r>
      <w:r w:rsidR="004248AC">
        <w:t xml:space="preserve"> 2017. g.</w:t>
      </w:r>
      <w:r w:rsidR="00BE1E4D">
        <w:t xml:space="preserve"> </w:t>
      </w:r>
      <w:r w:rsidR="00D373B7">
        <w:t>a</w:t>
      </w:r>
      <w:r w:rsidR="00AB096E">
        <w:t xml:space="preserve"> što je utvrđeno uvidom u povratnice koje se nalaze u spisu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997AD4">
        <w:t>13</w:t>
      </w:r>
      <w:r w:rsidR="000E06CF">
        <w:t xml:space="preserve">. </w:t>
      </w:r>
      <w:r w:rsidR="00997AD4">
        <w:t>travnja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97AD4" w:rsidP="007E6D1A" w:rsidR="007E6D1A">
      <w:r>
        <w:t>Gordana Harc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997AD4" w:rsidP="007E6D1A" w:rsidR="007E6D1A">
      <w:pPr>
        <w:numPr>
          <w:ilvl w:val="0"/>
          <w:numId w:val="11"/>
        </w:numPr>
      </w:pPr>
      <w:r>
        <w:t>R</w:t>
      </w:r>
      <w:r w:rsidR="00477781">
        <w:t>-</w:t>
      </w:r>
      <w:r>
        <w:t>28</w:t>
      </w:r>
      <w:r w:rsidR="009B0234">
        <w:t>.</w:t>
      </w:r>
      <w:r>
        <w:t>6</w:t>
      </w:r>
      <w:r w:rsidR="001A03D3">
        <w:t>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7E9" w:rsidP="00C06AA6" w:rsidR="00F647E9">
      <w:r>
        <w:separator/>
      </w:r>
    </w:p>
  </w:endnote>
  <w:endnote w:id="0" w:type="continuationSeparator">
    <w:p w:rsidRDefault="00F647E9" w:rsidP="00C06AA6" w:rsidR="00F6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7E9" w:rsidP="00C06AA6" w:rsidR="00F647E9">
      <w:r>
        <w:separator/>
      </w:r>
    </w:p>
  </w:footnote>
  <w:footnote w:id="0" w:type="continuationSeparator">
    <w:p w:rsidRDefault="00F647E9" w:rsidP="00C06AA6" w:rsidR="00F6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7E9" w:rsidR="00F647E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30FD">
      <w:rPr>
        <w:noProof/>
      </w:rPr>
      <w:t>2</w:t>
    </w:r>
    <w:r>
      <w:fldChar w:fldCharType="end"/>
    </w:r>
  </w:p>
  <w:p w:rsidRDefault="00F647E9" w:rsidR="00F647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03D3"/>
    <w:rsid w:val="001A70D8"/>
    <w:rsid w:val="001C73F4"/>
    <w:rsid w:val="001C7F1E"/>
    <w:rsid w:val="001E375C"/>
    <w:rsid w:val="001F430D"/>
    <w:rsid w:val="00200C6A"/>
    <w:rsid w:val="00252153"/>
    <w:rsid w:val="00261E9B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93CCB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0666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7F54A7"/>
    <w:rsid w:val="00814537"/>
    <w:rsid w:val="00817C66"/>
    <w:rsid w:val="00821819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430FD"/>
    <w:rsid w:val="00956241"/>
    <w:rsid w:val="00980E4D"/>
    <w:rsid w:val="00997AD4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A6B6E"/>
    <w:rsid w:val="00AB096E"/>
    <w:rsid w:val="00AD05E2"/>
    <w:rsid w:val="00AE7F6B"/>
    <w:rsid w:val="00B24B41"/>
    <w:rsid w:val="00B35A41"/>
    <w:rsid w:val="00B652CA"/>
    <w:rsid w:val="00B659E8"/>
    <w:rsid w:val="00B82540"/>
    <w:rsid w:val="00B91BAA"/>
    <w:rsid w:val="00B95B20"/>
    <w:rsid w:val="00B9732B"/>
    <w:rsid w:val="00BB086F"/>
    <w:rsid w:val="00BE1E4D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373B7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3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B0AB6-F1B3-4F74-9502-224EE2BBA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648</properties:Words>
  <properties:Characters>3325</properties:Characters>
  <properties:Lines>98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2017-04-13T10:42:00Z</dcterms:created>
  <dc:creator>Korisnik</dc:creator>
  <cp:lastModifiedBy>Gordana Harc</cp:lastModifiedBy>
  <cp:lastPrinted>2017-04-13T10:41:00Z</cp:lastPrinted>
  <dcterms:modified xmlns:xsi="http://www.w3.org/2001/XMLSchema-instance" xsi:type="dcterms:W3CDTF">2017-04-13T10:47:00Z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