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b50d" w14:paraId="460b50d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FC6FDE">
        <w:t>503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FC6FDE">
        <w:t>Poljoprivredno turističko obrtnička zadruga NAŠI OTOCI, Betina, Trg Dragutina Bilića 1, OIB: 99994292986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B4DE6">
        <w:t>2</w:t>
      </w:r>
      <w:r w:rsidR="00A7004F">
        <w:t>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FC6FDE">
        <w:t>Poljoprivredno turističko obrtnička zadruga NAŠI OTOCI, Betina, Trg Dragutina Bilića 1, OIB: 99994292986</w:t>
      </w:r>
      <w:r w:rsidR="007046CC">
        <w:t xml:space="preserve">, sa danom </w:t>
      </w:r>
      <w:r>
        <w:t>2</w:t>
      </w:r>
      <w:r w:rsidR="00A7004F">
        <w:t>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A7004F">
        <w:t>Hrvoje Kraljičković iz Zagreba, Trg hrvatskih velikana 4, OIB: 63875916042.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 </w:t>
      </w:r>
      <w:r w:rsidR="00FC6FDE">
        <w:t>Poljoprivredno turističko obrtnička zadruga NAŠI OTOCI, Betina, Trg Dragutina Bilića 1, OIB: 99994292986</w:t>
      </w:r>
      <w:r>
        <w:t xml:space="preserve">, sa danom </w:t>
      </w:r>
      <w:r w:rsidR="00EB4DE6">
        <w:t>2</w:t>
      </w:r>
      <w:r w:rsidR="00A7004F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ind w:firstLine="708"/>
        <w:jc w:val="both"/>
      </w:pPr>
      <w:r>
        <w:t xml:space="preserve">Dana </w:t>
      </w:r>
      <w:r w:rsidR="00EB4DE6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FC6FDE">
        <w:t>Poljoprivredno turističko obrtnička zadruga NAŠI OTOCI, Betina, Trg Dragutina Bilića 1, OIB: 99994292986</w:t>
      </w:r>
      <w:r>
        <w:t>.</w:t>
      </w:r>
    </w:p>
    <w:p w:rsidRDefault="007046CC" w:rsidP="007046CC" w:rsidR="007046CC"/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FC6FDE">
        <w:t>503</w:t>
      </w:r>
      <w:r>
        <w:t>/2015</w:t>
      </w:r>
      <w:r w:rsidR="007046CC">
        <w:t xml:space="preserve"> od dana </w:t>
      </w:r>
      <w:r w:rsidR="00A4361C">
        <w:t>04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7866BC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0D52FA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A4361C">
        <w:t>04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4361C">
        <w:t>2</w:t>
      </w:r>
      <w:r w:rsidR="00A7004F">
        <w:t>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00" w:rsidP="00EB4DE6" w:rsidR="00716F00">
      <w:r>
        <w:separator/>
      </w:r>
    </w:p>
  </w:endnote>
  <w:endnote w:id="0" w:type="continuationSeparator">
    <w:p w:rsidRDefault="00716F00" w:rsidP="00EB4DE6" w:rsidR="00716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00" w:rsidP="00EB4DE6" w:rsidR="00716F00">
      <w:r>
        <w:separator/>
      </w:r>
    </w:p>
  </w:footnote>
  <w:footnote w:id="0" w:type="continuationSeparator">
    <w:p w:rsidRDefault="00716F00" w:rsidP="00EB4DE6" w:rsidR="00716F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435396">
      <w:rPr>
        <w:noProof/>
      </w:rPr>
      <w:t>2</w:t>
    </w:r>
    <w:r>
      <w:fldChar w:fldCharType="end"/>
    </w:r>
    <w:r>
      <w:t xml:space="preserve">                            </w:t>
    </w:r>
    <w:r w:rsidR="00FC6FDE">
      <w:t xml:space="preserve">                        9 St-503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377E9"/>
    <w:rsid w:val="0004786B"/>
    <w:rsid w:val="00055A9B"/>
    <w:rsid w:val="000D52FA"/>
    <w:rsid w:val="002A577B"/>
    <w:rsid w:val="003038A0"/>
    <w:rsid w:val="00331090"/>
    <w:rsid w:val="00347B56"/>
    <w:rsid w:val="00435396"/>
    <w:rsid w:val="00527C04"/>
    <w:rsid w:val="005944A7"/>
    <w:rsid w:val="005E077C"/>
    <w:rsid w:val="007046CC"/>
    <w:rsid w:val="00716F00"/>
    <w:rsid w:val="007866BC"/>
    <w:rsid w:val="00940D44"/>
    <w:rsid w:val="00990F8B"/>
    <w:rsid w:val="009E768C"/>
    <w:rsid w:val="00A05719"/>
    <w:rsid w:val="00A4361C"/>
    <w:rsid w:val="00A7004F"/>
    <w:rsid w:val="00AC5066"/>
    <w:rsid w:val="00C84E3C"/>
    <w:rsid w:val="00CB4E78"/>
    <w:rsid w:val="00EB4DE6"/>
    <w:rsid w:val="00FC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0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F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F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F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F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0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F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F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F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F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St-503/2015</izvorni_sadrzaj>
    <derivirana_varijabla naziv="DomainObject.Predmet.OznakaBroj_1">St-503/2015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turističko obrtnička zadruga NAŠI OTOCI</izvorni_sadrzaj>
    <derivirana_varijabla naziv="DomainObject.Predmet.ProtustrankaFormated_1">  Poljoprivredno turističko obrtnička zadruga NAŠI OTOCI</derivirana_varijabla>
  </DomainObject.Predmet.ProtustrankaFormated>
  <DomainObject.Predmet.ProtustrankaFormatedOIB>
    <izvorni_sadrzaj>  Poljoprivredno turističko obrtnička zadruga NAŠI OTOCI, OIB 99994292986</izvorni_sadrzaj>
    <derivirana_varijabla naziv="DomainObject.Predmet.ProtustrankaFormatedOIB_1">  Poljoprivredno turističko obrtnička zadruga NAŠI OTOCI, OIB 99994292986</derivirana_varijabla>
  </DomainObject.Predmet.ProtustrankaFormatedOIB>
  <DomainObject.Predmet.ProtustrankaFormatedWithAdress>
    <izvorni_sadrzaj> Poljoprivredno turističko obrtnička zadruga NAŠI OTOCI, Trg Dragutina Bilića 1, 22243 Betina</izvorni_sadrzaj>
    <derivirana_varijabla naziv="DomainObject.Predmet.ProtustrankaFormatedWithAdress_1"> Poljoprivredno turističko obrtnička zadruga NAŠI OTOCI, Trg Dragutina Bilića 1, 22243 Betina</derivirana_varijabla>
  </DomainObject.Predmet.ProtustrankaFormatedWithAdress>
  <DomainObject.Predmet.ProtustrankaFormatedWithAdressOIB>
    <izvorni_sadrzaj> Poljoprivredno turističko obrtnička zadruga NAŠI OTOCI, OIB 99994292986, Trg Dragutina Bilića 1, 22243 Betina</izvorni_sadrzaj>
    <derivirana_varijabla naziv="DomainObject.Predmet.ProtustrankaFormatedWithAdressOIB_1"> Poljoprivredno turističko obrtnička zadruga NAŠI OTOCI, OIB 99994292986, Trg Dragutina Bilića 1, 22243 Betina</derivirana_varijabla>
  </DomainObject.Predmet.ProtustrankaFormatedWithAdressOIB>
  <DomainObject.Predmet.ProtustrankaWithAdress>
    <izvorni_sadrzaj>Poljoprivredno turističko obrtnička zadruga NAŠI OTOCI Trg Dragutina Bilića 1, 22243 Betina</izvorni_sadrzaj>
    <derivirana_varijabla naziv="DomainObject.Predmet.ProtustrankaWithAdress_1">Poljoprivredno turističko obrtnička zadruga NAŠI OTOCI Trg Dragutina Bilića 1, 22243 Betina</derivirana_varijabla>
  </DomainObject.Predmet.ProtustrankaWithAdress>
  <DomainObject.Predmet.ProtustrankaWithAdressOIB>
    <izvorni_sadrzaj>Poljoprivredno turističko obrtnička zadruga NAŠI OTOCI, OIB 99994292986, Trg Dragutina Bilića 1, 22243 Betina</izvorni_sadrzaj>
    <derivirana_varijabla naziv="DomainObject.Predmet.ProtustrankaWithAdressOIB_1">Poljoprivredno turističko obrtnička zadruga NAŠI OTOCI, OIB 99994292986, Trg Dragutina Bilića 1, 22243 Betina</derivirana_varijabla>
  </DomainObject.Predmet.ProtustrankaWithAdressOIB>
  <DomainObject.Predmet.ProtustrankaNazivFormated>
    <izvorni_sadrzaj>Poljoprivredno turističko obrtnička zadruga NAŠI OTOCI</izvorni_sadrzaj>
    <derivirana_varijabla naziv="DomainObject.Predmet.ProtustrankaNazivFormated_1">Poljoprivredno turističko obrtnička zadruga NAŠI OTOCI</derivirana_varijabla>
  </DomainObject.Predmet.ProtustrankaNazivFormated>
  <DomainObject.Predmet.ProtustrankaNazivFormatedOIB>
    <izvorni_sadrzaj>Poljoprivredno turističko obrtnička zadruga NAŠI OTOCI, OIB 99994292986</izvorni_sadrzaj>
    <derivirana_varijabla naziv="DomainObject.Predmet.ProtustrankaNazivFormatedOIB_1">Poljoprivredno turističko obrtnička zadruga NAŠI OTOCI, OIB 99994292986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Poljoprivredno turističko obrtnička zadruga NAŠI OTOCI</item>
    </izvorni_sadrzaj>
    <derivirana_varijabla naziv="DomainObject.Predmet.ProtuStrankaListFormated_1">
      <item>Poljoprivredno turističko obrtnička zadruga NAŠI OTOCI</item>
    </derivirana_varijabla>
  </DomainObject.Predmet.ProtuStrankaListFormated>
  <DomainObject.Predmet.ProtuStrankaListFormatedOIB>
    <izvorni_sadrzaj>
      <item>Poljoprivredno turističko obrtnička zadruga NAŠI OTOCI, OIB 99994292986</item>
    </izvorni_sadrzaj>
    <derivirana_varijabla naziv="DomainObject.Predmet.ProtuStrankaListFormatedOIB_1">
      <item>Poljoprivredno turističko obrtnička zadruga NAŠI OTOCI, OIB 99994292986</item>
    </derivirana_varijabla>
  </DomainObject.Predmet.ProtuStrankaListFormatedOIB>
  <DomainObject.Predmet.ProtuStrankaListFormatedWithAdress>
    <izvorni_sadrzaj>
      <item>Poljoprivredno turističko obrtnička zadruga NAŠI OTOCI, Trg Dragutina Bilića 1, 22243 Betina</item>
    </izvorni_sadrzaj>
    <derivirana_varijabla naziv="DomainObject.Predmet.ProtuStrankaListFormatedWithAdress_1">
      <item>Poljoprivredno turističko obrtnička zadruga NAŠI OTOCI, Trg Dragutina Bilića 1, 22243 Betina</item>
    </derivirana_varijabla>
  </DomainObject.Predmet.ProtuStrankaListFormatedWithAdress>
  <DomainObject.Predmet.ProtuStrankaListFormatedWithAdressOIB>
    <izvorni_sadrzaj>
      <item>Poljoprivredno turističko obrtnička zadruga NAŠI OTOCI, OIB 99994292986, Trg Dragutina Bilića 1, 22243 Betina</item>
    </izvorni_sadrzaj>
    <derivirana_varijabla naziv="DomainObject.Predmet.ProtuStrankaListFormatedWithAdressOIB_1">
      <item>Poljoprivredno turističko obrtnička zadruga NAŠI OTOCI, OIB 99994292986, Trg Dragutina Bilića 1, 22243 Betina</item>
    </derivirana_varijabla>
  </DomainObject.Predmet.ProtuStrankaListFormatedWithAdressOIB>
  <DomainObject.Predmet.ProtuStrankaListNazivFormated>
    <izvorni_sadrzaj>
      <item>Poljoprivredno turističko obrtnička zadruga NAŠI OTOCI</item>
    </izvorni_sadrzaj>
    <derivirana_varijabla naziv="DomainObject.Predmet.ProtuStrankaListNazivFormated_1">
      <item>Poljoprivredno turističko obrtnička zadruga NAŠI OTOCI</item>
    </derivirana_varijabla>
  </DomainObject.Predmet.ProtuStrankaListNazivFormated>
  <DomainObject.Predmet.ProtuStrankaListNazivFormatedOIB>
    <izvorni_sadrzaj>
      <item>Poljoprivredno turističko obrtnička zadruga NAŠI OTOCI, OIB 99994292986</item>
    </izvorni_sadrzaj>
    <derivirana_varijabla naziv="DomainObject.Predmet.ProtuStrankaListNazivFormatedOIB_1">
      <item>Poljoprivredno turističko obrtnička zadruga NAŠI OTOCI, OIB 99994292986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Poljoprivredno turističko obrtnička zadruga NAŠI OTOCI</izvorni_sadrzaj>
    <derivirana_varijabla naziv="DomainObject.Predmet.ProtustrankaIDrugi_1">Poljoprivredno turističko obrtnička zadruga NAŠI OTOCI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Poljoprivredno turističko obrtnička zadruga NAŠI OTOCI, OIB 99994292986, Trg Dragutina Bilića 1, 22243 Betina</izvorni_sadrzaj>
    <derivirana_varijabla naziv="DomainObject.Predmet.ProtustrankaIDrugiAdressOIB_1">Poljoprivredno turističko obrtnička zadruga NAŠI OTOCI, OIB 99994292986, Trg Dragutina Bilića 1,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Poljoprivredno turističko obrtnička zadruga NAŠI OTOCI</item>
    </izvorni_sadrzaj>
    <derivirana_varijabla naziv="DomainObject.Predmet.SudioniciListNaziv_1">
      <item>FINA - Podružnica Šibenik</item>
      <item>Poljoprivredno turističko obrtnička zadruga NAŠI OTOCI</item>
    </derivirana_varijabla>
  </DomainObject.Predmet.SudioniciListNaziv>
  <DomainObject.Predmet.SudioniciListAdressOIB>
    <izvorni_sadrzaj>
      <item>FINA - Podružnica Šibenik, OIB 85821130368, Perivoj L. Marune 1,22000 Šibenik</item>
      <item>Poljoprivredno turističko obrtnička zadruga NAŠI OTOCI, OIB 99994292986, Trg Dragutina Bilića 1,22243 Betina</item>
    </izvorni_sadrzaj>
    <derivirana_varijabla naziv="DomainObject.Predmet.SudioniciListAdressOIB_1">
      <item>FINA - Podružnica Šibenik, OIB 85821130368, Perivoj L. Marune 1,22000 Šibenik</item>
      <item>Poljoprivredno turističko obrtnička zadruga NAŠI OTOCI, OIB 99994292986, Trg Dragutina Bilića 1,22243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99994292986</item>
    </izvorni_sadrzaj>
    <derivirana_varijabla naziv="DomainObject.Predmet.SudioniciListNazivOIB_1">
      <item>, OIB 85821130368</item>
      <item>, OIB 99994292986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476</properties:Words>
  <properties:Characters>2652</properties:Characters>
  <properties:Lines>96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2015-12-28T10:28:00Z</dcterms:created>
  <dc:creator>mgulin1</dc:creator>
  <cp:keywords/>
  <cp:lastModifiedBy>Katarina Benić</cp:lastModifiedBy>
  <cp:lastPrinted>2015-12-28T11:27:00Z</cp:lastPrinted>
  <dcterms:modified xmlns:xsi="http://www.w3.org/2001/XMLSchema-instance" xsi:type="dcterms:W3CDTF">2015-12-28T11:27:00Z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