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b5893" w14:paraId="01b5893" w:rsidRDefault="00B81ACC" w:rsidP="00B81ACC" w:rsidR="00B81ACC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ACC" w:rsidP="00B81ACC" w:rsidR="00B81ACC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B81ACC" w:rsidP="00B81ACC" w:rsidR="00B81ACC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B81ACC" w:rsidP="00B81ACC" w:rsidR="00B81ACC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</w:p>
    <w:p w:rsidRDefault="00B81ACC" w:rsidP="00B81ACC" w:rsidR="00B81ACC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81ACC" w:rsidP="00B81ACC" w:rsidR="00B81ACC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B81ACC" w:rsidP="00B81ACC" w:rsidR="00B81ACC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81ACC" w:rsidP="00B81ACC" w:rsidR="00B81ACC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B81ACC" w:rsidP="00B81ACC" w:rsidR="00B81ACC">
      <w:pPr>
        <w:pStyle w:val="Odlomakpopisa"/>
        <w:ind w:left="0"/>
      </w:pPr>
    </w:p>
    <w:p w:rsidRDefault="00B81ACC" w:rsidP="00F36700" w:rsidR="00B81ACC">
      <w:pPr>
        <w:pStyle w:val="Odlomakpopisa"/>
        <w:ind w:left="0"/>
        <w:jc w:val="both"/>
      </w:pPr>
      <w:r>
        <w:tab/>
        <w:t xml:space="preserve">Trgovački sud u Zagrebu, po sudskoj savjetnici toga suda Tihani Božičević, </w:t>
      </w:r>
      <w:r w:rsidRPr="00F36700">
        <w:rPr>
          <w:lang w:val="en-GB"/>
        </w:rPr>
        <w:t xml:space="preserve">u stečajnom predmetu povodom zahtjeva </w:t>
      </w:r>
      <w:r>
        <w:t>FINANCIJSKE AGENCIJE, za provedbu skraćenog stečajnog postupka nad dužnikom</w:t>
      </w:r>
      <w:r w:rsidR="00F36700">
        <w:t xml:space="preserve"> RADIMO ZA VAS ČIBARIĆ j.d.o.o., Sesvete, Kobiljačka 105, MBS: 080883270, OIB: 68347708431</w:t>
      </w:r>
      <w:r>
        <w:t>, dana 18. srpnja 2017.,</w:t>
      </w:r>
    </w:p>
    <w:p w:rsidRDefault="00B81ACC" w:rsidP="00B81ACC" w:rsidR="00B81AC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81ACC" w:rsidP="00B81ACC" w:rsidR="00B81ACC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 j e </w:t>
      </w:r>
    </w:p>
    <w:p w:rsidRDefault="00B81ACC" w:rsidP="00B81ACC" w:rsidR="00B81ACC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B81ACC" w:rsidP="00B81ACC" w:rsidR="00B81ACC">
      <w:pPr>
        <w:pStyle w:val="Odlomakpopisa"/>
        <w:overflowPunct w:val="false"/>
        <w:autoSpaceDE w:val="false"/>
        <w:autoSpaceDN w:val="false"/>
        <w:adjustRightInd w:val="false"/>
        <w:ind w:left="0"/>
        <w:jc w:val="both"/>
      </w:pPr>
      <w:r>
        <w:t>I</w:t>
      </w:r>
      <w:r>
        <w:tab/>
        <w:t>Otvara se stečajni postupak nad dužnikom</w:t>
      </w:r>
      <w:r w:rsidR="00F36700">
        <w:t xml:space="preserve"> RADIMO ZA VAS ČIBARIĆ j.d.o.o., Sesvete, Kobiljačka 105, MBS: 080883270, OIB: 68347708431</w:t>
      </w:r>
      <w:r>
        <w:t>. Stečajni postupak otvoren je dana 18. srpnja 2017., u 15 sati i 00 minuta, kada je ovo rješenje objavljeno na mrežnoj stranici e-Oglasna ploča ovog suda.</w:t>
      </w:r>
    </w:p>
    <w:p w:rsidRDefault="00B81ACC" w:rsidP="00B81ACC" w:rsidR="00B81ACC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81ACC" w:rsidP="00B81ACC" w:rsidR="00B81AC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se </w:t>
      </w:r>
      <w:r w:rsidR="00F60202">
        <w:rPr>
          <w:rFonts w:cs="Times New Roman" w:eastAsia="Times New Roman" w:hAnsi="Times New Roman" w:ascii="Times New Roman"/>
          <w:sz w:val="24"/>
          <w:szCs w:val="24"/>
          <w:lang w:eastAsia="hr-HR"/>
        </w:rPr>
        <w:t>Nada Reljić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60202">
        <w:rPr>
          <w:rFonts w:cs="Times New Roman" w:eastAsia="Times New Roman" w:hAnsi="Times New Roman" w:ascii="Times New Roman"/>
          <w:sz w:val="24"/>
          <w:szCs w:val="24"/>
          <w:lang w:eastAsia="hr-HR"/>
        </w:rPr>
        <w:t>Naselje A. Hebranga 7/9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60202">
        <w:rPr>
          <w:rFonts w:cs="Times New Roman" w:eastAsia="Times New Roman" w:hAnsi="Times New Roman" w:ascii="Times New Roman"/>
          <w:sz w:val="24"/>
          <w:szCs w:val="24"/>
          <w:lang w:eastAsia="hr-HR"/>
        </w:rPr>
        <w:t>Slavonski Brod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60202">
        <w:rPr>
          <w:rFonts w:cs="Times New Roman" w:eastAsia="Times New Roman" w:hAnsi="Times New Roman" w:ascii="Times New Roman"/>
          <w:sz w:val="24"/>
          <w:szCs w:val="24"/>
          <w:lang w:eastAsia="hr-HR"/>
        </w:rPr>
        <w:t>63776354688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81ACC" w:rsidP="00B81ACC" w:rsidR="00B81ACC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81ACC" w:rsidP="00B81ACC" w:rsidR="00B81ACC" w:rsidRPr="00F367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Zaključuje se stečajni postupak nad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36700">
        <w:rPr>
          <w:rFonts w:cs="Times New Roman" w:hAnsi="Times New Roman" w:ascii="Times New Roman"/>
          <w:sz w:val="24"/>
          <w:szCs w:val="24"/>
        </w:rPr>
        <w:t>dužnikom</w:t>
      </w:r>
      <w:r w:rsidR="00F36700" w:rsidRPr="00F36700">
        <w:rPr>
          <w:rFonts w:cs="Times New Roman" w:hAnsi="Times New Roman" w:ascii="Times New Roman"/>
          <w:sz w:val="24"/>
          <w:szCs w:val="24"/>
        </w:rPr>
        <w:t xml:space="preserve"> RADIMO ZA VAS ČIBARIĆ j.d.o.o., Sesvete, Kobiljačka 105, MBS: 080883270, OIB: 68347708431</w:t>
      </w:r>
      <w:r w:rsidRPr="00F36700">
        <w:rPr>
          <w:rFonts w:cs="Times New Roman" w:hAnsi="Times New Roman" w:ascii="Times New Roman"/>
          <w:sz w:val="24"/>
          <w:szCs w:val="24"/>
        </w:rPr>
        <w:t>.</w:t>
      </w:r>
      <w:r w:rsidRPr="00F367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81ACC" w:rsidP="00B81ACC" w:rsidR="00B81ACC" w:rsidRPr="00F3670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81ACC" w:rsidP="00B81ACC" w:rsidR="00B81A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Nakon pravomoćnosti ovog rješenja, dužnik će se brisati iz sudskog registra.</w:t>
      </w:r>
    </w:p>
    <w:p w:rsidRDefault="00B81ACC" w:rsidP="00B81ACC" w:rsidR="00B81A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81ACC" w:rsidP="00B81ACC" w:rsidR="00B81ACC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81ACC" w:rsidP="00B81ACC" w:rsidR="00B81A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81ACC" w:rsidP="00B81ACC" w:rsidR="00B81AC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Dana </w:t>
      </w:r>
      <w:r w:rsidR="002306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0. prosinca 2015. godine Financijska agencija (dalje: FINA) podnijela je ovom sudu zahtjev za provedbu skraćenog stečajnog postupka nad gore navedenom pravnom osobom, a temeljem čl. 429. i 444. Stečajnog zakona (NN broj 71/15; dalje: SZ).</w:t>
      </w:r>
    </w:p>
    <w:p w:rsidRDefault="00B81ACC" w:rsidP="00B81ACC" w:rsidR="00B81A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</w:t>
      </w:r>
      <w:r w:rsidR="00457C30">
        <w:rPr>
          <w:rFonts w:cs="Times New Roman" w:eastAsia="Times New Roman" w:hAnsi="Times New Roman" w:ascii="Times New Roman"/>
          <w:sz w:val="24"/>
          <w:szCs w:val="20"/>
          <w:lang w:eastAsia="hr-HR"/>
        </w:rPr>
        <w:t>13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 w:rsidR="00457C30">
        <w:rPr>
          <w:rFonts w:cs="Times New Roman" w:eastAsia="Times New Roman" w:hAnsi="Times New Roman" w:ascii="Times New Roman"/>
          <w:sz w:val="24"/>
          <w:szCs w:val="20"/>
          <w:lang w:eastAsia="hr-HR"/>
        </w:rPr>
        <w:t>sr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pnja 2016. pozvane su osobe ovlaštene za zastupanje dužnika po zakonu, dostaviti javnobilježnički ovjerovljen popis imovine i obveza dužnika na propisanom obrascu, sukladno čl. 430., čl. 17. i čl. 13. SZ-a, te su predmetnim oglasom pozvani dužnikovi vjerovnici sukladno članku 430. i 431. SZ-a, predložiti otvaranje stečajnog postupka nad dužnikom, te predujmiti sredstva za namirenje troškova postupka, uz upozorenje na pravne posljedice nepodnošenja istog.</w:t>
      </w:r>
    </w:p>
    <w:p w:rsidRDefault="00B81ACC" w:rsidP="00B81ACC" w:rsidR="00B81ACC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SZ-a.</w:t>
      </w:r>
    </w:p>
    <w:p w:rsidRDefault="00B81ACC" w:rsidP="00B81ACC" w:rsidR="00B81ACC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81ACC" w:rsidP="00B81ACC" w:rsidR="00B81A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81ACC" w:rsidP="00B81ACC" w:rsidR="00B81AC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Iz zahtjeva za provedbu skraćenog stečajnog postupka proizlazi da dužnik u očevidniku redoslijeda osnova za plaćanje ima evidentirane neizvršene osnove za plaćanja u neprekinutom razdoblju u trajanju duljem od 120 dana.</w:t>
      </w:r>
    </w:p>
    <w:p w:rsidRDefault="00B81ACC" w:rsidP="00B81ACC" w:rsidR="00B81A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Slijedom iznesenog, smatra se da je dužnik  nesposoban za plaćanje, te su ispunjeni uvjeti iz članka 428. SZ-a pa je odlučeno kao u izreci ovog rješenja temeljem odredbe čl. 431. SZ-a. Izbor stečajnog upravitelja odabran je primjenom odredbe čl. 432. SZ-a.</w:t>
      </w:r>
    </w:p>
    <w:p w:rsidRDefault="00B81ACC" w:rsidP="00B81ACC" w:rsidR="00B81A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81ACC" w:rsidP="00B81ACC" w:rsidR="00B81AC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>
        <w:rPr>
          <w:rFonts w:cs="Times New Roman" w:hAnsi="Times New Roman" w:ascii="Times New Roman"/>
          <w:sz w:val="24"/>
          <w:szCs w:val="24"/>
        </w:rPr>
        <w:t xml:space="preserve"> 18. srpnja 2017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81ACC" w:rsidP="00B81ACC" w:rsidR="00B81ACC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B81ACC" w:rsidP="00B81ACC" w:rsidR="00B81AC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savjetnik:</w:t>
      </w:r>
    </w:p>
    <w:p w:rsidRDefault="00B81ACC" w:rsidP="00B81ACC" w:rsidR="00B81AC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Tihana Božičević </w:t>
      </w:r>
    </w:p>
    <w:p w:rsidRDefault="00B81ACC" w:rsidP="00B81ACC" w:rsidR="00B81A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81ACC" w:rsidP="00B81ACC" w:rsidR="00B81A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81ACC" w:rsidP="00B81ACC" w:rsidR="00B81A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81ACC" w:rsidP="00B81ACC" w:rsidR="00B81AC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81ACC" w:rsidP="00B81ACC" w:rsidR="00B81AC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B81ACC" w:rsidP="00B81ACC" w:rsidR="00B81AC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B81ACC" w:rsidP="00B81ACC" w:rsidR="00B81ACC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81ACC" w:rsidP="00B81ACC" w:rsidR="00B81ACC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81ACC" w:rsidP="00B81ACC" w:rsidR="00B81A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81ACC" w:rsidP="00B81ACC" w:rsidR="00B81A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81ACC" w:rsidP="00B81ACC" w:rsidR="00B81A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</w:t>
      </w:r>
      <w:r w:rsidR="00855245">
        <w:rPr>
          <w:rFonts w:cs="Times New Roman" w:eastAsia="Times New Roman" w:hAnsi="Times New Roman" w:ascii="Times New Roman"/>
          <w:sz w:val="24"/>
          <w:szCs w:val="24"/>
          <w:lang w:eastAsia="hr-HR"/>
        </w:rPr>
        <w:t>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</w:p>
    <w:p w:rsidRDefault="00B81ACC" w:rsidP="00B81ACC" w:rsidR="00B81A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4F58D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</w:p>
    <w:p w:rsidRDefault="00B81ACC" w:rsidP="00B81ACC" w:rsidR="00B81A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 neposredno po pravomoćnosti</w:t>
      </w:r>
    </w:p>
    <w:p w:rsidRDefault="00B81ACC" w:rsidP="00B81ACC" w:rsidR="00B81A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81ACC" w:rsidP="00B81ACC" w:rsidR="00B81A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81ACC" w:rsidP="00B81ACC" w:rsidR="00B81A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0316FE" w:rsidR="000316FE"/>
    <w:sectPr w:rsidSect="00922B22" w:rsidR="000316FE">
      <w:headerReference w:type="default" r:id="rId10"/>
      <w:foot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2B22" w:rsidP="00922B22" w:rsidR="00922B22">
      <w:pPr>
        <w:spacing w:lineRule="auto" w:line="240" w:after="0"/>
      </w:pPr>
      <w:r>
        <w:separator/>
      </w:r>
    </w:p>
  </w:endnote>
  <w:endnote w:id="0" w:type="continuationSeparator">
    <w:p w:rsidRDefault="00922B22" w:rsidP="00922B22" w:rsidR="00922B2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735872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22B22" w:rsidR="00922B22" w:rsidRPr="00922B22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22B2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22B2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22B2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92F7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22B22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22B22" w:rsidR="00922B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2B22" w:rsidP="00922B22" w:rsidR="00922B22">
      <w:pPr>
        <w:spacing w:lineRule="auto" w:line="240" w:after="0"/>
      </w:pPr>
      <w:r>
        <w:separator/>
      </w:r>
    </w:p>
  </w:footnote>
  <w:footnote w:id="0" w:type="continuationSeparator">
    <w:p w:rsidRDefault="00922B22" w:rsidP="00922B22" w:rsidR="00922B2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B22" w:rsidP="00922B22" w:rsidR="00922B22" w:rsidRPr="00922B22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St-8109/2015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B22" w:rsidP="00922B22" w:rsidR="00922B22" w:rsidRPr="00922B22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St-8109/2015</w:t>
    </w:r>
  </w:p>
  <w:p w:rsidRDefault="00922B22" w:rsidP="00922B22" w:rsidR="00922B2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0DBF"/>
    <w:rsid w:val="000316FE"/>
    <w:rsid w:val="001D0364"/>
    <w:rsid w:val="0023068C"/>
    <w:rsid w:val="002D3D38"/>
    <w:rsid w:val="00457C30"/>
    <w:rsid w:val="00487127"/>
    <w:rsid w:val="004F58D4"/>
    <w:rsid w:val="005B1B4E"/>
    <w:rsid w:val="00845B4F"/>
    <w:rsid w:val="00855245"/>
    <w:rsid w:val="00922B22"/>
    <w:rsid w:val="00A1281B"/>
    <w:rsid w:val="00A20DBF"/>
    <w:rsid w:val="00B81ACC"/>
    <w:rsid w:val="00C313D7"/>
    <w:rsid w:val="00D92F77"/>
    <w:rsid w:val="00DC5853"/>
    <w:rsid w:val="00F36700"/>
    <w:rsid w:val="00F60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1AC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81ACC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B81ACC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1AC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1AC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B2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22B22"/>
  </w:style>
  <w:style w:styleId="Podnoje" w:type="paragraph">
    <w:name w:val="footer"/>
    <w:basedOn w:val="Normal"/>
    <w:link w:val="PodnojeChar"/>
    <w:uiPriority w:val="99"/>
    <w:unhideWhenUsed/>
    <w:rsid w:val="00922B2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22B22"/>
  </w:style>
  <w:style w:styleId="Tekstrezerviranogmjesta" w:type="character">
    <w:name w:val="Placeholder Text"/>
    <w:basedOn w:val="Zadanifontodlomka"/>
    <w:uiPriority w:val="99"/>
    <w:semiHidden/>
    <w:rsid w:val="00D92F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F7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D92F7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D92F7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D92F7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1AC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81ACC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B81ACC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1AC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1AC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B2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22B22"/>
  </w:style>
  <w:style w:styleId="Podnoje" w:type="paragraph">
    <w:name w:val="footer"/>
    <w:basedOn w:val="Normal"/>
    <w:link w:val="PodnojeChar"/>
    <w:uiPriority w:val="99"/>
    <w:unhideWhenUsed/>
    <w:rsid w:val="00922B2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22B22"/>
  </w:style>
  <w:style w:styleId="Tekstrezerviranogmjesta" w:type="character">
    <w:name w:val="Placeholder Text"/>
    <w:basedOn w:val="Zadanifontodlomka"/>
    <w:uiPriority w:val="99"/>
    <w:semiHidden/>
    <w:rsid w:val="00D92F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F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D92F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D92F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D92F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79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915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750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8109</izvorni_sadrzaj>
    <derivirana_varijabla naziv="DomainObject.Predmet.Broj_1">8109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St-8109/2015</izvorni_sadrzaj>
    <derivirana_varijabla naziv="DomainObject.Predmet.OznakaBroj_1">St-8109/2015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RADIMO ZA VAS ČIBARIĆ j.d.o.o.</izvorni_sadrzaj>
    <derivirana_varijabla naziv="DomainObject.Predmet.ProtustrankaFormated_1">  RADIMO ZA VAS ČIBARIĆ j.d.o.o.</derivirana_varijabla>
  </DomainObject.Predmet.ProtustrankaFormated>
  <DomainObject.Predmet.ProtustrankaFormatedOIB>
    <izvorni_sadrzaj>  RADIMO ZA VAS ČIBARIĆ j.d.o.o., OIB 68347708431</izvorni_sadrzaj>
    <derivirana_varijabla naziv="DomainObject.Predmet.ProtustrankaFormatedOIB_1">  RADIMO ZA VAS ČIBARIĆ j.d.o.o., OIB 68347708431</derivirana_varijabla>
  </DomainObject.Predmet.ProtustrankaFormatedOIB>
  <DomainObject.Predmet.ProtustrankaFormatedWithAdress>
    <izvorni_sadrzaj> RADIMO ZA VAS ČIBARIĆ j.d.o.o., Kobiljačka 105, 10360 Sesvete</izvorni_sadrzaj>
    <derivirana_varijabla naziv="DomainObject.Predmet.ProtustrankaFormatedWithAdress_1"> RADIMO ZA VAS ČIBARIĆ j.d.o.o., Kobiljačka 105, 10360 Sesvete</derivirana_varijabla>
  </DomainObject.Predmet.ProtustrankaFormatedWithAdress>
  <DomainObject.Predmet.ProtustrankaFormatedWithAdressOIB>
    <izvorni_sadrzaj> RADIMO ZA VAS ČIBARIĆ j.d.o.o., OIB 68347708431, Kobiljačka 105, 10360 Sesvete</izvorni_sadrzaj>
    <derivirana_varijabla naziv="DomainObject.Predmet.ProtustrankaFormatedWithAdressOIB_1"> RADIMO ZA VAS ČIBARIĆ j.d.o.o., OIB 68347708431, Kobiljačka 105, 10360 Sesvete</derivirana_varijabla>
  </DomainObject.Predmet.ProtustrankaFormatedWithAdressOIB>
  <DomainObject.Predmet.ProtustrankaWithAdress>
    <izvorni_sadrzaj>RADIMO ZA VAS ČIBARIĆ j.d.o.o. Kobiljačka 105, 10360 Sesvete</izvorni_sadrzaj>
    <derivirana_varijabla naziv="DomainObject.Predmet.ProtustrankaWithAdress_1">RADIMO ZA VAS ČIBARIĆ j.d.o.o. Kobiljačka 105, 10360 Sesvete</derivirana_varijabla>
  </DomainObject.Predmet.ProtustrankaWithAdress>
  <DomainObject.Predmet.ProtustrankaWithAdressOIB>
    <izvorni_sadrzaj>RADIMO ZA VAS ČIBARIĆ j.d.o.o., OIB 68347708431, Kobiljačka 105, 10360 Sesvete</izvorni_sadrzaj>
    <derivirana_varijabla naziv="DomainObject.Predmet.ProtustrankaWithAdressOIB_1">RADIMO ZA VAS ČIBARIĆ j.d.o.o., OIB 68347708431, Kobiljačka 105, 10360 Sesvete</derivirana_varijabla>
  </DomainObject.Predmet.ProtustrankaWithAdressOIB>
  <DomainObject.Predmet.ProtustrankaNazivFormated>
    <izvorni_sadrzaj>RADIMO ZA VAS ČIBARIĆ j.d.o.o.</izvorni_sadrzaj>
    <derivirana_varijabla naziv="DomainObject.Predmet.ProtustrankaNazivFormated_1">RADIMO ZA VAS ČIBARIĆ j.d.o.o.</derivirana_varijabla>
  </DomainObject.Predmet.ProtustrankaNazivFormated>
  <DomainObject.Predmet.ProtustrankaNazivFormatedOIB>
    <izvorni_sadrzaj>RADIMO ZA VAS ČIBARIĆ j.d.o.o., OIB 68347708431</izvorni_sadrzaj>
    <derivirana_varijabla naziv="DomainObject.Predmet.ProtustrankaNazivFormatedOIB_1">RADIMO ZA VAS ČIBARIĆ j.d.o.o., OIB 68347708431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RADIMO ZA VAS ČIBARIĆ j.d.o.o.</item>
    </izvorni_sadrzaj>
    <derivirana_varijabla naziv="DomainObject.Predmet.ProtuStrankaListFormated_1">
      <item>RADIMO ZA VAS ČIBARIĆ j.d.o.o.</item>
    </derivirana_varijabla>
  </DomainObject.Predmet.ProtuStrankaListFormated>
  <DomainObject.Predmet.ProtuStrankaListFormatedOIB>
    <izvorni_sadrzaj>
      <item>RADIMO ZA VAS ČIBARIĆ j.d.o.o., OIB 68347708431</item>
    </izvorni_sadrzaj>
    <derivirana_varijabla naziv="DomainObject.Predmet.ProtuStrankaListFormatedOIB_1">
      <item>RADIMO ZA VAS ČIBARIĆ j.d.o.o., OIB 68347708431</item>
    </derivirana_varijabla>
  </DomainObject.Predmet.ProtuStrankaListFormatedOIB>
  <DomainObject.Predmet.ProtuStrankaListFormatedWithAdress>
    <izvorni_sadrzaj>
      <item>RADIMO ZA VAS ČIBARIĆ j.d.o.o., Kobiljačka 105, 10360 Sesvete</item>
    </izvorni_sadrzaj>
    <derivirana_varijabla naziv="DomainObject.Predmet.ProtuStrankaListFormatedWithAdress_1">
      <item>RADIMO ZA VAS ČIBARIĆ j.d.o.o., Kobiljačka 105, 10360 Sesvete</item>
    </derivirana_varijabla>
  </DomainObject.Predmet.ProtuStrankaListFormatedWithAdress>
  <DomainObject.Predmet.ProtuStrankaListFormatedWithAdressOIB>
    <izvorni_sadrzaj>
      <item>RADIMO ZA VAS ČIBARIĆ j.d.o.o., OIB 68347708431, Kobiljačka 105, 10360 Sesvete</item>
    </izvorni_sadrzaj>
    <derivirana_varijabla naziv="DomainObject.Predmet.ProtuStrankaListFormatedWithAdressOIB_1">
      <item>RADIMO ZA VAS ČIBARIĆ j.d.o.o., OIB 68347708431, Kobiljačka 105, 10360 Sesvete</item>
    </derivirana_varijabla>
  </DomainObject.Predmet.ProtuStrankaListFormatedWithAdressOIB>
  <DomainObject.Predmet.ProtuStrankaListNazivFormated>
    <izvorni_sadrzaj>
      <item>RADIMO ZA VAS ČIBARIĆ j.d.o.o.</item>
    </izvorni_sadrzaj>
    <derivirana_varijabla naziv="DomainObject.Predmet.ProtuStrankaListNazivFormated_1">
      <item>RADIMO ZA VAS ČIBARIĆ j.d.o.o.</item>
    </derivirana_varijabla>
  </DomainObject.Predmet.ProtuStrankaListNazivFormated>
  <DomainObject.Predmet.ProtuStrankaListNazivFormatedOIB>
    <izvorni_sadrzaj>
      <item>RADIMO ZA VAS ČIBARIĆ j.d.o.o., OIB 68347708431</item>
    </izvorni_sadrzaj>
    <derivirana_varijabla naziv="DomainObject.Predmet.ProtuStrankaListNazivFormatedOIB_1">
      <item>RADIMO ZA VAS ČIBARIĆ j.d.o.o., OIB 68347708431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RADIMO ZA VAS ČIBARIĆ j.d.o.o.</izvorni_sadrzaj>
    <derivirana_varijabla naziv="DomainObject.Predmet.ProtustrankaIDrugi_1">RADIMO ZA VAS ČIBARIĆ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RADIMO ZA VAS ČIBARIĆ j.d.o.o., OIB 68347708431, Kobiljačka 105, 10360 Sesvete</izvorni_sadrzaj>
    <derivirana_varijabla naziv="DomainObject.Predmet.ProtustrankaIDrugiAdressOIB_1">RADIMO ZA VAS ČIBARIĆ j.d.o.o., OIB 68347708431, Kobiljačka 105,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RADIMO ZA VAS ČIBARIĆ j.d.o.o.</item>
    </izvorni_sadrzaj>
    <derivirana_varijabla naziv="DomainObject.Predmet.SudioniciListNaziv_1">
      <item>FINA Regionalni centar Zagreb</item>
      <item>RADIMO ZA VAS ČIBARIĆ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RADIMO ZA VAS ČIBARIĆ j.d.o.o., OIB 68347708431, Kobiljačka 105,10360 Sesvete</item>
    </izvorni_sadrzaj>
    <derivirana_varijabla naziv="DomainObject.Predmet.SudioniciListAdressOIB_1">
      <item>FINA Regionalni centar Zagreb, OIB 85821130368, Trg svibanjskih žrtava 1995. 1,10000 Zagreb</item>
      <item>RADIMO ZA VAS ČIBARIĆ j.d.o.o., OIB 68347708431, Kobiljačka 105,10360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68347708431</item>
    </izvorni_sadrzaj>
    <derivirana_varijabla naziv="DomainObject.Predmet.SudioniciListNazivOIB_1">
      <item>, OIB 85821130368</item>
      <item>, OIB 68347708431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2796</properties:Characters>
  <properties:Lines>76</properties:Lines>
  <properties:Paragraphs>32</properties:Paragraphs>
  <properties:TotalTime>7</properties:TotalTime>
  <properties:ScaleCrop>false</properties:ScaleCrop>
  <properties:LinksUpToDate>false</properties:LinksUpToDate>
  <properties:CharactersWithSpaces>3319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2017-07-18T06:40:00Z</dcterms:created>
  <dc:creator>Tihana Božičević</dc:creator>
  <dc:description/>
  <cp:keywords/>
  <cp:lastModifiedBy>Tihana Božičević</cp:lastModifiedBy>
  <dcterms:modified xmlns:xsi="http://www.w3.org/2001/XMLSchema-instance" xsi:type="dcterms:W3CDTF">2017-07-18T06:49:00Z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