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32f0" w14:paraId="61132f0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EC0A30">
        <w:t>MAXI IMPEX d.o.o. za usluge, OIB: 04824131895, MBS: 080988822, Zagreb, Ante Mike Tripala 12</w:t>
      </w:r>
      <w:r w:rsidR="001E6BF8">
        <w:t xml:space="preserve">,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EC0A30">
        <w:t>MAXI IMPEX d.o.o. za usluge, OIB: 04824131895, MBS: 080988822, Zagreb, Ante Mike Tripala 12</w:t>
      </w:r>
      <w:r w:rsidR="0056577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F72089">
        <w:t xml:space="preserve"> Nikola Bojanić</w:t>
      </w:r>
      <w:r w:rsidR="00CD5B58">
        <w:t xml:space="preserve">, OIB: </w:t>
      </w:r>
      <w:r w:rsidR="00F72089">
        <w:t>32886956915, Osijek, Bračka 179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EC0A30">
        <w:t>MAXI IMPEX d.o.o. za usluge, OIB: 04824131895, MBS: 080988822, Zagreb, Ante Mike Tripala 12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51673">
        <w:rPr>
          <w:bCs/>
        </w:rPr>
        <w:t>30.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C504AF">
        <w:rPr>
          <w:bCs/>
        </w:rPr>
        <w:t>5797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4945E5">
        <w:rPr>
          <w:bCs/>
        </w:rPr>
        <w:t>8. s</w:t>
      </w:r>
      <w:r w:rsidR="00A51673">
        <w:rPr>
          <w:bCs/>
        </w:rPr>
        <w:t>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EC0A30">
        <w:t>MAXI IMPEX d.o.o. za usluge, OIB: 04824131895, MBS: 080988822, Zagreb, Ante Mike Tripala 12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</w:t>
      </w:r>
      <w:r w:rsidR="001E6BF8">
        <w:t>9</w:t>
      </w:r>
      <w:r>
        <w:t>. travnja 2018. objavio je Oglas na mrežnoj stranici e-oglasna ploča sudova pod poslovnim brojem 19 St-</w:t>
      </w:r>
      <w:r w:rsidR="0017622C">
        <w:t>4</w:t>
      </w:r>
      <w:r w:rsidR="00EC0A30">
        <w:t>11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6A3" w:rsidP="005C2CD1" w:rsidR="001E06A3">
      <w:r>
        <w:separator/>
      </w:r>
    </w:p>
  </w:endnote>
  <w:endnote w:id="0" w:type="continuationSeparator">
    <w:p w:rsidRDefault="001E06A3" w:rsidP="005C2CD1" w:rsidR="001E0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6A3" w:rsidP="005C2CD1" w:rsidR="001E06A3">
      <w:r>
        <w:separator/>
      </w:r>
    </w:p>
  </w:footnote>
  <w:footnote w:id="0" w:type="continuationSeparator">
    <w:p w:rsidRDefault="001E06A3" w:rsidP="005C2CD1" w:rsidR="001E0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031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E30BBE">
          <w:t>411</w:t>
        </w:r>
        <w:r w:rsidR="008D4581">
          <w:t>/201</w:t>
        </w:r>
        <w:r w:rsidR="009963EC">
          <w:t>8</w:t>
        </w:r>
        <w:r w:rsidR="008D4581">
          <w:t>-</w:t>
        </w:r>
        <w:r w:rsidR="00626466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E30BBE">
      <w:t>411</w:t>
    </w:r>
    <w:r w:rsidR="00071A4C">
      <w:t>/201</w:t>
    </w:r>
    <w:r w:rsidR="009963EC">
      <w:t>8</w:t>
    </w:r>
    <w:r w:rsidR="00071A4C">
      <w:t>-</w:t>
    </w:r>
    <w:r w:rsidR="0062646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64FE0"/>
    <w:rsid w:val="00172559"/>
    <w:rsid w:val="00173F18"/>
    <w:rsid w:val="0017622C"/>
    <w:rsid w:val="001A4B76"/>
    <w:rsid w:val="001B49A2"/>
    <w:rsid w:val="001C73F4"/>
    <w:rsid w:val="001C7F1E"/>
    <w:rsid w:val="001D3D84"/>
    <w:rsid w:val="001E06A3"/>
    <w:rsid w:val="001E375C"/>
    <w:rsid w:val="001E65E0"/>
    <w:rsid w:val="001E6BF8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36C6E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135A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26466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4C8C"/>
    <w:rsid w:val="0073010A"/>
    <w:rsid w:val="00764031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22D"/>
    <w:rsid w:val="00A42669"/>
    <w:rsid w:val="00A43C0C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92EE3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05127"/>
    <w:rsid w:val="00C17D23"/>
    <w:rsid w:val="00C2016D"/>
    <w:rsid w:val="00C22D99"/>
    <w:rsid w:val="00C25CCE"/>
    <w:rsid w:val="00C33593"/>
    <w:rsid w:val="00C33DA9"/>
    <w:rsid w:val="00C504AF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7C7D"/>
    <w:rsid w:val="00DD279E"/>
    <w:rsid w:val="00DE5F69"/>
    <w:rsid w:val="00E06819"/>
    <w:rsid w:val="00E23AF8"/>
    <w:rsid w:val="00E30BBE"/>
    <w:rsid w:val="00E36691"/>
    <w:rsid w:val="00E53895"/>
    <w:rsid w:val="00E5398C"/>
    <w:rsid w:val="00E60C19"/>
    <w:rsid w:val="00E70E4B"/>
    <w:rsid w:val="00E759E2"/>
    <w:rsid w:val="00E87ED6"/>
    <w:rsid w:val="00E94503"/>
    <w:rsid w:val="00E95623"/>
    <w:rsid w:val="00E96356"/>
    <w:rsid w:val="00EA028A"/>
    <w:rsid w:val="00EC0019"/>
    <w:rsid w:val="00EC08F5"/>
    <w:rsid w:val="00EC0A30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2089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E3288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MAXI IMPEX d.o.o.</izvorni_sadrzaj>
    <derivirana_varijabla naziv="DomainObject.Predmet.ProtustrankaFormated_1">  MAXI IMPEX d.o.o.</derivirana_varijabla>
  </DomainObject.Predmet.ProtustrankaFormated>
  <DomainObject.Predmet.ProtustrankaFormatedOIB>
    <izvorni_sadrzaj>  MAXI IMPEX d.o.o., OIB 04824131895</izvorni_sadrzaj>
    <derivirana_varijabla naziv="DomainObject.Predmet.ProtustrankaFormatedOIB_1">  MAXI IMPEX d.o.o., OIB 04824131895</derivirana_varijabla>
  </DomainObject.Predmet.ProtustrankaFormatedOIB>
  <DomainObject.Predmet.ProtustrankaFormatedWithAdress>
    <izvorni_sadrzaj> MAXI IMPEX d.o.o., Ante Mike Tripala 12, 10000 Zagreb</izvorni_sadrzaj>
    <derivirana_varijabla naziv="DomainObject.Predmet.ProtustrankaFormatedWithAdress_1"> MAXI IMPEX d.o.o., Ante Mike Tripala 12, 10000 Zagreb</derivirana_varijabla>
  </DomainObject.Predmet.ProtustrankaFormatedWithAdress>
  <DomainObject.Predmet.ProtustrankaFormatedWithAdressOIB>
    <izvorni_sadrzaj> MAXI IMPEX d.o.o., OIB 04824131895, Ante Mike Tripala 12, 10000 Zagreb</izvorni_sadrzaj>
    <derivirana_varijabla naziv="DomainObject.Predmet.ProtustrankaFormatedWithAdressOIB_1"> MAXI IMPEX d.o.o., OIB 04824131895, Ante Mike Tripala 12, 10000 Zagreb</derivirana_varijabla>
  </DomainObject.Predmet.ProtustrankaFormatedWithAdressOIB>
  <DomainObject.Predmet.ProtustrankaWithAdress>
    <izvorni_sadrzaj>MAXI IMPEX d.o.o. Ante Mike Tripala 12, 10000 Zagreb</izvorni_sadrzaj>
    <derivirana_varijabla naziv="DomainObject.Predmet.ProtustrankaWithAdress_1">MAXI IMPEX d.o.o. Ante Mike Tripala 12, 10000 Zagreb</derivirana_varijabla>
  </DomainObject.Predmet.ProtustrankaWithAdress>
  <DomainObject.Predmet.ProtustrankaWithAdressOIB>
    <izvorni_sadrzaj>MAXI IMPEX d.o.o., OIB 04824131895, Ante Mike Tripala 12, 10000 Zagreb</izvorni_sadrzaj>
    <derivirana_varijabla naziv="DomainObject.Predmet.ProtustrankaWithAdressOIB_1">MAXI IMPEX d.o.o., OIB 04824131895, Ante Mike Tripala 12, 10000 Zagreb</derivirana_varijabla>
  </DomainObject.Predmet.ProtustrankaWithAdressOIB>
  <DomainObject.Predmet.ProtustrankaNazivFormated>
    <izvorni_sadrzaj>MAXI IMPEX d.o.o.</izvorni_sadrzaj>
    <derivirana_varijabla naziv="DomainObject.Predmet.ProtustrankaNazivFormated_1">MAXI IMPEX d.o.o.</derivirana_varijabla>
  </DomainObject.Predmet.ProtustrankaNazivFormated>
  <DomainObject.Predmet.ProtustrankaNazivFormatedOIB>
    <izvorni_sadrzaj>MAXI IMPEX d.o.o., OIB 04824131895</izvorni_sadrzaj>
    <derivirana_varijabla naziv="DomainObject.Predmet.ProtustrankaNazivFormatedOIB_1">MAXI IMPEX d.o.o., OIB 04824131895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IMPEX d.o.o.</item>
    </izvorni_sadrzaj>
    <derivirana_varijabla naziv="DomainObject.Predmet.ProtuStrankaListFormated_1">
      <item>MAXI IMPEX d.o.o.</item>
    </derivirana_varijabla>
  </DomainObject.Predmet.ProtuStrankaListFormated>
  <DomainObject.Predmet.ProtuStrankaListFormatedOIB>
    <izvorni_sadrzaj>
      <item>MAXI IMPEX d.o.o., OIB 04824131895</item>
    </izvorni_sadrzaj>
    <derivirana_varijabla naziv="DomainObject.Predmet.ProtuStrankaListFormatedOIB_1">
      <item>MAXI IMPEX d.o.o., OIB 04824131895</item>
    </derivirana_varijabla>
  </DomainObject.Predmet.ProtuStrankaListFormatedOIB>
  <DomainObject.Predmet.ProtuStrankaListFormatedWithAdress>
    <izvorni_sadrzaj>
      <item>MAXI IMPEX d.o.o., Ante Mike Tripala 12, 10000 Zagreb</item>
    </izvorni_sadrzaj>
    <derivirana_varijabla naziv="DomainObject.Predmet.ProtuStrankaListFormatedWithAdress_1">
      <item>MAXI IMPEX d.o.o., Ante Mike Tripala 12, 10000 Zagreb</item>
    </derivirana_varijabla>
  </DomainObject.Predmet.ProtuStrankaListFormatedWithAdress>
  <DomainObject.Predmet.ProtuStrankaListFormatedWithAdressOIB>
    <izvorni_sadrzaj>
      <item>MAXI IMPEX d.o.o., OIB 04824131895, Ante Mike Tripala 12, 10000 Zagreb</item>
    </izvorni_sadrzaj>
    <derivirana_varijabla naziv="DomainObject.Predmet.ProtuStrankaListFormatedWithAdressOIB_1">
      <item>MAXI IMPEX d.o.o., OIB 04824131895, Ante Mike Tripala 12, 10000 Zagreb</item>
    </derivirana_varijabla>
  </DomainObject.Predmet.ProtuStrankaListFormatedWithAdressOIB>
  <DomainObject.Predmet.ProtuStrankaListNazivFormated>
    <izvorni_sadrzaj>
      <item>MAXI IMPEX d.o.o.</item>
    </izvorni_sadrzaj>
    <derivirana_varijabla naziv="DomainObject.Predmet.ProtuStrankaListNazivFormated_1">
      <item>MAXI IMPEX d.o.o.</item>
    </derivirana_varijabla>
  </DomainObject.Predmet.ProtuStrankaListNazivFormated>
  <DomainObject.Predmet.ProtuStrankaListNazivFormatedOIB>
    <izvorni_sadrzaj>
      <item>MAXI IMPEX d.o.o., OIB 04824131895</item>
    </izvorni_sadrzaj>
    <derivirana_varijabla naziv="DomainObject.Predmet.ProtuStrankaListNazivFormatedOIB_1">
      <item>MAXI IMPEX d.o.o., OIB 04824131895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IMPEX d.o.o.</izvorni_sadrzaj>
    <derivirana_varijabla naziv="DomainObject.Predmet.ProtustrankaIDrugi_1">MAXI 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 IMPEX d.o.o., OIB 04824131895, Ante Mike Tripala 12, 10000 Zagreb</izvorni_sadrzaj>
    <derivirana_varijabla naziv="DomainObject.Predmet.ProtustrankaIDrugiAdressOIB_1">MAXI IMPEX d.o.o., OIB 04824131895, Ante Mike Tripala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 IMPEX d.o.o.</item>
      <item>FINA Regionalni centar Zagreb</item>
    </izvorni_sadrzaj>
    <derivirana_varijabla naziv="DomainObject.Predmet.SudioniciListNaziv_1">
      <item>MAXI IMPEX d.o.o.</item>
      <item>FINA Regionalni centar Zagreb</item>
    </derivirana_varijabla>
  </DomainObject.Predmet.SudioniciListNaziv>
  <DomainObject.Predmet.SudioniciListAdressOIB>
    <izvorni_sadrzaj>
      <item>MAXI IMPEX d.o.o., OIB 04824131895, Ante Mike Tripala 12,10000 Zagreb</item>
      <item>FINA Regionalni centar Zagreb, OIB 85821130368, Trg svibanjskih žrtava 1995. 1,10000 Zagreb</item>
    </izvorni_sadrzaj>
    <derivirana_varijabla naziv="DomainObject.Predmet.SudioniciListAdressOIB_1">
      <item>MAXI IMPEX d.o.o., OIB 04824131895, Ante Mike Tripala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04824131895</item>
      <item>, OIB 85821130368</item>
    </izvorni_sadrzaj>
    <derivirana_varijabla naziv="DomainObject.Predmet.SudioniciListNazivOIB_1">
      <item>, OIB 04824131895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6F226-5626-498F-9103-5ED69F0BD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3074</properties:Characters>
  <properties:Lines>91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2018-06-08T07:03:00Z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2018-06-08T08:53:00Z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(MAXI IMPEX-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