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059c" w14:paraId="45f059c" w:rsidRDefault="00F02EC0" w:rsidR="00380C3C">
      <w:pPr>
        <w15:collapsed w:val="false"/>
      </w:pPr>
      <w:bookmarkStart w:name="_GoBack" w:id="0"/>
      <w:bookmarkEnd w:id="0"/>
      <w:r>
        <w:t xml:space="preserve">                   </w:t>
      </w:r>
      <w:r w:rsidR="00380C3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80C3C" w:rsidP="002D60CE" w:rsidR="00380C3C">
      <w:pPr>
        <w:jc w:val="both"/>
      </w:pPr>
    </w:p>
    <w:p w:rsidRDefault="00F02EC0" w:rsidP="002D60CE" w:rsidR="002D60CE" w:rsidRPr="00B9015B">
      <w:pPr>
        <w:jc w:val="both"/>
      </w:pPr>
      <w:r>
        <w:t xml:space="preserve"> 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CF535B">
        <w:t>89</w:t>
      </w:r>
      <w:r w:rsidRPr="00B9015B">
        <w:t>. St</w:t>
      </w:r>
      <w:r w:rsidR="00F324F6">
        <w:t>-</w:t>
      </w:r>
      <w:r w:rsidR="004F372C">
        <w:t>2937</w:t>
      </w:r>
      <w:r w:rsidR="000B4BEE">
        <w:t>/16-</w:t>
      </w:r>
      <w:r w:rsidR="00F02EC0">
        <w:t>14</w:t>
      </w:r>
    </w:p>
    <w:p w:rsidRDefault="00F02EC0" w:rsidP="002D60CE" w:rsidR="002D60CE" w:rsidRPr="00B9015B">
      <w:pPr>
        <w:jc w:val="both"/>
      </w:pPr>
      <w:r>
        <w:t xml:space="preserve">         Zagreb, </w:t>
      </w:r>
      <w:proofErr w:type="spellStart"/>
      <w:r w:rsidR="002D60CE" w:rsidRPr="00B9015B">
        <w:t>Amruševa</w:t>
      </w:r>
      <w:proofErr w:type="spellEnd"/>
      <w:r w:rsidR="002D60CE" w:rsidRPr="00B9015B">
        <w:t xml:space="preserve">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4F372C">
        <w:t>DMT MALIĆ j.d.o.o. za usluge, OIB 61892889681, Sesvete (Grad Zagreb), J. Gotovca 24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F02EC0" w:rsidRPr="00F02EC0">
        <w:rPr>
          <w:lang w:val="pt-BR"/>
        </w:rPr>
        <w:t>10. ožujka</w:t>
      </w:r>
      <w:r w:rsidR="00F02EC0">
        <w:rPr>
          <w:color w:val="FF0000"/>
          <w:lang w:val="pt-BR"/>
        </w:rPr>
        <w:t xml:space="preserve"> </w:t>
      </w:r>
      <w:r w:rsidR="000B4BEE">
        <w:rPr>
          <w:lang w:val="pt-BR"/>
        </w:rPr>
        <w:t>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4F372C">
        <w:t>DMT MALIĆ j.d.o.o. za usluge, OIB 61892889681, Sesvete (Grad Zagreb), J. Gotovca 24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2C3072"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B4BEE">
        <w:t>2</w:t>
      </w:r>
      <w:r w:rsidR="004F372C">
        <w:t>937</w:t>
      </w:r>
      <w:r w:rsidR="00535D8E" w:rsidRPr="00B9015B">
        <w:t>-</w:t>
      </w:r>
      <w:r w:rsidR="000B4BEE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F02EC0" w:rsidR="005543BD" w:rsidRPr="005543BD">
      <w:r w:rsidRPr="00B9015B">
        <w:t xml:space="preserve"> </w:t>
      </w:r>
    </w:p>
    <w:p w:rsidRDefault="00107EF6" w:rsidP="00107EF6" w:rsidR="00107EF6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>
        <w:t>DMT MALIĆ j.d.o.o. za usluge, OIB 61892889681, Sesvete (Grad Zagreb), J. Gotovca 24</w:t>
      </w:r>
      <w:r>
        <w:rPr>
          <w:lang w:val="pt-BR"/>
        </w:rPr>
        <w:t>.</w:t>
      </w:r>
    </w:p>
    <w:p w:rsidRDefault="00107EF6" w:rsidP="00107EF6" w:rsidR="00107EF6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107EF6" w:rsidP="00107EF6" w:rsidR="00107EF6">
      <w:pPr>
        <w:pStyle w:val="Tijeloteksta"/>
        <w:ind w:firstLine="708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22. ožujka</w:t>
      </w:r>
      <w:r w:rsidRPr="00070D63">
        <w:t xml:space="preserve"> 2016. u Očevidniku redoslijeda osnova za plaćanje ima evidentirane neizvršene osnove za plaćanje u neprekinutom razdoblju od 120 dana, u ukupnom iznosu od </w:t>
      </w:r>
      <w:r>
        <w:t>332.814,55</w:t>
      </w:r>
      <w:r w:rsidRPr="00070D63">
        <w:t xml:space="preserve"> kn, kao i da dužnik ima </w:t>
      </w:r>
      <w:r>
        <w:t>2</w:t>
      </w:r>
      <w:r w:rsidRPr="00070D63">
        <w:t xml:space="preserve"> zaposlen</w:t>
      </w:r>
      <w:r>
        <w:t>a</w:t>
      </w:r>
      <w:r w:rsidRPr="00070D63">
        <w:t xml:space="preserve">. </w:t>
      </w:r>
      <w:r w:rsidRPr="00070D63">
        <w:rPr>
          <w:lang w:val="en-GB"/>
        </w:rPr>
        <w:t xml:space="preserve">S </w:t>
      </w:r>
      <w:proofErr w:type="spellStart"/>
      <w:r w:rsidRPr="00070D63">
        <w:rPr>
          <w:lang w:val="en-GB"/>
        </w:rPr>
        <w:t>obzirom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na</w:t>
      </w:r>
      <w:proofErr w:type="spellEnd"/>
      <w:r w:rsidRPr="00070D63">
        <w:rPr>
          <w:lang w:val="en-GB"/>
        </w:rPr>
        <w:t xml:space="preserve"> to da </w:t>
      </w:r>
      <w:proofErr w:type="spellStart"/>
      <w:r w:rsidRPr="00070D63">
        <w:rPr>
          <w:lang w:val="en-GB"/>
        </w:rPr>
        <w:t>predlagatelj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vodi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Očevidnik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redoslijeda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osnova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za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plaćanje</w:t>
      </w:r>
      <w:proofErr w:type="spellEnd"/>
      <w:r w:rsidRPr="00070D63">
        <w:rPr>
          <w:lang w:val="en-GB"/>
        </w:rPr>
        <w:t xml:space="preserve">, sud je </w:t>
      </w:r>
      <w:proofErr w:type="spellStart"/>
      <w:proofErr w:type="gramStart"/>
      <w:r w:rsidRPr="00070D63">
        <w:rPr>
          <w:lang w:val="en-GB"/>
        </w:rPr>
        <w:t>prihvatio</w:t>
      </w:r>
      <w:proofErr w:type="spellEnd"/>
      <w:r w:rsidRPr="00070D63">
        <w:rPr>
          <w:lang w:val="en-GB"/>
        </w:rPr>
        <w:t xml:space="preserve">  </w:t>
      </w:r>
      <w:proofErr w:type="spellStart"/>
      <w:r w:rsidRPr="00070D63">
        <w:rPr>
          <w:lang w:val="en-GB"/>
        </w:rPr>
        <w:t>predlagateljeve</w:t>
      </w:r>
      <w:proofErr w:type="spellEnd"/>
      <w:proofErr w:type="gram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tvrdnje</w:t>
      </w:r>
      <w:proofErr w:type="spellEnd"/>
      <w:r w:rsidRPr="00070D63">
        <w:rPr>
          <w:lang w:val="en-GB"/>
        </w:rPr>
        <w:t xml:space="preserve"> o </w:t>
      </w:r>
      <w:proofErr w:type="spellStart"/>
      <w:r w:rsidRPr="00070D63">
        <w:rPr>
          <w:lang w:val="en-GB"/>
        </w:rPr>
        <w:t>neprekinutom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razdoblju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evidentiranih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neizvršenih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osnova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za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plaćanje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koji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su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zavedeni</w:t>
      </w:r>
      <w:proofErr w:type="spellEnd"/>
      <w:r w:rsidRPr="00070D63">
        <w:rPr>
          <w:lang w:val="en-GB"/>
        </w:rPr>
        <w:t xml:space="preserve"> u </w:t>
      </w:r>
      <w:proofErr w:type="spellStart"/>
      <w:r w:rsidRPr="00070D63">
        <w:rPr>
          <w:lang w:val="en-GB"/>
        </w:rPr>
        <w:t>Očevidniku</w:t>
      </w:r>
      <w:proofErr w:type="spellEnd"/>
      <w:r w:rsidRPr="00070D63">
        <w:rPr>
          <w:lang w:val="en-GB"/>
        </w:rPr>
        <w:t xml:space="preserve">  </w:t>
      </w:r>
      <w:proofErr w:type="spellStart"/>
      <w:r w:rsidRPr="00070D63">
        <w:rPr>
          <w:lang w:val="en-GB"/>
        </w:rPr>
        <w:t>redoslijeda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osnova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za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plaćanje</w:t>
      </w:r>
      <w:proofErr w:type="spellEnd"/>
      <w:r>
        <w:rPr>
          <w:lang w:val="en-GB"/>
        </w:rPr>
        <w:t>.</w:t>
      </w:r>
    </w:p>
    <w:p w:rsidRDefault="00107EF6" w:rsidP="00107EF6" w:rsidR="00107EF6" w:rsidRPr="00B9015B">
      <w:pPr>
        <w:pStyle w:val="Tijeloteksta"/>
        <w:ind w:firstLine="708"/>
      </w:pPr>
      <w:r w:rsidRPr="00B9015B">
        <w:t xml:space="preserve">Slijedom navedenog, </w:t>
      </w:r>
      <w:r>
        <w:t>sud je na temelju odredbe čl. 115</w:t>
      </w:r>
      <w:r w:rsidRPr="00B9015B">
        <w:t>. st. 1. SZ-a donio rješenje o pokretanju prethodnog postupka rad</w:t>
      </w:r>
      <w:r>
        <w:t>i utvrđivanja pretpostavki</w:t>
      </w:r>
      <w:r w:rsidRPr="00B9015B">
        <w:t xml:space="preserve"> za otvaranje stečajnog postupka nad dužnikom.</w:t>
      </w:r>
    </w:p>
    <w:p w:rsidRDefault="00107EF6" w:rsidP="00107EF6" w:rsidR="00107EF6">
      <w:pPr>
        <w:pStyle w:val="Tijeloteksta"/>
        <w:ind w:firstLine="708"/>
      </w:pPr>
      <w:r>
        <w:lastRenderedPageBreak/>
        <w:t xml:space="preserve">U ovom stečajnom predmetu dužnik je </w:t>
      </w:r>
      <w:r w:rsidR="00C8582E">
        <w:t>16</w:t>
      </w:r>
      <w:r>
        <w:t xml:space="preserve">. </w:t>
      </w:r>
      <w:r w:rsidR="00C8582E">
        <w:t>veljače 2017</w:t>
      </w:r>
      <w:r>
        <w:t xml:space="preserve">. dostavio </w:t>
      </w:r>
      <w:proofErr w:type="spellStart"/>
      <w:r w:rsidRPr="00F24250">
        <w:t>prokazni</w:t>
      </w:r>
      <w:proofErr w:type="spellEnd"/>
      <w:r w:rsidRPr="00F24250">
        <w:t xml:space="preserve"> popis imovine za dužnika (list </w:t>
      </w:r>
      <w:r w:rsidR="003B0B86">
        <w:t>22-30</w:t>
      </w:r>
      <w:r w:rsidRPr="00F24250">
        <w:t xml:space="preserve"> spisa) </w:t>
      </w:r>
      <w:r>
        <w:t>iz kojeg proizlazi da dužnik nema nekretnina, pokretnina u svom vlasništvu kao ni imovinskih prava na tuđim stvarima, novčanih tražbina, nenovčanih tražbina te novčanih sredstava na računima.</w:t>
      </w:r>
    </w:p>
    <w:p w:rsidRDefault="004C428C" w:rsidP="004C428C" w:rsidR="004C428C">
      <w:pPr>
        <w:pStyle w:val="Tijeloteksta"/>
        <w:ind w:firstLine="708"/>
      </w:pPr>
      <w:r w:rsidRPr="004C428C">
        <w:t xml:space="preserve">Sud je uvidom u </w:t>
      </w:r>
      <w:r w:rsidR="000B4BEE">
        <w:t>potvrdu</w:t>
      </w:r>
      <w:r w:rsidR="000B4BEE" w:rsidRPr="000B4BEE">
        <w:t xml:space="preserve"> Financijske agencije od 2</w:t>
      </w:r>
      <w:r w:rsidR="003B0B86">
        <w:t>9</w:t>
      </w:r>
      <w:r w:rsidR="000B4BEE" w:rsidRPr="000B4BEE">
        <w:t xml:space="preserve">. </w:t>
      </w:r>
      <w:r w:rsidR="003B0B86">
        <w:t>prosinca 2016</w:t>
      </w:r>
      <w:r w:rsidR="000B4BEE" w:rsidRPr="000B4BEE">
        <w:t>. (list 1</w:t>
      </w:r>
      <w:r w:rsidR="003B0B86">
        <w:t>2</w:t>
      </w:r>
      <w:r w:rsidR="000B4BEE" w:rsidRPr="000B4BEE">
        <w:t xml:space="preserve"> spisa) </w:t>
      </w:r>
      <w:r w:rsidR="000B4BEE">
        <w:t xml:space="preserve">utvrdio da </w:t>
      </w:r>
      <w:r w:rsidR="000B4BEE" w:rsidRPr="000B4BEE">
        <w:t>dužnik na taj dan ima evidentirane neizvršene osnove za plaćanje u neprekinutom r</w:t>
      </w:r>
      <w:r w:rsidR="000B4BEE">
        <w:t xml:space="preserve">azdoblju od </w:t>
      </w:r>
      <w:r w:rsidR="003B0B86">
        <w:t>401</w:t>
      </w:r>
      <w:r w:rsidR="000B4BEE">
        <w:t xml:space="preserve"> dan te uvidom u </w:t>
      </w:r>
      <w:r w:rsidR="000B4BEE" w:rsidRPr="000B4BEE">
        <w:t xml:space="preserve">očevidnik o redoslijedu plaćanja sa obračunatom kamatom </w:t>
      </w:r>
      <w:r w:rsidR="000B4BEE">
        <w:t xml:space="preserve">utvrdio da dužnik na dan </w:t>
      </w:r>
      <w:r w:rsidR="003B0B86">
        <w:t>29</w:t>
      </w:r>
      <w:r w:rsidR="000B4BEE" w:rsidRPr="000B4BEE">
        <w:t>.</w:t>
      </w:r>
      <w:r w:rsidR="003B0B86">
        <w:t xml:space="preserve"> prosinca </w:t>
      </w:r>
      <w:r w:rsidR="000B4BEE" w:rsidRPr="000B4BEE">
        <w:t xml:space="preserve">2016. ima nepodmirene obveze u iznosu od </w:t>
      </w:r>
      <w:r w:rsidR="003B0B86">
        <w:t>338.690,02</w:t>
      </w:r>
      <w:r w:rsidR="000B4BEE">
        <w:t xml:space="preserve"> kn (list 13-1</w:t>
      </w:r>
      <w:r w:rsidR="003B0B86">
        <w:t>5</w:t>
      </w:r>
      <w:r w:rsidR="000B4BEE">
        <w:t xml:space="preserve"> spisa).</w:t>
      </w:r>
    </w:p>
    <w:p w:rsidRDefault="00ED5FDE" w:rsidP="004C428C" w:rsidR="00ED5FDE" w:rsidRPr="004C428C">
      <w:pPr>
        <w:pStyle w:val="Tijeloteksta"/>
        <w:ind w:firstLine="708"/>
      </w:pPr>
      <w:r w:rsidRPr="00ED5FDE">
        <w:t>U konkretnom slučaju, 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134F3A" w:rsidR="00134F3A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</w:t>
      </w:r>
      <w:r w:rsidR="001861A1">
        <w:t>-a</w:t>
      </w:r>
      <w:r>
        <w:t xml:space="preserve">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 w:rsidR="0034597D">
        <w:t>e</w:t>
      </w:r>
      <w:r w:rsidRPr="00134F3A">
        <w:t xml:space="preserve"> prethodnog i stečajn</w:t>
      </w:r>
      <w:r w:rsidR="002C3072">
        <w:t>og postupka u ukupnom iznosu  23</w:t>
      </w:r>
      <w:r w:rsidRPr="00134F3A">
        <w:t xml:space="preserve">.000,00 kn i to za: nagradu stečajnom upravitelju </w:t>
      </w:r>
      <w:r w:rsidR="001861A1">
        <w:t xml:space="preserve">ukupno </w:t>
      </w:r>
      <w:r w:rsidR="002C3072">
        <w:t>5</w:t>
      </w:r>
      <w:r w:rsidRPr="00134F3A">
        <w:t>.000,00 kn, troško</w:t>
      </w:r>
      <w:r w:rsidR="001861A1">
        <w:t>ve knjigovodstva mjesečno 1</w:t>
      </w:r>
      <w:r w:rsidRPr="00134F3A">
        <w:t xml:space="preserve">.500,00 kn, </w:t>
      </w:r>
      <w:r w:rsidR="002C3072">
        <w:t>troškove platnog prometa, blag</w:t>
      </w:r>
      <w:r w:rsidR="001861A1">
        <w:t>ajne i ostalih administra</w:t>
      </w:r>
      <w:r w:rsidR="002C3072">
        <w:t>tivnih poslova mjesečno 1</w:t>
      </w:r>
      <w:r w:rsidR="001861A1">
        <w:t>.500,00 kn</w:t>
      </w:r>
      <w:r w:rsidRPr="00134F3A">
        <w:t xml:space="preserve">, a sve bazirano na </w:t>
      </w:r>
      <w:r w:rsidR="002C3072">
        <w:t>trajanju postupka u vremenu od 6 mjeseci</w:t>
      </w:r>
      <w:r w:rsidRPr="00134F3A">
        <w:t xml:space="preserve">. </w:t>
      </w:r>
    </w:p>
    <w:p w:rsidRDefault="00FE48F4" w:rsidP="00FE48F4" w:rsidR="00FE48F4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3B0B86">
        <w:t>DMT MALIĆ j.d.o.o. za usluge, OIB 61892889681, Sesvete (Grad Zagreb), J. Gotovca</w:t>
      </w:r>
      <w:r>
        <w:rPr>
          <w:lang w:val="pt-BR"/>
        </w:rPr>
        <w:t xml:space="preserve">,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E48F4" w:rsidP="00134F3A" w:rsidR="00FE48F4" w:rsidRPr="00134F3A">
      <w:pPr>
        <w:jc w:val="both"/>
      </w:pPr>
    </w:p>
    <w:p w:rsidRDefault="00F02EC0" w:rsidP="002C3072" w:rsidR="00065B42" w:rsidRPr="00B9015B">
      <w:pPr>
        <w:jc w:val="center"/>
      </w:pPr>
      <w:r>
        <w:t>U</w:t>
      </w:r>
      <w:r w:rsidR="001013EE" w:rsidRPr="00B9015B">
        <w:t xml:space="preserve">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Pr="00F02EC0">
        <w:t>10. ožujka</w:t>
      </w:r>
      <w:r w:rsidR="009C47FB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AA1501">
        <w:t>,v.r.</w:t>
      </w:r>
    </w:p>
    <w:p w:rsidRDefault="00BB5767" w:rsidP="00380C3C" w:rsidR="00BB576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BB5767" w:rsidP="00065B42" w:rsidR="00BB5767"/>
    <w:p w:rsidRDefault="00AA1501" w:rsidP="002B3342" w:rsidR="00AA1501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AA1501" w:rsidP="002B3342" w:rsidR="00AA1501" w:rsidRPr="00694D64">
      <w:r w:rsidRPr="00694D64">
        <w:t>Karmela Dolenc</w:t>
      </w:r>
    </w:p>
    <w:p w:rsidRDefault="00AA1501" w:rsidP="002B3342" w:rsidR="00AA1501">
      <w:pPr>
        <w:pStyle w:val="Bezproreda"/>
      </w:pPr>
    </w:p>
    <w:p w:rsidRDefault="00AA1501" w:rsidP="00065B42" w:rsidR="00AA1501"/>
    <w:sectPr w:rsidSect="00F02EC0" w:rsidR="00AA1501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C3C" w:rsidR="00380C3C">
    <w:pPr>
      <w:pStyle w:val="Zaglavlje"/>
    </w:pPr>
    <w:r>
      <w:tab/>
    </w:r>
    <w:r>
      <w:tab/>
    </w:r>
    <w:r w:rsidR="00CF535B">
      <w:t>89</w:t>
    </w:r>
    <w:r w:rsidRPr="00380C3C">
      <w:rPr>
        <w:sz w:val="24"/>
      </w:rPr>
      <w:t>. St-</w:t>
    </w:r>
    <w:r w:rsidR="00D70B0B">
      <w:rPr>
        <w:sz w:val="24"/>
      </w:rPr>
      <w:t>2</w:t>
    </w:r>
    <w:r w:rsidR="00107EF6">
      <w:rPr>
        <w:sz w:val="24"/>
      </w:rPr>
      <w:t>937</w:t>
    </w:r>
    <w:r w:rsidR="00D70B0B">
      <w:rPr>
        <w:sz w:val="24"/>
      </w:rPr>
      <w:t>/16</w:t>
    </w:r>
    <w:r w:rsidR="00F02EC0">
      <w:rPr>
        <w:sz w:val="24"/>
      </w:rPr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B22E7"/>
    <w:rsid w:val="000B4BEE"/>
    <w:rsid w:val="000E335E"/>
    <w:rsid w:val="000E57F1"/>
    <w:rsid w:val="001013EE"/>
    <w:rsid w:val="00107EF6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4597D"/>
    <w:rsid w:val="00380C3C"/>
    <w:rsid w:val="003B0B86"/>
    <w:rsid w:val="003D4223"/>
    <w:rsid w:val="003F3702"/>
    <w:rsid w:val="00412D47"/>
    <w:rsid w:val="004C428C"/>
    <w:rsid w:val="004F372C"/>
    <w:rsid w:val="00501EBB"/>
    <w:rsid w:val="00535D8E"/>
    <w:rsid w:val="005543BD"/>
    <w:rsid w:val="005E2724"/>
    <w:rsid w:val="00602113"/>
    <w:rsid w:val="00662884"/>
    <w:rsid w:val="006B1344"/>
    <w:rsid w:val="00704DD0"/>
    <w:rsid w:val="007150E9"/>
    <w:rsid w:val="00754CF2"/>
    <w:rsid w:val="007B068E"/>
    <w:rsid w:val="007E5685"/>
    <w:rsid w:val="007E6A6F"/>
    <w:rsid w:val="008B669A"/>
    <w:rsid w:val="00947BCF"/>
    <w:rsid w:val="009B3D51"/>
    <w:rsid w:val="009C47FB"/>
    <w:rsid w:val="00A0793E"/>
    <w:rsid w:val="00A6064D"/>
    <w:rsid w:val="00A75EA1"/>
    <w:rsid w:val="00A75F17"/>
    <w:rsid w:val="00A851A3"/>
    <w:rsid w:val="00AA1501"/>
    <w:rsid w:val="00AB6CDD"/>
    <w:rsid w:val="00B40AF9"/>
    <w:rsid w:val="00B62E90"/>
    <w:rsid w:val="00B9015B"/>
    <w:rsid w:val="00BB5767"/>
    <w:rsid w:val="00BC67EF"/>
    <w:rsid w:val="00BE5577"/>
    <w:rsid w:val="00BF01D0"/>
    <w:rsid w:val="00BF0DDB"/>
    <w:rsid w:val="00C23ADD"/>
    <w:rsid w:val="00C40A44"/>
    <w:rsid w:val="00C8582E"/>
    <w:rsid w:val="00CF535B"/>
    <w:rsid w:val="00D340BD"/>
    <w:rsid w:val="00D3501A"/>
    <w:rsid w:val="00D677F7"/>
    <w:rsid w:val="00D70B0B"/>
    <w:rsid w:val="00D803A5"/>
    <w:rsid w:val="00DC6690"/>
    <w:rsid w:val="00DE0F86"/>
    <w:rsid w:val="00E24B5E"/>
    <w:rsid w:val="00ED5FDE"/>
    <w:rsid w:val="00F02EC0"/>
    <w:rsid w:val="00F24250"/>
    <w:rsid w:val="00F324F6"/>
    <w:rsid w:val="00FC7A95"/>
    <w:rsid w:val="00FE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AA1501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2937</izvorni_sadrzaj>
    <derivirana_varijabla naziv="DomainObject.Predmet.Broj_1">2937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St-2937/2016</izvorni_sadrzaj>
    <derivirana_varijabla naziv="DomainObject.Predmet.OznakaBroj_1">St-2937/2016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DMT MALIĆ j.d.o.o. za usluge zastupanog po punomoćniku Vlatka Malić</izvorni_sadrzaj>
    <derivirana_varijabla naziv="DomainObject.Predmet.ProtustrankaFormated_1">  DMT MALIĆ j.d.o.o. za usluge zastupanog po punomoćniku Vlatka Malić</derivirana_varijabla>
  </DomainObject.Predmet.ProtustrankaFormated>
  <DomainObject.Predmet.ProtustrankaFormatedOIB>
    <izvorni_sadrzaj>  DMT MALIĆ j.d.o.o. za usluge, OIB 61892889681 zastupanog po punomoćniku Vlatka Malić</izvorni_sadrzaj>
    <derivirana_varijabla naziv="DomainObject.Predmet.ProtustrankaFormatedOIB_1">  DMT MALIĆ j.d.o.o. za usluge, OIB 61892889681 zastupanog po punomoćniku Vlatka Malić</derivirana_varijabla>
  </DomainObject.Predmet.ProtustrankaFormatedOIB>
  <DomainObject.Predmet.ProtustrankaFormatedWithAdress>
    <izvorni_sadrzaj> DMT MALIĆ j.d.o.o. za usluge, J. Gotovca 24, 10360 Sesvete zastupanog po punomoćniku Vlatka Malić</izvorni_sadrzaj>
    <derivirana_varijabla naziv="DomainObject.Predmet.ProtustrankaFormatedWithAdress_1"> DMT MALIĆ j.d.o.o. za usluge, J. Gotovca 24, 10360 Sesvete zastupanog po punomoćniku Vlatka Malić</derivirana_varijabla>
  </DomainObject.Predmet.ProtustrankaFormatedWithAdress>
  <DomainObject.Predmet.ProtustrankaFormatedWithAdressOIB>
    <izvorni_sadrzaj> DMT MALIĆ j.d.o.o. za usluge, OIB 61892889681, J. Gotovca 24, 10360 Sesvete zastupanog po punomoćniku Vlatka Malić</izvorni_sadrzaj>
    <derivirana_varijabla naziv="DomainObject.Predmet.ProtustrankaFormatedWithAdressOIB_1"> DMT MALIĆ j.d.o.o. za usluge, OIB 61892889681, J. Gotovca 24, 10360 Sesvete zastupanog po punomoćniku Vlatka Malić</derivirana_varijabla>
  </DomainObject.Predmet.ProtustrankaFormatedWithAdressOIB>
  <DomainObject.Predmet.ProtustrankaWithAdress>
    <izvorni_sadrzaj>DMT MALIĆ j.d.o.o. za usluge J. Gotovca 24, 10360 Sesvete</izvorni_sadrzaj>
    <derivirana_varijabla naziv="DomainObject.Predmet.ProtustrankaWithAdress_1">DMT MALIĆ j.d.o.o. za usluge J. Gotovca 24, 10360 Sesvete</derivirana_varijabla>
  </DomainObject.Predmet.ProtustrankaWithAdress>
  <DomainObject.Predmet.ProtustrankaWithAdressOIB>
    <izvorni_sadrzaj>DMT MALIĆ j.d.o.o. za usluge, OIB 61892889681, J. Gotovca 24, 10360 Sesvete</izvorni_sadrzaj>
    <derivirana_varijabla naziv="DomainObject.Predmet.ProtustrankaWithAdressOIB_1">DMT MALIĆ j.d.o.o. za usluge, OIB 61892889681, J. Gotovca 24, 10360 Sesvete</derivirana_varijabla>
  </DomainObject.Predmet.ProtustrankaWithAdressOIB>
  <DomainObject.Predmet.ProtustrankaNazivFormated>
    <izvorni_sadrzaj>DMT MALIĆ j.d.o.o. za usluge</izvorni_sadrzaj>
    <derivirana_varijabla naziv="DomainObject.Predmet.ProtustrankaNazivFormated_1">DMT MALIĆ j.d.o.o. za usluge</derivirana_varijabla>
  </DomainObject.Predmet.ProtustrankaNazivFormated>
  <DomainObject.Predmet.ProtustrankaNazivFormatedOIB>
    <izvorni_sadrzaj>DMT MALIĆ j.d.o.o. za usluge, OIB 61892889681</izvorni_sadrzaj>
    <derivirana_varijabla naziv="DomainObject.Predmet.ProtustrankaNazivFormatedOIB_1">DMT MALIĆ j.d.o.o. za usluge, OIB 61892889681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DMT MALIĆ j.d.o.o. za usluge zastupanog po punomoćniku Vlatka Malić</item>
    </izvorni_sadrzaj>
    <derivirana_varijabla naziv="DomainObject.Predmet.ProtuStrankaListFormated_1">
      <item>DMT MALIĆ j.d.o.o. za usluge zastupanog po punomoćniku Vlatka Malić</item>
    </derivirana_varijabla>
  </DomainObject.Predmet.ProtuStrankaListFormated>
  <DomainObject.Predmet.ProtuStrankaListFormatedOIB>
    <izvorni_sadrzaj>
      <item>DMT MALIĆ j.d.o.o. za usluge, OIB 61892889681 zastupanog po punomoćniku Vlatka Malić</item>
    </izvorni_sadrzaj>
    <derivirana_varijabla naziv="DomainObject.Predmet.ProtuStrankaListFormatedOIB_1">
      <item>DMT MALIĆ j.d.o.o. za usluge, OIB 61892889681 zastupanog po punomoćniku Vlatka Malić</item>
    </derivirana_varijabla>
  </DomainObject.Predmet.ProtuStrankaListFormatedOIB>
  <DomainObject.Predmet.ProtuStrankaListFormatedWithAdress>
    <izvorni_sadrzaj>
      <item>DMT MALIĆ j.d.o.o. za usluge, J. Gotovca 24, 10360 Sesvete zastupanog po punomoćniku Vlatka Malić</item>
    </izvorni_sadrzaj>
    <derivirana_varijabla naziv="DomainObject.Predmet.ProtuStrankaListFormatedWithAdress_1">
      <item>DMT MALIĆ j.d.o.o. za usluge, J. Gotovca 24, 10360 Sesvete zastupanog po punomoćniku Vlatka Malić</item>
    </derivirana_varijabla>
  </DomainObject.Predmet.ProtuStrankaListFormatedWithAdress>
  <DomainObject.Predmet.ProtuStrankaListFormatedWithAdressOIB>
    <izvorni_sadrzaj>
      <item>DMT MALIĆ j.d.o.o. za usluge, OIB 61892889681, J. Gotovca 24, 10360 Sesvete zastupanog po punomoćniku Vlatka Malić</item>
    </izvorni_sadrzaj>
    <derivirana_varijabla naziv="DomainObject.Predmet.ProtuStrankaListFormatedWithAdressOIB_1">
      <item>DMT MALIĆ j.d.o.o. za usluge, OIB 61892889681, J. Gotovca 24, 10360 Sesvete zastupanog po punomoćniku Vlatka Malić</item>
    </derivirana_varijabla>
  </DomainObject.Predmet.ProtuStrankaListFormatedWithAdressOIB>
  <DomainObject.Predmet.ProtuStrankaListNazivFormated>
    <izvorni_sadrzaj>
      <item>DMT MALIĆ j.d.o.o. za usluge</item>
    </izvorni_sadrzaj>
    <derivirana_varijabla naziv="DomainObject.Predmet.ProtuStrankaListNazivFormated_1">
      <item>DMT MALIĆ j.d.o.o. za usluge</item>
    </derivirana_varijabla>
  </DomainObject.Predmet.ProtuStrankaListNazivFormated>
  <DomainObject.Predmet.ProtuStrankaListNazivFormatedOIB>
    <izvorni_sadrzaj>
      <item>DMT MALIĆ j.d.o.o. za usluge, OIB 61892889681</item>
    </izvorni_sadrzaj>
    <derivirana_varijabla naziv="DomainObject.Predmet.ProtuStrankaListNazivFormatedOIB_1">
      <item>DMT MALIĆ j.d.o.o. za usluge, OIB 61892889681</item>
    </derivirana_varijabla>
  </DomainObject.Predmet.ProtuStrankaListNazivFormatedOIB>
  <DomainObject.Predmet.OstaliListFormated>
    <izvorni_sadrzaj>
      <item>Vlatka Malić punomoćnik sudionika u postupku DMT MALIĆ j.d.o.o. za usluge</item>
      <item>Raiffeisenbank Austria d.d.</item>
    </izvorni_sadrzaj>
    <derivirana_varijabla naziv="DomainObject.Predmet.OstaliListFormated_1">
      <item>Vlatka Malić punomoćnik sudionika u postupku DMT MALIĆ j.d.o.o. za usluge</item>
      <item>Raiffeisenbank Austria d.d.</item>
    </derivirana_varijabla>
  </DomainObject.Predmet.OstaliListFormated>
  <DomainObject.Predmet.OstaliListFormatedOIB>
    <izvorni_sadrzaj>
      <item>Vlatka Malić, OIB 44494249208 punomoćnik sudionika u postupku DMT MALIĆ j.d.o.o. za usluge</item>
      <item>Raiffeisenbank Austria d.d., OIB 53056966535</item>
    </izvorni_sadrzaj>
    <derivirana_varijabla naziv="DomainObject.Predmet.OstaliListFormatedOIB_1">
      <item>Vlatka Malić, OIB 44494249208 punomoćnik sudionika u postupku DMT MALIĆ j.d.o.o. za usluge</item>
      <item>Raiffeisenbank Austria d.d., OIB 53056966535</item>
    </derivirana_varijabla>
  </DomainObject.Predmet.OstaliListFormatedOIB>
  <DomainObject.Predmet.OstaliListFormatedWithAdress>
    <izvorni_sadrzaj>
      <item>Vlatka Malić, Ulica Jakova Gotovca 24, 10360 Sesvete punomoćnik sudionika u postupku DMT MALIĆ j.d.o.o. za usluge</item>
      <item>Raiffeisenbank Austria d.d., Magazinska cesta 69, 10000 Zagreb</item>
    </izvorni_sadrzaj>
    <derivirana_varijabla naziv="DomainObject.Predmet.OstaliListFormatedWithAdress_1">
      <item>Vlatka Malić, Ulica Jakova Gotovca 24, 10360 Sesvete punomoćnik sudionika u postupku DMT MALIĆ j.d.o.o. za usluge</item>
      <item>Raiffeisenbank Austria d.d., Magazinska cesta 69, 10000 Zagreb</item>
    </derivirana_varijabla>
  </DomainObject.Predmet.OstaliListFormatedWithAdress>
  <DomainObject.Predmet.OstaliListFormatedWithAdressOIB>
    <izvorni_sadrzaj>
      <item>Vlatka Malić, OIB 44494249208, Ulica Jakova Gotovca 24, 10360 Sesvete punomoćnik sudionika u postupku DMT MALIĆ j.d.o.o. za usluge</item>
      <item>Raiffeisenbank Austria d.d., OIB 53056966535, Magazinska cesta 69, 10000 Zagreb</item>
    </izvorni_sadrzaj>
    <derivirana_varijabla naziv="DomainObject.Predmet.OstaliListFormatedWithAdressOIB_1">
      <item>Vlatka Malić, OIB 44494249208, Ulica Jakova Gotovca 24, 10360 Sesvete punomoćnik sudionika u postupku DMT MALIĆ j.d.o.o. za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Vlatka Malić</item>
      <item>Raiffeisenbank Austria d.d.</item>
    </izvorni_sadrzaj>
    <derivirana_varijabla naziv="DomainObject.Predmet.OstaliListNazivFormated_1">
      <item>Vlatka Malić</item>
      <item>Raiffeisenbank Austria d.d.</item>
    </derivirana_varijabla>
  </DomainObject.Predmet.OstaliListNazivFormated>
  <DomainObject.Predmet.OstaliListNazivFormatedOIB>
    <izvorni_sadrzaj>
      <item>Vlatka Malić, OIB 44494249208</item>
      <item>Raiffeisenbank Austria d.d., OIB 53056966535</item>
    </izvorni_sadrzaj>
    <derivirana_varijabla naziv="DomainObject.Predmet.OstaliListNazivFormatedOIB_1">
      <item>Vlatka Malić, OIB 44494249208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DMT MALIĆ j.d.o.o. za usluge</izvorni_sadrzaj>
    <derivirana_varijabla naziv="DomainObject.Predmet.ProtustrankaIDrugi_1">DMT MALIĆ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DMT MALIĆ j.d.o.o. za usluge, OIB 61892889681, J. Gotovca 24, 10360 Sesvete</izvorni_sadrzaj>
    <derivirana_varijabla naziv="DomainObject.Predmet.ProtustrankaIDrugiAdressOIB_1">DMT MALIĆ j.d.o.o. za usluge, OIB 61892889681, J. Gotovca 24,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DMT MALIĆ j.d.o.o. za usluge</item>
      <item>Vlatka Malić</item>
      <item>Raiffeisenbank Austria d.d.</item>
    </izvorni_sadrzaj>
    <derivirana_varijabla naziv="DomainObject.Predmet.SudioniciListNaziv_1">
      <item>FINA Regionalni centar Zagreb</item>
      <item>DMT MALIĆ j.d.o.o. za usluge</item>
      <item>Vlatka Malić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DMT MALIĆ j.d.o.o. za usluge, OIB 61892889681, J. Gotovca 24,10360 Sesvete</item>
      <item>Vlatka Malić, OIB 44494249208, Ulica Jakova Gotovca 24,10360 Sesvete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DMT MALIĆ j.d.o.o. za usluge, OIB 61892889681, J. Gotovca 24,10360 Sesvete</item>
      <item>Vlatka Malić, OIB 44494249208, Ulica Jakova Gotovca 24,10360 Sesvete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61892889681</item>
      <item>, OIB 44494249208</item>
      <item>, OIB 53056966535</item>
    </izvorni_sadrzaj>
    <derivirana_varijabla naziv="DomainObject.Predmet.SudioniciListNazivOIB_1">
      <item>, OIB 85821130368</item>
      <item>, OIB 61892889681</item>
      <item>, OIB 44494249208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832</properties:Words>
  <properties:Characters>4594</properties:Characters>
  <properties:Lines>94</properties:Lines>
  <properties:Paragraphs>27</properties:Paragraphs>
  <properties:TotalTime>369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2017-03-10T12:12:00Z</cp:lastPrinted>
  <dcterms:modified xmlns:xsi="http://www.w3.org/2001/XMLSchema-instance" xsi:type="dcterms:W3CDTF">2017-03-10T12:12:00Z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