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d883" w14:paraId="27cd883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ED639F" w:rsidR="00ED639F" w:rsidRPr="00ED639F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7434E8" w:rsidR="00ED639F" w:rsidRPr="00ED639F"/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7434E8" w:rsidR="00ED639F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 w:rsidR="00A4628F">
        <w:rPr>
          <w:b/>
        </w:rPr>
        <w:t>KONIKOM društvo s ograničenom odgovornošću za trgovinu  i usluge u stečaju Osijek, Jablanova 43 , MBS 030029774 OIB 99644455223</w:t>
      </w:r>
      <w:r w:rsidRPr="00ED639F">
        <w:t xml:space="preserve">, dana </w:t>
      </w:r>
      <w:r w:rsidR="00A4628F">
        <w:t>3. srpnja</w:t>
      </w:r>
      <w:r w:rsidRPr="00ED639F">
        <w:t xml:space="preserve"> 2017. god.</w:t>
      </w:r>
    </w:p>
    <w:p w:rsidRDefault="00ED639F" w:rsidP="00ED639F" w:rsidR="00ED639F" w:rsidRPr="00ED639F"/>
    <w:p w:rsidRDefault="00ED639F" w:rsidP="007434E8" w:rsidR="00ED639F" w:rsidRPr="00ED639F">
      <w:pPr>
        <w:jc w:val="center"/>
      </w:pPr>
      <w:r w:rsidRPr="00ED639F">
        <w:t>z a k l j u č i o    j e</w:t>
      </w:r>
    </w:p>
    <w:p w:rsidRDefault="00ED639F" w:rsidP="00ED639F" w:rsidR="00ED639F" w:rsidRPr="00ED639F">
      <w:pPr>
        <w:jc w:val="center"/>
      </w:pPr>
    </w:p>
    <w:p w:rsidRDefault="00ED639F" w:rsidP="007434E8" w:rsidR="00ED639F" w:rsidRPr="00ED639F">
      <w:pPr>
        <w:ind w:firstLine="708"/>
        <w:jc w:val="both"/>
        <w:rPr>
          <w:lang w:eastAsia="ar-SA"/>
        </w:rPr>
      </w:pPr>
      <w:r w:rsidRPr="00ED639F">
        <w:t xml:space="preserve"> Nalaže se Zemljišnoknjižnom odjelu Općinskog suda u </w:t>
      </w:r>
      <w:r w:rsidR="007434E8">
        <w:t xml:space="preserve">Virovitici </w:t>
      </w:r>
      <w:proofErr w:type="spellStart"/>
      <w:r w:rsidR="007434E8">
        <w:t>zk</w:t>
      </w:r>
      <w:proofErr w:type="spellEnd"/>
      <w:r w:rsidR="007434E8">
        <w:t>. odjel Slatina</w:t>
      </w:r>
      <w:r w:rsidRPr="00ED639F">
        <w:t xml:space="preserve">  </w:t>
      </w:r>
      <w:r w:rsidRPr="00ED639F">
        <w:rPr>
          <w:b/>
        </w:rPr>
        <w:t>brisanje</w:t>
      </w:r>
      <w:r w:rsidRPr="00ED639F">
        <w:t xml:space="preserve">  zabilježb</w:t>
      </w:r>
      <w:r w:rsidR="007434E8">
        <w:t xml:space="preserve">e otvaranja stečajnog postupka </w:t>
      </w:r>
      <w:r w:rsidRPr="00ED639F">
        <w:t xml:space="preserve">nad dužnikom </w:t>
      </w:r>
      <w:r w:rsidR="00A4628F">
        <w:rPr>
          <w:b/>
        </w:rPr>
        <w:t>KONIKOM društvo s ograničenom odgovornošću za trgovinu  i usluge u stečaju Osijek, Jablanova 43 , MBS 030029774 OIB 99644455223</w:t>
      </w:r>
      <w:r w:rsidR="00A4628F">
        <w:t xml:space="preserve"> </w:t>
      </w:r>
      <w:r w:rsidR="007434E8">
        <w:t xml:space="preserve"> određenog Rješenjem TS Osijek broj St-289/12 od 1. listopada 2012. g. na nekretnini upisanoj u </w:t>
      </w:r>
      <w:proofErr w:type="spellStart"/>
      <w:r w:rsidR="007434E8">
        <w:t>zk</w:t>
      </w:r>
      <w:proofErr w:type="spellEnd"/>
      <w:r w:rsidR="007434E8">
        <w:t xml:space="preserve">. ul. 4358 k.o. Podravska slatina poduložak 1, </w:t>
      </w:r>
      <w:proofErr w:type="spellStart"/>
      <w:r w:rsidR="007434E8">
        <w:t>kč</w:t>
      </w:r>
      <w:proofErr w:type="spellEnd"/>
      <w:r w:rsidR="007434E8">
        <w:t>. br. 3569/2 1 zgrada i dvor i to 1. Etaža 228/10000 poslovni prostor br. 1 ukupne površine 91,57 m2 sastavljen od skladišta 1, u elaboratu obojan plavom bojom.</w:t>
      </w:r>
    </w:p>
    <w:p w:rsidRDefault="00ED639F" w:rsidP="00ED639F" w:rsidR="00ED639F" w:rsidRPr="00ED639F">
      <w:pPr>
        <w:suppressAutoHyphens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ED639F" w:rsidR="00ED639F">
      <w:pPr>
        <w:ind w:firstLine="708"/>
        <w:jc w:val="both"/>
      </w:pPr>
      <w:r w:rsidRPr="00ED639F">
        <w:t xml:space="preserve">Podneskom od </w:t>
      </w:r>
      <w:r>
        <w:t>19</w:t>
      </w:r>
      <w:r w:rsidRPr="00ED639F">
        <w:t xml:space="preserve">. lipnja 2017. god. stečajna upraviteljica stečajnog dužnika </w:t>
      </w:r>
      <w:r w:rsidR="007434E8">
        <w:rPr>
          <w:b/>
        </w:rPr>
        <w:t>KONIKOM društvo s ograničenom odgovornošću za trgovinu  i usluge u stečaju Osijek, Jablanova 43 , MBS 030029774 OIB 99644455223</w:t>
      </w:r>
      <w:r w:rsidR="007434E8">
        <w:t xml:space="preserve"> </w:t>
      </w:r>
      <w:r w:rsidRPr="00ED639F">
        <w:t xml:space="preserve">predložila je da se zaključkom naloži Općinskom sudu u </w:t>
      </w:r>
      <w:r w:rsidR="007434E8">
        <w:t>Virovitici</w:t>
      </w:r>
      <w:r w:rsidRPr="00ED639F">
        <w:t xml:space="preserve"> </w:t>
      </w:r>
      <w:proofErr w:type="spellStart"/>
      <w:r w:rsidRPr="00ED639F">
        <w:t>zk</w:t>
      </w:r>
      <w:proofErr w:type="spellEnd"/>
      <w:r w:rsidRPr="00ED639F">
        <w:t xml:space="preserve"> odjel </w:t>
      </w:r>
      <w:r w:rsidR="007434E8">
        <w:t>Slatina</w:t>
      </w:r>
      <w:r w:rsidRPr="00ED639F">
        <w:t xml:space="preserve"> brisanje zabilježbe upisa otvaranja stečajnog postupka na nekretnin</w:t>
      </w:r>
      <w:r w:rsidR="007434E8">
        <w:t>i</w:t>
      </w:r>
      <w:r w:rsidRPr="00ED639F">
        <w:t xml:space="preserve">  naveden</w:t>
      </w:r>
      <w:r w:rsidR="007434E8">
        <w:t>oj</w:t>
      </w:r>
      <w:r w:rsidRPr="00ED639F">
        <w:t xml:space="preserve"> u izreci ovog zaključka</w:t>
      </w:r>
      <w:r w:rsidR="007434E8">
        <w:t xml:space="preserve"> navodeći da je navedena nekretnina prodana putem prikupljanja ponuda kod javnog bilježnika o čemu je u spis dostavila zapisnik</w:t>
      </w:r>
      <w:r w:rsidRPr="00ED639F">
        <w:t>.</w:t>
      </w:r>
    </w:p>
    <w:p w:rsidRDefault="007434E8" w:rsidP="007434E8" w:rsidR="007434E8">
      <w:pPr>
        <w:ind w:firstLine="708"/>
        <w:jc w:val="both"/>
      </w:pPr>
      <w:r>
        <w:t xml:space="preserve">Uz podnesak od 19. lipnja 2017. g. st. upraviteljica dostavila je i presliku Ugovora o kupoprodaji nekretnine od 13.6.2017. g. ovjerovljenu kod javnog bilježnika Boris </w:t>
      </w:r>
      <w:proofErr w:type="spellStart"/>
      <w:r>
        <w:t>Brnjevarac</w:t>
      </w:r>
      <w:proofErr w:type="spellEnd"/>
      <w:r>
        <w:t xml:space="preserve"> zamjenik javnog bilježnika Tatjane Kovačev iz Osijeka broj OV-2728/17 od 13.6.2017. g. i OV-2729/17 od 13. lipnja 2017. g. te izvadak iz </w:t>
      </w:r>
      <w:proofErr w:type="spellStart"/>
      <w:r>
        <w:t>zk</w:t>
      </w:r>
      <w:proofErr w:type="spellEnd"/>
      <w:r>
        <w:t>. za predmetnu nekretninu.</w:t>
      </w:r>
    </w:p>
    <w:p w:rsidRDefault="007434E8" w:rsidP="007434E8" w:rsidR="00ED639F">
      <w:pPr>
        <w:ind w:firstLine="708"/>
        <w:jc w:val="both"/>
      </w:pPr>
      <w:r>
        <w:t xml:space="preserve">Slijedom navedenog valjalo je odlučiti kao u izreci. </w:t>
      </w:r>
    </w:p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 w:rsidR="00A4628F">
        <w:t>3. srpnja</w:t>
      </w:r>
      <w:r w:rsidRPr="00ED639F">
        <w:t xml:space="preserve"> 2017. godine</w:t>
      </w: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3C7C72">
      <w:pPr>
        <w:jc w:val="both"/>
      </w:pPr>
      <w:r>
        <w:t>1.</w:t>
      </w:r>
      <w:r>
        <w:tab/>
        <w:t xml:space="preserve">Zemljišnoknjižni odjel </w:t>
      </w:r>
      <w:r w:rsidR="007434E8">
        <w:t>Slatina</w:t>
      </w:r>
    </w:p>
    <w:p w:rsidRDefault="003C7C72" w:rsidP="003C7C72" w:rsidR="003C7C72">
      <w:pPr>
        <w:jc w:val="both"/>
      </w:pPr>
      <w:r>
        <w:t>2.</w:t>
      </w:r>
      <w:r>
        <w:tab/>
        <w:t>e-</w:t>
      </w:r>
      <w:proofErr w:type="spellStart"/>
      <w:r>
        <w:t>ogl</w:t>
      </w:r>
      <w:proofErr w:type="spellEnd"/>
      <w:r>
        <w:t xml:space="preserve">. pl. uz podnesak st. upraviteljice od 19.6.2017. g. (str. </w:t>
      </w:r>
      <w:r w:rsidR="007434E8">
        <w:t>1863-1870</w:t>
      </w:r>
      <w:r>
        <w:t xml:space="preserve"> spisa)</w:t>
      </w:r>
    </w:p>
    <w:p w:rsidRDefault="003C7C72" w:rsidP="003C7C72" w:rsidR="003C7C72">
      <w:pPr>
        <w:jc w:val="both"/>
      </w:pPr>
      <w:r>
        <w:t>3.</w:t>
      </w:r>
      <w:r>
        <w:tab/>
        <w:t>R-</w:t>
      </w:r>
      <w:r w:rsidR="007434E8">
        <w:t>31.8.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7434E8" w:rsidP="003C7C72" w:rsidR="007434E8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bookmarkStart w:name="_GoBack" w:id="0"/>
      <w:bookmarkEnd w:id="0"/>
    </w:p>
    <w:sectPr w:rsidR="003C7C7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1F3" w:rsidP="004A5422" w:rsidR="004C41F3">
      <w:r>
        <w:separator/>
      </w:r>
    </w:p>
  </w:endnote>
  <w:endnote w:id="0" w:type="continuationSeparator">
    <w:p w:rsidRDefault="004C41F3" w:rsidP="004A5422" w:rsidR="004C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1F3" w:rsidP="004A5422" w:rsidR="004C41F3">
      <w:r>
        <w:separator/>
      </w:r>
    </w:p>
  </w:footnote>
  <w:footnote w:id="0" w:type="continuationSeparator">
    <w:p w:rsidRDefault="004C41F3" w:rsidP="004A5422" w:rsidR="004C4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13D">
      <w:rPr>
        <w:noProof/>
      </w:rPr>
      <w:t>1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</w:t>
    </w:r>
    <w:r w:rsidR="00A4628F">
      <w:t>289/12-428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069E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4610C"/>
    <w:rsid w:val="002553C1"/>
    <w:rsid w:val="00260FFD"/>
    <w:rsid w:val="00297D28"/>
    <w:rsid w:val="002A77C2"/>
    <w:rsid w:val="002C2752"/>
    <w:rsid w:val="002F713D"/>
    <w:rsid w:val="0032250B"/>
    <w:rsid w:val="0033269D"/>
    <w:rsid w:val="00334206"/>
    <w:rsid w:val="003B6B24"/>
    <w:rsid w:val="003C1A32"/>
    <w:rsid w:val="003C7C72"/>
    <w:rsid w:val="003E6A42"/>
    <w:rsid w:val="0042787A"/>
    <w:rsid w:val="004446BE"/>
    <w:rsid w:val="004569C8"/>
    <w:rsid w:val="004909AC"/>
    <w:rsid w:val="0049290D"/>
    <w:rsid w:val="004A5422"/>
    <w:rsid w:val="004C41F3"/>
    <w:rsid w:val="004D1B08"/>
    <w:rsid w:val="004E044B"/>
    <w:rsid w:val="004F0544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65EDE"/>
    <w:rsid w:val="006923BE"/>
    <w:rsid w:val="006C30BF"/>
    <w:rsid w:val="0071540A"/>
    <w:rsid w:val="007434E8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A4628F"/>
    <w:rsid w:val="00AA2CB1"/>
    <w:rsid w:val="00AA50F1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7F1C"/>
    <w:rsid w:val="00C64FE8"/>
    <w:rsid w:val="00C72FD4"/>
    <w:rsid w:val="00C851C0"/>
    <w:rsid w:val="00CB1949"/>
    <w:rsid w:val="00D267B2"/>
    <w:rsid w:val="00D85C47"/>
    <w:rsid w:val="00D960F3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D639F"/>
    <w:rsid w:val="00F10E0B"/>
    <w:rsid w:val="00F12FCE"/>
    <w:rsid w:val="00F1706F"/>
    <w:rsid w:val="00F3776A"/>
    <w:rsid w:val="00F452E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71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71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71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1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1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71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71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71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1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1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svibnja 2017.</izvorni_sadrzaj>
    <derivirana_varijabla naziv="DomainObject.Predmet.SpisIzvanSuda.DatumIzlazaSpisa_1">19.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0F5CA-CD60-40AE-A27D-2D546BBD9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331</properties:Words>
  <properties:Characters>1792</properties:Characters>
  <properties:Lines>96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2017-07-03T07:09:00Z</dcterms:created>
  <dc:creator>..</dc:creator>
  <cp:lastModifiedBy>Danijela Sekulić</cp:lastModifiedBy>
  <cp:lastPrinted>2017-07-03T11:46:00Z</cp:lastPrinted>
  <dcterms:modified xmlns:xsi="http://www.w3.org/2001/XMLSchema-instance" xsi:type="dcterms:W3CDTF">2017-07-03T11:47:00Z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