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37b4e" w14:paraId="d837b4e" w:rsidRDefault="00B32152" w:rsidP="00B32152" w:rsidR="00B32152" w:rsidRPr="001F4418">
      <w:pPr>
        <w15:collapsed w:val="false"/>
        <w:rPr>
          <w:b/>
        </w:rPr>
      </w:pPr>
      <w:bookmarkStart w:name="_GoBack" w:id="0"/>
      <w:bookmarkEnd w:id="0"/>
    </w:p>
    <w:p w:rsidRDefault="00B32152" w:rsidP="00B32152" w:rsidR="00B32152" w:rsidRPr="001F4418">
      <w:pPr>
        <w:rPr>
          <w:b/>
        </w:rPr>
      </w:pPr>
    </w:p>
    <w:p w:rsidRDefault="00B32152" w:rsidP="00B32152" w:rsidR="00B32152" w:rsidRPr="001F4418"/>
    <w:p w:rsidRDefault="00B32152" w:rsidP="00B32152" w:rsidR="00B32152" w:rsidRPr="008C2D5C">
      <w:pPr>
        <w:rPr>
          <w:bCs/>
        </w:rPr>
      </w:pPr>
      <w:r w:rsidRPr="008C2D5C">
        <w:rPr>
          <w:bCs/>
        </w:rPr>
        <w:t>REPUBLIKA HRVATSKA</w:t>
      </w:r>
    </w:p>
    <w:p w:rsidRDefault="00C41C1C" w:rsidP="00B32152" w:rsidR="00C41C1C" w:rsidRPr="008C2D5C">
      <w:pPr>
        <w:rPr>
          <w:bCs/>
        </w:rPr>
      </w:pPr>
      <w:r w:rsidRPr="008C2D5C">
        <w:rPr>
          <w:bCs/>
        </w:rPr>
        <w:t>TRGOVAČKI SUD U ZADRU</w:t>
      </w:r>
    </w:p>
    <w:p w:rsidRDefault="00C41C1C" w:rsidP="00B32152" w:rsidR="00B32152" w:rsidRPr="008C2D5C">
      <w:r w:rsidRPr="008C2D5C">
        <w:t>Dr. Franje Tuđmana 35</w:t>
      </w:r>
      <w:r w:rsidR="00B32152" w:rsidRPr="008C2D5C">
        <w:tab/>
      </w:r>
      <w:r w:rsidR="00B32152" w:rsidRPr="008C2D5C">
        <w:tab/>
      </w:r>
      <w:r w:rsidR="00B32152" w:rsidRPr="008C2D5C">
        <w:tab/>
      </w:r>
      <w:r w:rsidR="00B32152" w:rsidRPr="008C2D5C">
        <w:tab/>
      </w:r>
      <w:r w:rsidR="00B32152" w:rsidRPr="008C2D5C">
        <w:tab/>
      </w:r>
    </w:p>
    <w:p w:rsidRDefault="00B32152" w:rsidP="00B32152" w:rsidR="00B32152" w:rsidRPr="008C2D5C"/>
    <w:p w:rsidRDefault="001F4418" w:rsidP="00B32152" w:rsidR="00B34761" w:rsidRPr="008C2D5C">
      <w:pPr>
        <w:jc w:val="center"/>
        <w:rPr>
          <w:bCs/>
        </w:rPr>
      </w:pPr>
      <w:r w:rsidRPr="008C2D5C">
        <w:rPr>
          <w:bCs/>
        </w:rPr>
        <w:t xml:space="preserve">R E P U B L I KA  H R V A T S K A </w:t>
      </w:r>
    </w:p>
    <w:p w:rsidRDefault="00226A0B" w:rsidP="00B32152" w:rsidR="00226A0B" w:rsidRPr="008C2D5C">
      <w:pPr>
        <w:jc w:val="center"/>
        <w:rPr>
          <w:bCs/>
        </w:rPr>
      </w:pPr>
    </w:p>
    <w:p w:rsidRDefault="00DB683D" w:rsidP="00DB683D" w:rsidR="00E57829" w:rsidRPr="008C2D5C">
      <w:pPr>
        <w:jc w:val="center"/>
      </w:pPr>
      <w:r w:rsidRPr="008C2D5C">
        <w:t xml:space="preserve">R J E Š E N J E </w:t>
      </w:r>
    </w:p>
    <w:p w:rsidRDefault="00DB683D" w:rsidP="00DB683D" w:rsidR="00DB683D" w:rsidRPr="008C2D5C">
      <w:pPr>
        <w:jc w:val="center"/>
      </w:pPr>
    </w:p>
    <w:p w:rsidRDefault="00B32152" w:rsidP="00AC357D" w:rsidR="00B34761">
      <w:pPr>
        <w:ind w:firstLine="708"/>
        <w:jc w:val="both"/>
      </w:pPr>
      <w:r w:rsidRPr="008C2D5C">
        <w:t>Trgovački sud u Zadru, po su</w:t>
      </w:r>
      <w:r w:rsidR="00C41C1C" w:rsidRPr="008C2D5C">
        <w:t xml:space="preserve">tkinji </w:t>
      </w:r>
      <w:r w:rsidR="00530DFF" w:rsidRPr="008C2D5C">
        <w:t>Ani Markač</w:t>
      </w:r>
      <w:r w:rsidRPr="008C2D5C">
        <w:t xml:space="preserve">, </w:t>
      </w:r>
      <w:r w:rsidR="002A31C1" w:rsidRPr="008C2D5C">
        <w:t>postupajući po prijedlogu</w:t>
      </w:r>
      <w:r w:rsidR="00E57829" w:rsidRPr="008C2D5C">
        <w:t xml:space="preserve"> za otvaranje stečajnog postupka nad </w:t>
      </w:r>
      <w:r w:rsidR="008B3CD7" w:rsidRPr="008C2D5C">
        <w:t>dužnikom</w:t>
      </w:r>
      <w:r w:rsidR="002918D2">
        <w:t xml:space="preserve"> </w:t>
      </w:r>
      <w:r w:rsidR="00984389">
        <w:t>KRIŽICE d.o.o., Kali, Trg Marnjiva 35, OIB:29112746380</w:t>
      </w:r>
      <w:r w:rsidR="008C2D5C">
        <w:t>, dana 23. listopada 2018.</w:t>
      </w:r>
      <w:r w:rsidR="00530DFF" w:rsidRPr="008C2D5C">
        <w:t xml:space="preserve">, </w:t>
      </w:r>
    </w:p>
    <w:p w:rsidRDefault="008C2D5C" w:rsidP="00AC357D" w:rsidR="008C2D5C" w:rsidRPr="008C2D5C">
      <w:pPr>
        <w:ind w:firstLine="708"/>
        <w:jc w:val="both"/>
      </w:pPr>
    </w:p>
    <w:p w:rsidRDefault="00DB683D" w:rsidP="00B32152" w:rsidR="00B32152" w:rsidRPr="008C2D5C">
      <w:pPr>
        <w:jc w:val="center"/>
      </w:pPr>
      <w:r w:rsidRPr="008C2D5C">
        <w:t xml:space="preserve">r i j e š i o </w:t>
      </w:r>
      <w:r w:rsidR="001D381A" w:rsidRPr="008C2D5C">
        <w:t xml:space="preserve">  j e</w:t>
      </w:r>
    </w:p>
    <w:p w:rsidRDefault="005D4F0E" w:rsidP="007F5B91" w:rsidR="005D4F0E">
      <w:pPr>
        <w:jc w:val="both"/>
      </w:pPr>
    </w:p>
    <w:p w:rsidRDefault="008C2D5C" w:rsidP="008C2D5C" w:rsidR="008C2D5C">
      <w:pPr>
        <w:jc w:val="both"/>
      </w:pPr>
      <w:r>
        <w:t>I.</w:t>
      </w:r>
      <w:r>
        <w:tab/>
        <w:t xml:space="preserve">Nalaže se </w:t>
      </w:r>
      <w:r w:rsidRPr="001F4418">
        <w:t>predlagatelju</w:t>
      </w:r>
      <w:r w:rsidR="00507CC4" w:rsidRPr="00507CC4">
        <w:t xml:space="preserve"> </w:t>
      </w:r>
      <w:r w:rsidR="00507CC4">
        <w:t>KRIŽICE d.o.o., Kali, Trg Marnjiva 35, OIB:29112746380</w:t>
      </w:r>
      <w:r>
        <w:t>, da u roku</w:t>
      </w:r>
      <w:r w:rsidRPr="001F4418">
        <w:t xml:space="preserve"> </w:t>
      </w:r>
      <w:r>
        <w:t>8</w:t>
      </w:r>
      <w:r w:rsidRPr="001F4418">
        <w:t xml:space="preserve"> dana </w:t>
      </w:r>
      <w:r>
        <w:t>(osam) od dana zaprimanja prijepisa ovog rješenja uplati:</w:t>
      </w:r>
    </w:p>
    <w:p w:rsidRDefault="008C2D5C" w:rsidP="008C2D5C" w:rsidR="008C2D5C">
      <w:pPr>
        <w:ind w:left="360"/>
        <w:jc w:val="both"/>
      </w:pPr>
      <w:r>
        <w:t>-</w:t>
      </w:r>
      <w:r>
        <w:tab/>
        <w:t xml:space="preserve">predujam u iznosu od 1.000,00 kuna u Fonda za namirenje troškova stečajnog postupka </w:t>
      </w:r>
      <w:r w:rsidRPr="00C01574">
        <w:t>na žiro račun ovog suda kod Hrvatske poštanske banke broj: HR43</w:t>
      </w:r>
      <w:r>
        <w:t xml:space="preserve"> </w:t>
      </w:r>
      <w:r w:rsidRPr="00C01574">
        <w:t>2390</w:t>
      </w:r>
      <w:r>
        <w:t xml:space="preserve"> </w:t>
      </w:r>
      <w:r w:rsidRPr="00C01574">
        <w:t>0011</w:t>
      </w:r>
      <w:r>
        <w:t xml:space="preserve"> </w:t>
      </w:r>
      <w:r w:rsidRPr="00C01574">
        <w:t>3000</w:t>
      </w:r>
      <w:r>
        <w:t xml:space="preserve"> </w:t>
      </w:r>
      <w:r w:rsidRPr="00C01574">
        <w:t>0085</w:t>
      </w:r>
      <w:r>
        <w:t xml:space="preserve"> </w:t>
      </w:r>
      <w:r w:rsidRPr="00C01574">
        <w:t xml:space="preserve">7, s pozivom na broj </w:t>
      </w:r>
      <w:r>
        <w:t>00 100-</w:t>
      </w:r>
      <w:r w:rsidR="00507CC4">
        <w:t>349</w:t>
      </w:r>
      <w:r>
        <w:t>-2018, te dostavi u spis dokaz o uplati,</w:t>
      </w:r>
    </w:p>
    <w:p w:rsidRDefault="008C2D5C" w:rsidP="008C2D5C" w:rsidR="008C2D5C" w:rsidRPr="001F4418">
      <w:pPr>
        <w:ind w:left="360"/>
        <w:jc w:val="both"/>
      </w:pPr>
      <w:r>
        <w:t xml:space="preserve">- </w:t>
      </w:r>
      <w:r>
        <w:tab/>
        <w:t xml:space="preserve">dodatni predujam u iznosu od 10.000,00 kuna </w:t>
      </w:r>
      <w:r w:rsidRPr="001F4418">
        <w:t>na račun</w:t>
      </w:r>
      <w:r>
        <w:t xml:space="preserve"> </w:t>
      </w:r>
      <w:r w:rsidRPr="001F4418">
        <w:t>sudskog depozita broj HR43 2390 0011 3000 0085 7 pozivom na broj 05 221-</w:t>
      </w:r>
      <w:r w:rsidR="00507CC4">
        <w:t>349</w:t>
      </w:r>
      <w:r w:rsidRPr="001F4418">
        <w:t>-201</w:t>
      </w:r>
      <w:r>
        <w:t>8</w:t>
      </w:r>
      <w:r w:rsidRPr="00847BEE">
        <w:t xml:space="preserve"> </w:t>
      </w:r>
      <w:r>
        <w:t>te dostavi u spis dokaz o uplati</w:t>
      </w:r>
      <w:r w:rsidRPr="001F4418">
        <w:t>.</w:t>
      </w:r>
    </w:p>
    <w:p w:rsidRDefault="008C2D5C" w:rsidP="008C2D5C" w:rsidR="008C2D5C" w:rsidRPr="001F4418">
      <w:pPr>
        <w:jc w:val="both"/>
      </w:pPr>
    </w:p>
    <w:p w:rsidRDefault="008C2D5C" w:rsidP="008C2D5C" w:rsidR="008C2D5C" w:rsidRPr="001F4418">
      <w:pPr>
        <w:jc w:val="both"/>
      </w:pPr>
      <w:r w:rsidRPr="001F4418">
        <w:t>II</w:t>
      </w:r>
      <w:r>
        <w:t>.</w:t>
      </w:r>
      <w:r>
        <w:tab/>
      </w:r>
      <w:r w:rsidRPr="001F4418">
        <w:t xml:space="preserve">Ukoliko predlagatelj </w:t>
      </w:r>
      <w:r>
        <w:t xml:space="preserve">u roku </w:t>
      </w:r>
      <w:r w:rsidRPr="001F4418">
        <w:t xml:space="preserve">ne </w:t>
      </w:r>
      <w:r>
        <w:t xml:space="preserve">uplati predujam iz točke I. izreke ovog rješenja, sud će sukladno odredbi </w:t>
      </w:r>
      <w:r w:rsidRPr="001F4418">
        <w:t xml:space="preserve">čl. </w:t>
      </w:r>
      <w:r>
        <w:t>114</w:t>
      </w:r>
      <w:r w:rsidRPr="001F4418">
        <w:t xml:space="preserve">. st. </w:t>
      </w:r>
      <w:r>
        <w:t>5</w:t>
      </w:r>
      <w:r w:rsidRPr="001F4418">
        <w:t>. Stečajnog zakona</w:t>
      </w:r>
      <w:r>
        <w:t xml:space="preserve"> njegov prijedlog odbaciti kao nedopušten.</w:t>
      </w:r>
    </w:p>
    <w:p w:rsidRDefault="008C2D5C" w:rsidP="008C2D5C" w:rsidR="008C2D5C"/>
    <w:p w:rsidRDefault="008C2D5C" w:rsidP="008C2D5C" w:rsidR="008C2D5C" w:rsidRPr="001F4418"/>
    <w:p w:rsidRDefault="008C2D5C" w:rsidP="008C2D5C" w:rsidR="008C2D5C" w:rsidRPr="001F4418">
      <w:pPr>
        <w:jc w:val="center"/>
      </w:pPr>
      <w:r>
        <w:t>Obrazloženje</w:t>
      </w:r>
    </w:p>
    <w:p w:rsidRDefault="008C2D5C" w:rsidP="008C2D5C" w:rsidR="008C2D5C" w:rsidRPr="001F4418">
      <w:pPr>
        <w:jc w:val="center"/>
      </w:pPr>
    </w:p>
    <w:p w:rsidRDefault="008C2D5C" w:rsidP="008C2D5C" w:rsidR="008C2D5C">
      <w:pPr>
        <w:ind w:firstLine="708"/>
        <w:jc w:val="both"/>
      </w:pPr>
      <w:r>
        <w:t xml:space="preserve">Predlagatelj </w:t>
      </w:r>
      <w:r w:rsidR="00507CC4">
        <w:t xml:space="preserve">KRIŽICE d.o.o., Kali, Trg Marnjiva 35, OIB:29112746380, </w:t>
      </w:r>
      <w:r>
        <w:t>dakle sam dužnik,  zastupan po</w:t>
      </w:r>
      <w:r w:rsidR="00507CC4">
        <w:t xml:space="preserve"> zakonskom zastupniku, direktorici Jadranki Lukin</w:t>
      </w:r>
      <w:r>
        <w:t xml:space="preserve">, podnio je </w:t>
      </w:r>
      <w:r w:rsidR="00941685">
        <w:t xml:space="preserve">ovom sudu </w:t>
      </w:r>
      <w:r w:rsidRPr="001F4418">
        <w:t>prijedlog za otvaranje stečajnog postupka nad trgovačkim društvom</w:t>
      </w:r>
      <w:r>
        <w:t>.</w:t>
      </w:r>
    </w:p>
    <w:p w:rsidRDefault="008C2D5C" w:rsidP="008C2D5C" w:rsidR="008C2D5C">
      <w:pPr>
        <w:jc w:val="both"/>
      </w:pPr>
      <w:r w:rsidRPr="001F4418">
        <w:t xml:space="preserve">           U prethodnom ispitivanju prijedloga za </w:t>
      </w:r>
      <w:r>
        <w:t>otvaranje</w:t>
      </w:r>
      <w:r w:rsidRPr="001F4418">
        <w:t xml:space="preserve"> stečajnog postupka trebalo je na temelju čl. </w:t>
      </w:r>
      <w:r>
        <w:t>114</w:t>
      </w:r>
      <w:r w:rsidRPr="001F4418">
        <w:t xml:space="preserve">. st. 1. Stečajnog zakona (Narodne novine broj </w:t>
      </w:r>
      <w:r>
        <w:t>71/2015 i 104/2017</w:t>
      </w:r>
      <w:r w:rsidRPr="001F4418">
        <w:t xml:space="preserve">) </w:t>
      </w:r>
      <w:r>
        <w:t xml:space="preserve">predlagatelja pozvati na uplatu </w:t>
      </w:r>
      <w:r w:rsidRPr="001F4418">
        <w:t xml:space="preserve">predujma </w:t>
      </w:r>
      <w:r>
        <w:t>u iznosu od 1.000,00 kuna, u Fond za namirenje troškova stečajnog postupka, te dodatnog iznosa od 10</w:t>
      </w:r>
      <w:r w:rsidR="00A57DB8">
        <w:t>.000,00 kuna. Sud je rješenjem predlagatelj</w:t>
      </w:r>
      <w:r w:rsidR="002802C8">
        <w:t>u</w:t>
      </w:r>
      <w:r w:rsidR="00A57DB8">
        <w:t xml:space="preserve"> naložio uplatu dodatnog iznosa od 10.000,00 kn koji iznos će biti </w:t>
      </w:r>
      <w:r w:rsidR="00A57DB8" w:rsidRPr="002A5A5A">
        <w:t>neophod</w:t>
      </w:r>
      <w:r w:rsidR="00A57DB8">
        <w:t>an</w:t>
      </w:r>
      <w:r w:rsidR="00A57DB8" w:rsidRPr="002A5A5A">
        <w:t xml:space="preserve"> radi osiguranja sredstava za podmirenje troškova otvorenog stečajnog postupka dok se u istome ne formira stečajna masa, odnosno podmirenje troškova prethodnog postupka i to konkretnog privremenog stečajnog upravitelja, njegove nagrade i troškova ukoliko se ukaže potrebnim istoga imenovati radi utvrđivanja uvjeta za otvaranje odnosno vođenje postupka.</w:t>
      </w:r>
      <w:r>
        <w:t xml:space="preserve"> </w:t>
      </w:r>
    </w:p>
    <w:p w:rsidRDefault="008C2D5C" w:rsidP="008C2D5C" w:rsidR="008C2D5C">
      <w:pPr>
        <w:ind w:firstLine="708"/>
        <w:jc w:val="both"/>
      </w:pPr>
      <w:r>
        <w:t xml:space="preserve">Odredbom članka 109. stavak 1. Stečajnog zakona propisano je da se predlagateljem smatraju vjerovnik ili dužnik, ako zakonom nije drukčije određeno. Dakle, pravilima Stečajnog zakona utvrđena je obveza svakog podnositelja prijedloga uplatiti predujma od 1.000,00 kn u Fond za namirenje troškova stečajnog postupka te po nalogu suda u roku od osam dana dodatni iznos predujma u iznosu koji ne može biti viši od 20.000,00 kn. </w:t>
      </w:r>
    </w:p>
    <w:p w:rsidRDefault="008C2D5C" w:rsidP="008C2D5C" w:rsidR="008C2D5C">
      <w:pPr>
        <w:jc w:val="both"/>
      </w:pPr>
      <w:r>
        <w:tab/>
        <w:t xml:space="preserve">Obveze uplate predujma oslobođeni su samo radnici i prijašnji dužnikovi radnici ako su podnijeli prijedlog za otvaranje stečajnoga postupka radi namirenja svoje dospjele tražbine </w:t>
      </w:r>
      <w:r>
        <w:lastRenderedPageBreak/>
        <w:t>po osnovi rada, Financijska agencija ako je podnijela prijedlog za otvaranje stečajnoga postupka u skladu s člankom 110. stavkom 1. Stečajnog zakona i Republika Hrvatska (članak 114. stavak 3. Stečajnog zakona.</w:t>
      </w:r>
    </w:p>
    <w:p w:rsidRDefault="00941685" w:rsidP="00941685" w:rsidR="00941685">
      <w:pPr>
        <w:ind w:firstLine="708"/>
        <w:jc w:val="both"/>
      </w:pPr>
      <w:r>
        <w:t xml:space="preserve">Kako Stečajnim zakonom nije predviđeno oslobođenje dužnika od uplate predujma, to je ovaj sud pozvao dužnika na uplatu iznosa predujma </w:t>
      </w:r>
      <w:r w:rsidR="002802C8">
        <w:t xml:space="preserve">i dodatnog predujma </w:t>
      </w:r>
      <w:r>
        <w:t xml:space="preserve">za namirenje troškova stečajnog postupka. </w:t>
      </w:r>
    </w:p>
    <w:p w:rsidRDefault="008C2D5C" w:rsidP="008C2D5C" w:rsidR="008C2D5C" w:rsidRPr="001F4418">
      <w:pPr>
        <w:ind w:firstLine="708"/>
        <w:jc w:val="both"/>
      </w:pPr>
      <w:r>
        <w:t>Nadalje, a u</w:t>
      </w:r>
      <w:r w:rsidRPr="001F4418">
        <w:t>koliko predlagatelj u ostavljenom roku ne položi zatraženi predujam</w:t>
      </w:r>
      <w:r>
        <w:t xml:space="preserve"> sa njegovim prijedlogom,</w:t>
      </w:r>
      <w:r w:rsidRPr="001F4418">
        <w:t xml:space="preserve"> </w:t>
      </w:r>
      <w:r>
        <w:t xml:space="preserve">postupit će se </w:t>
      </w:r>
      <w:r w:rsidRPr="001F4418">
        <w:t xml:space="preserve">sukladno čl. </w:t>
      </w:r>
      <w:r>
        <w:t>114</w:t>
      </w:r>
      <w:r w:rsidRPr="001F4418">
        <w:t xml:space="preserve">. st. </w:t>
      </w:r>
      <w:r>
        <w:t>5. Stečajnog zakona.</w:t>
      </w:r>
    </w:p>
    <w:p w:rsidRDefault="008C2D5C" w:rsidP="008C2D5C" w:rsidR="008C2D5C"/>
    <w:p w:rsidRDefault="008C2D5C" w:rsidP="008C2D5C" w:rsidR="008C2D5C" w:rsidRPr="001F4418">
      <w:pPr>
        <w:jc w:val="center"/>
      </w:pPr>
      <w:r w:rsidRPr="001F4418">
        <w:t>U Zadru</w:t>
      </w:r>
      <w:r>
        <w:t xml:space="preserve"> </w:t>
      </w:r>
      <w:r w:rsidR="00941685">
        <w:t xml:space="preserve">23. listopada </w:t>
      </w:r>
      <w:r>
        <w:t>2018.</w:t>
      </w:r>
    </w:p>
    <w:p w:rsidRDefault="008C2D5C" w:rsidP="008C2D5C" w:rsidR="008C2D5C">
      <w:pPr>
        <w:jc w:val="right"/>
      </w:pPr>
      <w:r>
        <w:tab/>
      </w:r>
      <w:r>
        <w:tab/>
      </w:r>
      <w:r>
        <w:tab/>
      </w:r>
      <w:r>
        <w:tab/>
      </w:r>
      <w:r>
        <w:tab/>
      </w:r>
      <w:r>
        <w:tab/>
        <w:t xml:space="preserve">       </w:t>
      </w:r>
    </w:p>
    <w:p w:rsidRDefault="00DD28F2" w:rsidP="00DD28F2" w:rsidR="00DD28F2" w:rsidRPr="006F3E15">
      <w:r w:rsidRPr="006F3E15">
        <w:t>Za točnost otpravka-o</w:t>
      </w:r>
      <w:r>
        <w:t>vlaštena službenica</w:t>
      </w:r>
      <w:r>
        <w:tab/>
      </w:r>
      <w:r>
        <w:tab/>
      </w:r>
      <w:r>
        <w:tab/>
      </w:r>
      <w:r>
        <w:tab/>
      </w:r>
      <w:r>
        <w:tab/>
        <w:t xml:space="preserve"> </w:t>
      </w:r>
      <w:r>
        <w:tab/>
        <w:t xml:space="preserve">        </w:t>
      </w:r>
      <w:r w:rsidRPr="006F3E15">
        <w:t>Sutkinja</w:t>
      </w:r>
    </w:p>
    <w:p w:rsidRDefault="00DD28F2" w:rsidP="00DD28F2" w:rsidR="00DD28F2" w:rsidRPr="006F3E15">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8C2D5C" w:rsidP="007F5B91" w:rsidR="008C2D5C">
      <w:pPr>
        <w:jc w:val="both"/>
      </w:pPr>
    </w:p>
    <w:p w:rsidRDefault="008C2D5C" w:rsidP="007F5B91" w:rsidR="008C2D5C">
      <w:pPr>
        <w:jc w:val="both"/>
      </w:pPr>
    </w:p>
    <w:p w:rsidRDefault="000050AB" w:rsidP="000050AB" w:rsidR="000050AB">
      <w:r w:rsidRPr="001F4418">
        <w:t xml:space="preserve">POUKA O PRAVNOM LIJEKU: </w:t>
      </w:r>
    </w:p>
    <w:p w:rsidRDefault="00DB683D" w:rsidP="00AC357D" w:rsidR="00534E5A"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6A78D5" w:rsidP="000050AB" w:rsidR="006A78D5"/>
    <w:p w:rsidRDefault="008C2D5C" w:rsidP="000050AB" w:rsidR="008C2D5C" w:rsidRPr="001F4418"/>
    <w:sectPr w:rsidSect="00941685" w:rsidR="008C2D5C" w:rsidRPr="001F4418">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3AD" w:rsidP="00067DA8" w:rsidR="00E263AD">
      <w:r>
        <w:separator/>
      </w:r>
    </w:p>
  </w:endnote>
  <w:endnote w:id="0" w:type="continuationSeparator">
    <w:p w:rsidRDefault="00E263AD" w:rsidP="00067DA8" w:rsidR="00E26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3AD" w:rsidP="00067DA8" w:rsidR="00E263AD">
      <w:r>
        <w:separator/>
      </w:r>
    </w:p>
  </w:footnote>
  <w:footnote w:id="0" w:type="continuationSeparator">
    <w:p w:rsidRDefault="00E263AD" w:rsidP="00067DA8" w:rsidR="00E26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3AD" w:rsidP="00984389" w:rsidR="00984389" w:rsidRPr="001F4418">
    <w:pPr>
      <w:jc w:val="right"/>
      <w:rPr>
        <w:b/>
      </w:rPr>
    </w:pPr>
    <w:r>
      <w:t xml:space="preserve">                                                                          </w:t>
    </w:r>
    <w:r>
      <w:fldChar w:fldCharType="begin"/>
    </w:r>
    <w:r>
      <w:instrText>PAGE   \* MERGEFORMAT</w:instrText>
    </w:r>
    <w:r>
      <w:fldChar w:fldCharType="separate"/>
    </w:r>
    <w:r w:rsidR="00A67BB5">
      <w:rPr>
        <w:noProof/>
      </w:rPr>
      <w:t>2</w:t>
    </w:r>
    <w:r>
      <w:fldChar w:fldCharType="end"/>
    </w:r>
    <w:r>
      <w:t xml:space="preserve">                </w:t>
    </w:r>
    <w:r w:rsidR="00530DFF">
      <w:t xml:space="preserve">   </w:t>
    </w:r>
    <w:r w:rsidR="008C2D5C" w:rsidRPr="001F4418">
      <w:t>Posl</w:t>
    </w:r>
    <w:r w:rsidR="008C2D5C">
      <w:t>ovni broj:</w:t>
    </w:r>
    <w:r w:rsidR="008C2D5C" w:rsidRPr="001F4418">
      <w:t xml:space="preserve"> </w:t>
    </w:r>
    <w:r w:rsidR="008C2D5C">
      <w:t>2</w:t>
    </w:r>
    <w:r w:rsidR="008C2D5C" w:rsidRPr="001F4418">
      <w:t xml:space="preserve"> St-</w:t>
    </w:r>
    <w:r w:rsidR="00984389">
      <w:t>349/2018-3</w:t>
    </w:r>
  </w:p>
  <w:p w:rsidRDefault="00530DFF" w:rsidP="008C2D5C" w:rsidR="00E263AD">
    <w:pPr>
      <w:jc w:val="right"/>
    </w:pPr>
    <w: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C1C" w:rsidP="00C41C1C" w:rsidR="00A84693" w:rsidRPr="001F4418">
    <w:pPr>
      <w:jc w:val="right"/>
      <w:rPr>
        <w:b/>
      </w:rPr>
    </w:pPr>
    <w:r w:rsidRPr="001F4418">
      <w:t>Posl</w:t>
    </w:r>
    <w:r w:rsidR="008C2D5C">
      <w:t>ovni broj:</w:t>
    </w:r>
    <w:r w:rsidRPr="001F4418">
      <w:t xml:space="preserve"> </w:t>
    </w:r>
    <w:r>
      <w:t>2</w:t>
    </w:r>
    <w:r w:rsidRPr="001F4418">
      <w:t xml:space="preserve"> St-</w:t>
    </w:r>
    <w:r w:rsidR="00984389">
      <w:t>349/2018-3</w:t>
    </w:r>
  </w:p>
  <w:p w:rsidRDefault="00C41C1C" w:rsidP="00C41C1C" w:rsidR="00C41C1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1498E"/>
    <w:multiLevelType w:val="hybridMultilevel"/>
    <w:tmpl w:val="F7565196"/>
    <w:lvl w:tplc="13D4FA54"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C3E2A94"/>
    <w:multiLevelType w:val="hybridMultilevel"/>
    <w:tmpl w:val="15BE6186"/>
    <w:lvl w:tplc="113A2CB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152"/>
    <w:rsid w:val="0000120E"/>
    <w:rsid w:val="000050AB"/>
    <w:rsid w:val="00010537"/>
    <w:rsid w:val="00024CA6"/>
    <w:rsid w:val="000515D6"/>
    <w:rsid w:val="00061912"/>
    <w:rsid w:val="00067C34"/>
    <w:rsid w:val="00067DA8"/>
    <w:rsid w:val="000C0113"/>
    <w:rsid w:val="000E4AB5"/>
    <w:rsid w:val="00117B60"/>
    <w:rsid w:val="00121A01"/>
    <w:rsid w:val="00156B70"/>
    <w:rsid w:val="00163FF9"/>
    <w:rsid w:val="001B41EC"/>
    <w:rsid w:val="001B63BE"/>
    <w:rsid w:val="001D381A"/>
    <w:rsid w:val="001F4418"/>
    <w:rsid w:val="00207D1B"/>
    <w:rsid w:val="00214B54"/>
    <w:rsid w:val="00226A0B"/>
    <w:rsid w:val="00232308"/>
    <w:rsid w:val="00233642"/>
    <w:rsid w:val="00240BFA"/>
    <w:rsid w:val="0024760B"/>
    <w:rsid w:val="00265EC2"/>
    <w:rsid w:val="002802C8"/>
    <w:rsid w:val="002811BC"/>
    <w:rsid w:val="002918D2"/>
    <w:rsid w:val="002A31C1"/>
    <w:rsid w:val="002B5B79"/>
    <w:rsid w:val="002D04E1"/>
    <w:rsid w:val="002D52AD"/>
    <w:rsid w:val="002E4A3C"/>
    <w:rsid w:val="002F6A39"/>
    <w:rsid w:val="003006E4"/>
    <w:rsid w:val="00311C8C"/>
    <w:rsid w:val="00321CEB"/>
    <w:rsid w:val="003462CC"/>
    <w:rsid w:val="00362EC2"/>
    <w:rsid w:val="00371CB1"/>
    <w:rsid w:val="00413D48"/>
    <w:rsid w:val="0043282B"/>
    <w:rsid w:val="00460BE5"/>
    <w:rsid w:val="0047443F"/>
    <w:rsid w:val="004B38DA"/>
    <w:rsid w:val="004B3F73"/>
    <w:rsid w:val="004D1C9C"/>
    <w:rsid w:val="004D3674"/>
    <w:rsid w:val="004D6002"/>
    <w:rsid w:val="00503657"/>
    <w:rsid w:val="00507CC4"/>
    <w:rsid w:val="00530DFF"/>
    <w:rsid w:val="00532FF1"/>
    <w:rsid w:val="00534E5A"/>
    <w:rsid w:val="00564632"/>
    <w:rsid w:val="005B6AFC"/>
    <w:rsid w:val="005D4F0E"/>
    <w:rsid w:val="005D609C"/>
    <w:rsid w:val="005F089D"/>
    <w:rsid w:val="005F3B64"/>
    <w:rsid w:val="00604456"/>
    <w:rsid w:val="00606D24"/>
    <w:rsid w:val="00617FE8"/>
    <w:rsid w:val="00621651"/>
    <w:rsid w:val="00660E87"/>
    <w:rsid w:val="00667431"/>
    <w:rsid w:val="006A78D5"/>
    <w:rsid w:val="00713C8E"/>
    <w:rsid w:val="007209EE"/>
    <w:rsid w:val="007441DC"/>
    <w:rsid w:val="0076688A"/>
    <w:rsid w:val="007677EE"/>
    <w:rsid w:val="007B6E08"/>
    <w:rsid w:val="007C1A8D"/>
    <w:rsid w:val="007C2FD8"/>
    <w:rsid w:val="007E7365"/>
    <w:rsid w:val="007F5B91"/>
    <w:rsid w:val="008326B6"/>
    <w:rsid w:val="0087622E"/>
    <w:rsid w:val="00895DF3"/>
    <w:rsid w:val="008B3CD7"/>
    <w:rsid w:val="008B74A2"/>
    <w:rsid w:val="008B7CB3"/>
    <w:rsid w:val="008C2D5C"/>
    <w:rsid w:val="0090171B"/>
    <w:rsid w:val="009176E8"/>
    <w:rsid w:val="0092677F"/>
    <w:rsid w:val="009332B4"/>
    <w:rsid w:val="00937988"/>
    <w:rsid w:val="00941685"/>
    <w:rsid w:val="00950234"/>
    <w:rsid w:val="00984389"/>
    <w:rsid w:val="00985346"/>
    <w:rsid w:val="009974C2"/>
    <w:rsid w:val="009E2D1C"/>
    <w:rsid w:val="009E7E39"/>
    <w:rsid w:val="00A42526"/>
    <w:rsid w:val="00A47162"/>
    <w:rsid w:val="00A52522"/>
    <w:rsid w:val="00A54D25"/>
    <w:rsid w:val="00A57DB8"/>
    <w:rsid w:val="00A67BB5"/>
    <w:rsid w:val="00A771D7"/>
    <w:rsid w:val="00A84693"/>
    <w:rsid w:val="00AA2045"/>
    <w:rsid w:val="00AB5B26"/>
    <w:rsid w:val="00AC357D"/>
    <w:rsid w:val="00AD4B8C"/>
    <w:rsid w:val="00B20722"/>
    <w:rsid w:val="00B32152"/>
    <w:rsid w:val="00B34761"/>
    <w:rsid w:val="00B47723"/>
    <w:rsid w:val="00B57E8A"/>
    <w:rsid w:val="00B95CF4"/>
    <w:rsid w:val="00BD1FB0"/>
    <w:rsid w:val="00BD5B59"/>
    <w:rsid w:val="00C004D0"/>
    <w:rsid w:val="00C301C6"/>
    <w:rsid w:val="00C41C1C"/>
    <w:rsid w:val="00C51ED8"/>
    <w:rsid w:val="00D2701D"/>
    <w:rsid w:val="00DB683D"/>
    <w:rsid w:val="00DD28F2"/>
    <w:rsid w:val="00DD3B0B"/>
    <w:rsid w:val="00E21197"/>
    <w:rsid w:val="00E263AD"/>
    <w:rsid w:val="00E57829"/>
    <w:rsid w:val="00E646D1"/>
    <w:rsid w:val="00E73457"/>
    <w:rsid w:val="00E85C34"/>
    <w:rsid w:val="00EB3181"/>
    <w:rsid w:val="00EC7A45"/>
    <w:rsid w:val="00ED22FB"/>
    <w:rsid w:val="00F211E8"/>
    <w:rsid w:val="00F51337"/>
    <w:rsid w:val="00F60255"/>
    <w:rsid w:val="00FB252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215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7723"/>
    <w:rPr>
      <w:rFonts w:cs="Tahoma" w:hAnsi="Tahoma" w:asci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true"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true"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A67BB5"/>
    <w:rPr>
      <w:color w:val="808080"/>
      <w:bdr w:space="0" w:sz="0" w:color="auto" w:val="none"/>
      <w:shd w:fill="auto" w:color="auto" w:val="clear"/>
    </w:rPr>
  </w:style>
  <w:style w:customStyle="true" w:styleId="eSPISCCParagraphDefaultFont" w:type="character">
    <w:name w:val="eSPIS_CC_Paragraph Default Font"/>
    <w:basedOn w:val="Zadanifontodlomka"/>
    <w:rsid w:val="00A67B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7BB5"/>
    <w:rPr>
      <w:b/>
      <w:bdr w:space="0" w:sz="0" w:color="auto" w:val="none"/>
      <w:shd w:fill="FFFFCC" w:color="auto" w:val="clear"/>
      <w:lang w:val="hr-HR"/>
    </w:rPr>
  </w:style>
  <w:style w:customStyle="true" w:styleId="PozadinaSvijetloCrvena" w:type="character">
    <w:name w:val="Pozadina_SvijetloCrvena"/>
    <w:basedOn w:val="eSPISCCParagraphDefaultFont"/>
    <w:rsid w:val="00A67B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7BB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215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7723"/>
    <w:rPr>
      <w:rFonts w:ascii="Tahoma" w:cs="Tahoma" w:hAns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1"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1"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A67BB5"/>
    <w:rPr>
      <w:color w:val="808080"/>
      <w:bdr w:color="auto" w:space="0" w:sz="0" w:val="none"/>
      <w:shd w:color="auto" w:fill="auto" w:val="clear"/>
    </w:rPr>
  </w:style>
  <w:style w:customStyle="1" w:styleId="eSPISCCParagraphDefaultFont" w:type="character">
    <w:name w:val="eSPIS_CC_Paragraph Default Font"/>
    <w:basedOn w:val="Zadanifontodlomka"/>
    <w:rsid w:val="00A67B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7BB5"/>
    <w:rPr>
      <w:b/>
      <w:bdr w:color="auto" w:space="0" w:sz="0" w:val="none"/>
      <w:shd w:color="auto" w:fill="FFFFCC" w:val="clear"/>
      <w:lang w:val="hr-HR"/>
    </w:rPr>
  </w:style>
  <w:style w:customStyle="1" w:styleId="PozadinaSvijetloCrvena" w:type="character">
    <w:name w:val="Pozadina_SvijetloCrvena"/>
    <w:basedOn w:val="eSPISCCParagraphDefaultFont"/>
    <w:rsid w:val="00A67B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7BB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971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St-349/2018</izvorni_sadrzaj>
    <derivirana_varijabla naziv="DomainObject.Predmet.OznakaBroj_1">St-349/2018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KRIŽICE d.o.o. za proizvodnju, trgovinu i poslovne usluge</izvorni_sadrzaj>
    <derivirana_varijabla naziv="DomainObject.Predmet.StrankaFormated_1">  KRIŽICE d.o.o. za proizvodnju, trgovinu i poslovne usluge</derivirana_varijabla>
  </DomainObject.Predmet.StrankaFormated>
  <DomainObject.Predmet.StrankaFormatedOIB>
    <izvorni_sadrzaj>  KRIŽICE d.o.o. za proizvodnju, trgovinu i poslovne usluge, OIB 29112746380</izvorni_sadrzaj>
    <derivirana_varijabla naziv="DomainObject.Predmet.StrankaFormatedOIB_1">  KRIŽICE d.o.o. za proizvodnju, trgovinu i poslovne usluge, OIB 29112746380</derivirana_varijabla>
  </DomainObject.Predmet.StrankaFormatedOIB>
  <DomainObject.Predmet.StrankaFormatedWithAdress>
    <izvorni_sadrzaj> KRIŽICE d.o.o. za proizvodnju, trgovinu i poslovne usluge, Trg Marnjiva 35, 23273 Kali</izvorni_sadrzaj>
    <derivirana_varijabla naziv="DomainObject.Predmet.StrankaFormatedWithAdress_1"> KRIŽICE d.o.o. za proizvodnju, trgovinu i poslovne usluge, Trg Marnjiva 35, 23273 Kali</derivirana_varijabla>
  </DomainObject.Predmet.StrankaFormatedWithAdress>
  <DomainObject.Predmet.StrankaFormatedWithAdressOIB>
    <izvorni_sadrzaj> KRIŽICE d.o.o. za proizvodnju, trgovinu i poslovne usluge, OIB 29112746380, Trg Marnjiva 35, 23273 Kali</izvorni_sadrzaj>
    <derivirana_varijabla naziv="DomainObject.Predmet.StrankaFormatedWithAdressOIB_1"> KRIŽICE d.o.o. za proizvodnju, trgovinu i poslovne usluge, OIB 29112746380, Trg Marnjiva 35, 23273 Kali</derivirana_varijabla>
  </DomainObject.Predmet.StrankaFormatedWithAdressOIB>
  <DomainObject.Predmet.StrankaWithAdress>
    <izvorni_sadrzaj>KRIŽICE d.o.o. za proizvodnju, trgovinu i poslovne usluge Trg Marnjiva 35,23273 Kali</izvorni_sadrzaj>
    <derivirana_varijabla naziv="DomainObject.Predmet.StrankaWithAdress_1">KRIŽICE d.o.o. za proizvodnju, trgovinu i poslovne usluge Trg Marnjiva 35,23273 Kali</derivirana_varijabla>
  </DomainObject.Predmet.StrankaWithAdress>
  <DomainObject.Predmet.StrankaWithAdressOIB>
    <izvorni_sadrzaj>KRIŽICE d.o.o. za proizvodnju, trgovinu i poslovne usluge, OIB 29112746380, Trg Marnjiva 35,23273 Kali</izvorni_sadrzaj>
    <derivirana_varijabla naziv="DomainObject.Predmet.StrankaWithAdressOIB_1">KRIŽICE d.o.o. za proizvodnju, trgovinu i poslovne usluge, OIB 29112746380, Trg Marnjiva 35,23273 Kali</derivirana_varijabla>
  </DomainObject.Predmet.StrankaWithAdressOIB>
  <DomainObject.Predmet.StrankaNazivFormated>
    <izvorni_sadrzaj>KRIŽICE d.o.o. za proizvodnju, trgovinu i poslovne usluge</izvorni_sadrzaj>
    <derivirana_varijabla naziv="DomainObject.Predmet.StrankaNazivFormated_1">KRIŽICE d.o.o. za proizvodnju, trgovinu i poslovne usluge</derivirana_varijabla>
  </DomainObject.Predmet.StrankaNazivFormated>
  <DomainObject.Predmet.StrankaNazivFormatedOIB>
    <izvorni_sadrzaj>KRIŽICE d.o.o. za proizvodnju, trgovinu i poslovne usluge, OIB 29112746380</izvorni_sadrzaj>
    <derivirana_varijabla naziv="DomainObject.Predmet.StrankaNazivFormatedOIB_1">KRIŽICE d.o.o. za proizvodnju, trgovinu i poslovne usluge, OIB 29112746380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KRIŽICE d.o.o. za proizvodnju, trgovinu i poslovne usluge</item>
    </izvorni_sadrzaj>
    <derivirana_varijabla naziv="DomainObject.Predmet.StrankaListFormated_1">
      <item>KRIŽICE d.o.o. za proizvodnju, trgovinu i poslovne usluge</item>
    </derivirana_varijabla>
  </DomainObject.Predmet.StrankaListFormated>
  <DomainObject.Predmet.StrankaListFormatedOIB>
    <izvorni_sadrzaj>
      <item>KRIŽICE d.o.o. za proizvodnju, trgovinu i poslovne usluge, OIB 29112746380</item>
    </izvorni_sadrzaj>
    <derivirana_varijabla naziv="DomainObject.Predmet.StrankaListFormatedOIB_1">
      <item>KRIŽICE d.o.o. za proizvodnju, trgovinu i poslovne usluge, OIB 29112746380</item>
    </derivirana_varijabla>
  </DomainObject.Predmet.StrankaListFormatedOIB>
  <DomainObject.Predmet.StrankaListFormatedWithAdress>
    <izvorni_sadrzaj>
      <item>KRIŽICE d.o.o. za proizvodnju, trgovinu i poslovne usluge, Trg Marnjiva 35, 23273 Kali</item>
    </izvorni_sadrzaj>
    <derivirana_varijabla naziv="DomainObject.Predmet.StrankaListFormatedWithAdress_1">
      <item>KRIŽICE d.o.o. za proizvodnju, trgovinu i poslovne usluge, Trg Marnjiva 35, 23273 Kali</item>
    </derivirana_varijabla>
  </DomainObject.Predmet.StrankaListFormatedWithAdress>
  <DomainObject.Predmet.StrankaListFormatedWithAdressOIB>
    <izvorni_sadrzaj>
      <item>KRIŽICE d.o.o. za proizvodnju, trgovinu i poslovne usluge, OIB 29112746380, Trg Marnjiva 35, 23273 Kali</item>
    </izvorni_sadrzaj>
    <derivirana_varijabla naziv="DomainObject.Predmet.StrankaListFormatedWithAdressOIB_1">
      <item>KRIŽICE d.o.o. za proizvodnju, trgovinu i poslovne usluge, OIB 29112746380, Trg Marnjiva 35, 23273 Kali</item>
    </derivirana_varijabla>
  </DomainObject.Predmet.StrankaListFormatedWithAdressOIB>
  <DomainObject.Predmet.StrankaListNazivFormated>
    <izvorni_sadrzaj>
      <item>KRIŽICE d.o.o. za proizvodnju, trgovinu i poslovne usluge</item>
    </izvorni_sadrzaj>
    <derivirana_varijabla naziv="DomainObject.Predmet.StrankaListNazivFormated_1">
      <item>KRIŽICE d.o.o. za proizvodnju, trgovinu i poslovne usluge</item>
    </derivirana_varijabla>
  </DomainObject.Predmet.StrankaListNazivFormated>
  <DomainObject.Predmet.StrankaListNazivFormatedOIB>
    <izvorni_sadrzaj>
      <item>KRIŽICE d.o.o. za proizvodnju, trgovinu i poslovne usluge, OIB 29112746380</item>
    </izvorni_sadrzaj>
    <derivirana_varijabla naziv="DomainObject.Predmet.StrankaListNazivFormatedOIB_1">
      <item>KRIŽICE d.o.o. za proizvodnju, trgovinu i poslovne usluge, OIB 29112746380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KRIŽICE d.o.o. za proizvodnju, trgovinu i poslovne usluge</izvorni_sadrzaj>
    <derivirana_varijabla naziv="DomainObject.Predmet.StrankaIDrugi_1">KRIŽICE d.o.o.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KRIŽICE d.o.o. za proizvodnju, trgovinu i poslovne usluge, OIB 29112746380, Trg Marnjiva 35, 23273 Kali</izvorni_sadrzaj>
    <derivirana_varijabla naziv="DomainObject.Predmet.StrankaIDrugiAdressOIB_1">KRIŽICE d.o.o. za proizvodnju, trgovinu i poslovne usluge, OIB 29112746380, Trg Marnjiva 35, 23273 Kali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KRIŽICE d.o.o. za proizvodnju, trgovinu i poslovne usluge</item>
    </izvorni_sadrzaj>
    <derivirana_varijabla naziv="DomainObject.Predmet.SudioniciListNaziv_1">
      <item>KRIŽICE d.o.o. za proizvodnju, trgovinu i poslovne usluge</item>
    </derivirana_varijabla>
  </DomainObject.Predmet.SudioniciListNaziv>
  <DomainObject.Predmet.SudioniciListAdressOIB>
    <izvorni_sadrzaj>
      <item>KRIŽICE d.o.o. za proizvodnju, trgovinu i poslovne usluge, OIB 29112746380, Trg Marnjiva 35,23273 Kali</item>
    </izvorni_sadrzaj>
    <derivirana_varijabla naziv="DomainObject.Predmet.SudioniciListAdressOIB_1">
      <item>KRIŽICE d.o.o. za proizvodnju, trgovinu i poslovne usluge, OIB 29112746380, Trg Marnjiva 35,23273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29112746380</item>
    </izvorni_sadrzaj>
    <derivirana_varijabla naziv="DomainObject.Predmet.SudioniciListNazivOIB_1">
      <item>, OIB 29112746380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8B161C-2534-46DE-AA0C-50DBA93967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594</properties:Words>
  <properties:Characters>3199</properties:Characters>
  <properties:Lines>73</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2018-10-23T11:10:00Z</dcterms:created>
  <dc:creator>Ardena Bajlo</dc:creator>
  <cp:lastModifiedBy>Merlina Klišmanić</cp:lastModifiedBy>
  <cp:lastPrinted>2018-10-23T11:16:00Z</cp:lastPrinted>
  <dcterms:modified xmlns:xsi="http://www.w3.org/2001/XMLSchema-instance" xsi:type="dcterms:W3CDTF">2018-10-23T11:24:00Z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St-349-18  poziv na uplatu predujma 1.000 kn +  dodatnog predujma 10.000,00kn.docx)</vt:lpwstr>
  </prop:property>
  <prop:property name="CC_coloring" pid="4" fmtid="{D5CDD505-2E9C-101B-9397-08002B2CF9AE}">
    <vt:bool>false</vt:bool>
  </prop:property>
  <prop:property name="BrojStranica" pid="5" fmtid="{D5CDD505-2E9C-101B-9397-08002B2CF9AE}">
    <vt:i4>2</vt:i4>
  </prop:property>
</prop:Properties>
</file>