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734b" w14:paraId="679734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EC0FB6">
        <w:rPr>
          <w:color w:themeColor="text1" w:val="000000"/>
        </w:rPr>
        <w:t>MOTOR I TEHNIKA d.o.o., Split, Velebitska 60, OIB: 89920153966,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EC0FB6">
        <w:rPr>
          <w:color w:themeColor="text1" w:val="000000"/>
        </w:rPr>
        <w:t>MOTOR I TEHNIKA d.o.o., Split, Velebitska 60, OIB: 89920153966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EC0FB6">
        <w:rPr>
          <w:color w:themeColor="text1" w:val="000000"/>
        </w:rPr>
        <w:t>1</w:t>
      </w:r>
      <w:r w:rsidR="003607E4">
        <w:rPr>
          <w:color w:themeColor="text1" w:val="000000"/>
        </w:rPr>
        <w:t xml:space="preserve">. </w:t>
      </w:r>
      <w:r w:rsidR="00EC0FB6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</w:t>
      </w:r>
      <w:r w:rsidR="00EC0FB6">
        <w:rPr>
          <w:color w:themeColor="text1" w:val="000000"/>
        </w:rPr>
        <w:t>898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C0FB6">
        <w:rPr>
          <w:color w:themeColor="text1" w:val="000000"/>
        </w:rPr>
        <w:t>6.168,62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DE49F9">
      <w:rPr>
        <w:color w:themeColor="text1" w:val="000000"/>
      </w:rPr>
      <w:t>2</w:t>
    </w:r>
    <w:r w:rsidR="00EC0FB6">
      <w:rPr>
        <w:color w:themeColor="text1" w:val="000000"/>
      </w:rPr>
      <w:t>951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80388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E49F9"/>
    <w:rsid w:val="00E076CF"/>
    <w:rsid w:val="00E077E1"/>
    <w:rsid w:val="00E634A0"/>
    <w:rsid w:val="00E871B0"/>
    <w:rsid w:val="00E90CC2"/>
    <w:rsid w:val="00EA213A"/>
    <w:rsid w:val="00EB7A0E"/>
    <w:rsid w:val="00EC0FB6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St-2951/2015</izvorni_sadrzaj>
    <derivirana_varijabla naziv="DomainObject.Predmet.OznakaBroj_1">St-2951/2015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 I TEHNIKA d.o.o. za održavanje i popravak motora, trgovinu i usluge</izvorni_sadrzaj>
    <derivirana_varijabla naziv="DomainObject.Predmet.ProtustrankaFormated_1">  MOTOR I TEHNIKA d.o.o. za održavanje i popravak motora, trgovinu i usluge</derivirana_varijabla>
  </DomainObject.Predmet.ProtustrankaFormated>
  <DomainObject.Predmet.ProtustrankaFormatedOIB>
    <izvorni_sadrzaj>  MOTOR I TEHNIKA d.o.o. za održavanje i popravak motora, trgovinu i usluge, OIB 89920153966</izvorni_sadrzaj>
    <derivirana_varijabla naziv="DomainObject.Predmet.ProtustrankaFormatedOIB_1">  MOTOR I TEHNIKA d.o.o. za održavanje i popravak motora, trgovinu i usluge, OIB 89920153966</derivirana_varijabla>
  </DomainObject.Predmet.ProtustrankaFormatedOIB>
  <DomainObject.Predmet.ProtustrankaFormatedWithAdress>
    <izvorni_sadrzaj> MOTOR I TEHNIKA d.o.o. za održavanje i popravak motora, trgovinu i usluge, Velebitska 60, 21000 Split</izvorni_sadrzaj>
    <derivirana_varijabla naziv="DomainObject.Predmet.ProtustrankaFormatedWithAdress_1"> MOTOR I TEHNIKA d.o.o. za održavanje i popravak motora, trgovinu i usluge, Velebitska 60, 21000 Split</derivirana_varijabla>
  </DomainObject.Predmet.ProtustrankaFormatedWithAdress>
  <DomainObject.Predmet.ProtustrankaFormatedWithAdressOIB>
    <izvorni_sadrzaj> MOTOR I TEHNIKA d.o.o. za održavanje i popravak motora, trgovinu i usluge, OIB 89920153966, Velebitska 60, 21000 Split</izvorni_sadrzaj>
    <derivirana_varijabla naziv="DomainObject.Predmet.ProtustrankaFormatedWithAdressOIB_1"> MOTOR I TEHNIKA d.o.o. za održavanje i popravak motora, trgovinu i usluge, OIB 89920153966, Velebitska 60, 21000 Split</derivirana_varijabla>
  </DomainObject.Predmet.ProtustrankaFormatedWithAdressOIB>
  <DomainObject.Predmet.ProtustrankaWithAdress>
    <izvorni_sadrzaj>MOTOR I TEHNIKA d.o.o. za održavanje i popravak motora, trgovinu i usluge Velebitska 60, 21000 Split</izvorni_sadrzaj>
    <derivirana_varijabla naziv="DomainObject.Predmet.ProtustrankaWithAdress_1">MOTOR I TEHNIKA d.o.o. za održavanje i popravak motora, trgovinu i usluge Velebitska 60, 21000 Split</derivirana_varijabla>
  </DomainObject.Predmet.ProtustrankaWithAdress>
  <DomainObject.Predmet.ProtustrankaWithAdressOIB>
    <izvorni_sadrzaj>MOTOR I TEHNIKA d.o.o. za održavanje i popravak motora, trgovinu i usluge, OIB 89920153966, Velebitska 60, 21000 Split</izvorni_sadrzaj>
    <derivirana_varijabla naziv="DomainObject.Predmet.ProtustrankaWithAdressOIB_1">MOTOR I TEHNIKA d.o.o. za održavanje i popravak motora, trgovinu i usluge, OIB 89920153966, Velebitska 60, 21000 Split</derivirana_varijabla>
  </DomainObject.Predmet.ProtustrankaWithAdressOIB>
  <DomainObject.Predmet.ProtustrankaNazivFormated>
    <izvorni_sadrzaj>MOTOR I TEHNIKA d.o.o. za održavanje i popravak motora, trgovinu i usluge</izvorni_sadrzaj>
    <derivirana_varijabla naziv="DomainObject.Predmet.ProtustrankaNazivFormated_1">MOTOR I TEHNIKA d.o.o. za održavanje i popravak motora, trgovinu i usluge</derivirana_varijabla>
  </DomainObject.Predmet.ProtustrankaNazivFormated>
  <DomainObject.Predmet.ProtustrankaNazivFormatedOIB>
    <izvorni_sadrzaj>MOTOR I TEHNIKA d.o.o. za održavanje i popravak motora, trgovinu i usluge, OIB 89920153966</izvorni_sadrzaj>
    <derivirana_varijabla naziv="DomainObject.Predmet.ProtustrankaNazivFormatedOIB_1">MOTOR I TEHNIKA d.o.o. za održavanje i popravak motora, trgovinu i usluge, OIB 89920153966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6168.62</izvorni_sadrzaj>
    <derivirana_varijabla naziv="DomainObject.Predmet.TrenutnaVrijednost_1">6168.62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MOTOR I TEHNIKA d.o.o. za održavanje i popravak motora, trgovinu i usluge</item>
    </izvorni_sadrzaj>
    <derivirana_varijabla naziv="DomainObject.Predmet.ProtuStrankaListFormated_1">
      <item>MOTOR I TEHNIKA d.o.o. za održavanje i popravak motora, trgovinu i usluge</item>
    </derivirana_varijabla>
  </DomainObject.Predmet.ProtuStrankaListFormated>
  <DomainObject.Predmet.ProtuStrankaListFormatedOIB>
    <izvorni_sadrzaj>
      <item>MOTOR I TEHNIKA d.o.o. za održavanje i popravak motora, trgovinu i usluge, OIB 89920153966</item>
    </izvorni_sadrzaj>
    <derivirana_varijabla naziv="DomainObject.Predmet.ProtuStrankaListFormatedOIB_1">
      <item>MOTOR I TEHNIKA d.o.o. za održavanje i popravak motora, trgovinu i usluge, OIB 89920153966</item>
    </derivirana_varijabla>
  </DomainObject.Predmet.ProtuStrankaListFormatedOIB>
  <DomainObject.Predmet.ProtuStrankaListFormatedWithAdress>
    <izvorni_sadrzaj>
      <item>MOTOR I TEHNIKA d.o.o. za održavanje i popravak motora, trgovinu i usluge, Velebitska 60, 21000 Split</item>
    </izvorni_sadrzaj>
    <derivirana_varijabla naziv="DomainObject.Predmet.ProtuStrankaListFormatedWithAdress_1">
      <item>MOTOR I TEHNIKA d.o.o. za održavanje i popravak motora, trgovinu i usluge, Velebitska 60, 21000 Split</item>
    </derivirana_varijabla>
  </DomainObject.Predmet.ProtuStrankaListFormatedWithAdress>
  <DomainObject.Predmet.ProtuStrankaListFormatedWithAdressOIB>
    <izvorni_sadrzaj>
      <item>MOTOR I TEHNIKA d.o.o. za održavanje i popravak motora, trgovinu i usluge, OIB 89920153966, Velebitska 60, 21000 Split</item>
    </izvorni_sadrzaj>
    <derivirana_varijabla naziv="DomainObject.Predmet.ProtuStrankaListFormatedWithAdressOIB_1">
      <item>MOTOR I TEHNIKA d.o.o. za održavanje i popravak motora, trgovinu i usluge, OIB 89920153966, Velebitska 60, 21000 Split</item>
    </derivirana_varijabla>
  </DomainObject.Predmet.ProtuStrankaListFormatedWithAdressOIB>
  <DomainObject.Predmet.ProtuStrankaListNazivFormated>
    <izvorni_sadrzaj>
      <item>MOTOR I TEHNIKA d.o.o. za održavanje i popravak motora, trgovinu i usluge</item>
    </izvorni_sadrzaj>
    <derivirana_varijabla naziv="DomainObject.Predmet.ProtuStrankaListNazivFormated_1">
      <item>MOTOR I TEHNIKA d.o.o. za održavanje i popravak motora, trgovinu i usluge</item>
    </derivirana_varijabla>
  </DomainObject.Predmet.ProtuStrankaListNazivFormated>
  <DomainObject.Predmet.ProtuStrankaListNazivFormatedOIB>
    <izvorni_sadrzaj>
      <item>MOTOR I TEHNIKA d.o.o. za održavanje i popravak motora, trgovinu i usluge, OIB 89920153966</item>
    </izvorni_sadrzaj>
    <derivirana_varijabla naziv="DomainObject.Predmet.ProtuStrankaListNazivFormatedOIB_1">
      <item>MOTOR I TEHNIKA d.o.o. za održavanje i popravak motora, trgovinu i usluge, OIB 89920153966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MOTOR I TEHNIKA d.o.o. za održavanje i popravak motora, trgovinu i usluge</izvorni_sadrzaj>
    <derivirana_varijabla naziv="DomainObject.Predmet.ProtustrankaIDrugi_1">MOTOR I TEHNIKA d.o.o. za održavanje i popravak motora,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MOTOR I TEHNIKA d.o.o. za održavanje i popravak motora, trgovinu i usluge, OIB 89920153966, Velebitska 60, 21000 Split</izvorni_sadrzaj>
    <derivirana_varijabla naziv="DomainObject.Predmet.ProtustrankaIDrugiAdressOIB_1">MOTOR I TEHNIKA d.o.o. za održavanje i popravak motora, trgovinu i usluge, OIB 89920153966, Velebitska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MOTOR I TEHNIKA d.o.o. za održavanje i popravak motora, trgovinu i usluge</item>
    </izvorni_sadrzaj>
    <derivirana_varijabla naziv="DomainObject.Predmet.SudioniciListNaziv_1">
      <item>FINANCIJSKA AGENCIJA, RC SPLIT, Podružnica Split</item>
      <item>MOTOR I TEHNIKA d.o.o. za održavanje i popravak motora,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MOTOR I TEHNIKA d.o.o. za održavanje i popravak motora, trgovinu i usluge, OIB 89920153966, Velebitska 60,21000 Split</item>
    </izvorni_sadrzaj>
    <derivirana_varijabla naziv="DomainObject.Predmet.SudioniciListAdressOIB_1">
      <item>FINANCIJSKA AGENCIJA, RC SPLIT, Podružnica Split, OIB 85821130368, Mažuranićevo šetalište 24b,21000 Split</item>
      <item>MOTOR I TEHNIKA d.o.o. za održavanje i popravak motora, trgovinu i usluge, OIB 89920153966, Velebitska 60,21000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89920153966</item>
    </izvorni_sadrzaj>
    <derivirana_varijabla naziv="DomainObject.Predmet.SudioniciListNazivOIB_1">
      <item>, OIB 85821130368</item>
      <item>, OIB 89920153966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1749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2016-04-25T06:46:00Z</cp:lastPrinted>
  <dcterms:modified xmlns:xsi="http://www.w3.org/2001/XMLSchema-instance" xsi:type="dcterms:W3CDTF">2016-04-25T07:45:00Z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