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3001B" w:rsidP="00F3001B" w:rsidRDefault="00F3001B" w14:paraId="dd80b5c" w14:textId="dd80b5c">
      <w:pPr>
        <w15:collapsed w:val="false"/>
      </w:pPr>
      <w:bookmarkStart w:name="_GoBack" w:id="0"/>
      <w:bookmarkEnd w:id="0"/>
    </w:p>
    <w:p w:rsidR="006824C4" w:rsidP="00F3001B" w:rsidRDefault="00012CBC">
      <w:r>
        <w:rPr>
          <w:noProof/>
        </w:rPr>
        <w:t xml:space="preserve">      </w:t>
      </w:r>
      <w:r w:rsidR="00F3001B">
        <w:rPr>
          <w:noProof/>
        </w:rPr>
        <w:drawing>
          <wp:inline distT="0" distB="0" distL="0" distR="0">
            <wp:extent cx="737870" cy="920750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EB22C2">
        <w:t xml:space="preserve">36. </w:t>
      </w:r>
      <w:proofErr w:type="spellStart"/>
      <w:r w:rsidR="00353268">
        <w:t>Sp</w:t>
      </w:r>
      <w:proofErr w:type="spellEnd"/>
      <w:r w:rsidR="00E04D55">
        <w:t>-</w:t>
      </w:r>
      <w:r w:rsidR="00B223DD">
        <w:t>5279/19-2</w:t>
      </w:r>
      <w:r w:rsidR="00A4190E">
        <w:t xml:space="preserve"> </w:t>
      </w:r>
    </w:p>
    <w:p w:rsidRPr="00F3001B" w:rsidR="003E0128" w:rsidP="00A44AC8" w:rsidRDefault="00111AA3">
      <w:pPr>
        <w:tabs>
          <w:tab w:val="left" w:pos="8339"/>
        </w:tabs>
      </w:pPr>
      <w:r w:rsidRPr="00F3001B">
        <w:t xml:space="preserve"> </w:t>
      </w:r>
      <w:r w:rsidRPr="00F3001B" w:rsidR="00F2124E">
        <w:t>Republika Hrvatska</w:t>
      </w:r>
      <w:r w:rsidRPr="00F3001B">
        <w:t xml:space="preserve">                                                                                       </w:t>
      </w:r>
    </w:p>
    <w:p w:rsidRPr="00F3001B" w:rsidR="006C1577" w:rsidP="008F7288" w:rsidRDefault="003E0128">
      <w:r w:rsidRPr="00F3001B">
        <w:t xml:space="preserve"> </w:t>
      </w:r>
      <w:r w:rsidRPr="00F3001B" w:rsidR="00F2124E">
        <w:t>Općinski sud u Osijeku</w:t>
      </w:r>
    </w:p>
    <w:p w:rsidRPr="00A44AC8" w:rsidR="006C1577" w:rsidP="008F7288" w:rsidRDefault="003E0128">
      <w:r w:rsidRPr="00A44AC8">
        <w:t xml:space="preserve"> </w:t>
      </w:r>
      <w:r w:rsidRPr="00A44AC8" w:rsidR="005F1D54">
        <w:t>Europska avenija</w:t>
      </w:r>
      <w:r w:rsidRPr="00A44AC8" w:rsidR="006C1577">
        <w:t xml:space="preserve"> 7</w:t>
      </w:r>
    </w:p>
    <w:p w:rsidR="00D03E75" w:rsidP="00D03E75" w:rsidRDefault="003E0128">
      <w:pPr>
        <w:tabs>
          <w:tab w:val="left" w:pos="8339"/>
        </w:tabs>
      </w:pPr>
      <w:r w:rsidRPr="00A44AC8">
        <w:t xml:space="preserve"> </w:t>
      </w:r>
      <w:r w:rsidRPr="00A44AC8" w:rsidR="006C1577">
        <w:t xml:space="preserve">31000 </w:t>
      </w:r>
      <w:r w:rsidR="00EB22C2">
        <w:t>Osijek</w:t>
      </w:r>
    </w:p>
    <w:p w:rsidR="00D03E75" w:rsidP="00D03E75" w:rsidRDefault="00D03E75">
      <w:pPr>
        <w:tabs>
          <w:tab w:val="left" w:pos="8339"/>
        </w:tabs>
      </w:pPr>
    </w:p>
    <w:p w:rsidR="00D03E75" w:rsidP="00D03E75" w:rsidRDefault="00D03E75">
      <w:pPr>
        <w:tabs>
          <w:tab w:val="left" w:pos="8339"/>
        </w:tabs>
      </w:pPr>
    </w:p>
    <w:p w:rsidR="008B0F0B" w:rsidP="008B0F0B" w:rsidRDefault="00353268">
      <w:pPr>
        <w:tabs>
          <w:tab w:val="left" w:pos="8339"/>
        </w:tabs>
        <w:jc w:val="center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center"/>
      </w:pPr>
    </w:p>
    <w:p w:rsidR="008B0F0B" w:rsidP="008B0F0B" w:rsidRDefault="00353268">
      <w:pPr>
        <w:tabs>
          <w:tab w:val="left" w:pos="8339"/>
        </w:tabs>
        <w:jc w:val="right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right"/>
      </w:pPr>
    </w:p>
    <w:p w:rsidR="008B0F0B" w:rsidP="00353268" w:rsidRDefault="008B0F0B">
      <w:pPr>
        <w:jc w:val="both"/>
      </w:pPr>
      <w:r>
        <w:tab/>
      </w:r>
      <w:r w:rsidR="00353268">
        <w:t xml:space="preserve">Općinski sud u Osijeku, po </w:t>
      </w:r>
      <w:r w:rsidR="00F3001B">
        <w:t xml:space="preserve">višem </w:t>
      </w:r>
      <w:r w:rsidR="00353268">
        <w:t xml:space="preserve">sudskom savjetniku Marijanu </w:t>
      </w:r>
      <w:proofErr w:type="spellStart"/>
      <w:r w:rsidR="00353268">
        <w:t>Šakoti</w:t>
      </w:r>
      <w:proofErr w:type="spellEnd"/>
      <w:r w:rsidR="00353268">
        <w:t>, u jednostavnom postupku stečaja nad imovinom potrošača</w:t>
      </w:r>
      <w:r w:rsidR="00B223DD">
        <w:t xml:space="preserve"> Dražena </w:t>
      </w:r>
      <w:proofErr w:type="spellStart"/>
      <w:r w:rsidR="00B223DD">
        <w:t>Micka</w:t>
      </w:r>
      <w:proofErr w:type="spellEnd"/>
      <w:r w:rsidR="00B223DD">
        <w:t xml:space="preserve"> iz Osijeka</w:t>
      </w:r>
      <w:r w:rsidR="00B70E77">
        <w:t>,</w:t>
      </w:r>
      <w:r w:rsidR="00B223DD">
        <w:t xml:space="preserve"> Umaška 16, OIB: 04201714273,</w:t>
      </w:r>
      <w:r w:rsidR="000F1A0B">
        <w:t xml:space="preserve">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="00353268" w:rsidP="00353268" w:rsidRDefault="00353268">
      <w:pPr>
        <w:jc w:val="both"/>
      </w:pPr>
    </w:p>
    <w:p w:rsidR="008B0F0B" w:rsidP="008B0F0B" w:rsidRDefault="008B0F0B">
      <w:pPr>
        <w:jc w:val="both"/>
      </w:pPr>
    </w:p>
    <w:p w:rsidR="008B0F0B" w:rsidP="008B0F0B" w:rsidRDefault="008B0F0B">
      <w:pPr>
        <w:jc w:val="center"/>
      </w:pPr>
      <w:r>
        <w:t>O G L A S</w:t>
      </w:r>
    </w:p>
    <w:p w:rsidR="00FD1AF3" w:rsidP="008B0F0B" w:rsidRDefault="00FD1AF3">
      <w:pPr>
        <w:jc w:val="center"/>
      </w:pPr>
    </w:p>
    <w:p w:rsidR="008B0F0B" w:rsidP="008B0F0B" w:rsidRDefault="008B0F0B">
      <w:pPr>
        <w:jc w:val="center"/>
      </w:pPr>
    </w:p>
    <w:p w:rsidR="00353268" w:rsidP="00FD1AF3" w:rsidRDefault="00353268">
      <w:pPr>
        <w:jc w:val="both"/>
      </w:pPr>
      <w:r>
        <w:t xml:space="preserve"> </w:t>
      </w:r>
      <w:r>
        <w:tab/>
        <w:t xml:space="preserve">1. </w:t>
      </w:r>
      <w:r w:rsidR="00B70E77">
        <w:t>FINA</w:t>
      </w:r>
      <w:r>
        <w:t xml:space="preserve"> je</w:t>
      </w:r>
      <w:r w:rsidR="00B223DD">
        <w:t xml:space="preserve"> 10. kolovoza 2019. </w:t>
      </w:r>
      <w:r>
        <w:t>ovom sudu podni</w:t>
      </w:r>
      <w:r w:rsidR="002A524E">
        <w:t>jela</w:t>
      </w:r>
      <w:r>
        <w:t xml:space="preserve"> prijedlog za provedbu jednostavnog postupka stečaja nad imovinom</w:t>
      </w:r>
      <w:r w:rsidRPr="005D292A" w:rsidR="005D292A">
        <w:t xml:space="preserve"> </w:t>
      </w:r>
      <w:r w:rsidRPr="00B223DD" w:rsidR="00B223DD">
        <w:t xml:space="preserve">Dražena </w:t>
      </w:r>
      <w:proofErr w:type="spellStart"/>
      <w:r w:rsidRPr="00B223DD" w:rsidR="00B223DD">
        <w:t>Micka</w:t>
      </w:r>
      <w:proofErr w:type="spellEnd"/>
      <w:r w:rsidRPr="00B223DD" w:rsidR="00B223DD">
        <w:t xml:space="preserve"> iz Osijeka, Umaška 16, OIB: 04201714273</w:t>
      </w:r>
      <w:r w:rsidR="00B223DD">
        <w:t>.</w:t>
      </w:r>
    </w:p>
    <w:p w:rsidR="00353268" w:rsidP="008B0F0B" w:rsidRDefault="00353268"/>
    <w:p w:rsidR="00353268" w:rsidP="00054997" w:rsidRDefault="00353268">
      <w:pPr>
        <w:jc w:val="both"/>
      </w:pPr>
      <w:r>
        <w:tab/>
        <w:t>2. Potrošač</w:t>
      </w:r>
      <w:r w:rsidR="00105BDE">
        <w:t xml:space="preserve"> </w:t>
      </w:r>
      <w:r w:rsidRPr="00B223DD" w:rsidR="00B223DD">
        <w:t xml:space="preserve">Dražen </w:t>
      </w:r>
      <w:proofErr w:type="spellStart"/>
      <w:r w:rsidRPr="00B223DD" w:rsidR="00B223DD">
        <w:t>Mick</w:t>
      </w:r>
      <w:proofErr w:type="spellEnd"/>
      <w:r w:rsidRPr="00B223DD" w:rsidR="00B223DD">
        <w:t xml:space="preserve"> iz Osijeka, Umaška 16, OIB: 04201714273</w:t>
      </w:r>
      <w:r w:rsidR="00B223DD">
        <w:t>,</w:t>
      </w:r>
      <w:r w:rsidR="00A4190E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F3001B">
        <w:t>i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</w:t>
      </w:r>
      <w:r w:rsidR="000F1A0B">
        <w:t xml:space="preserve">s provedbom </w:t>
      </w:r>
      <w:r w:rsidR="00667962">
        <w:t>jednostavn</w:t>
      </w:r>
      <w:r w:rsidR="000F1A0B">
        <w:t>og</w:t>
      </w:r>
      <w:r w:rsidR="00667962">
        <w:t xml:space="preserve"> postupk</w:t>
      </w:r>
      <w:r w:rsidR="000F1A0B">
        <w:t>a</w:t>
      </w:r>
      <w:r w:rsidR="00667962">
        <w:t xml:space="preserve"> stečaja potrošača </w:t>
      </w:r>
      <w:r w:rsidR="000F1A0B">
        <w:t xml:space="preserve"> sukladno čl. 79. c st. 2.</w:t>
      </w:r>
      <w:r w:rsidR="00667962">
        <w:t xml:space="preserve"> Zakona o stečaju potrošača (NN </w:t>
      </w:r>
      <w:r w:rsidRPr="00054997" w:rsidR="00054997">
        <w:t>100/15</w:t>
      </w:r>
      <w:r w:rsidR="00BC11BA">
        <w:t>.</w:t>
      </w:r>
      <w:r w:rsidR="00054997">
        <w:t xml:space="preserve"> i</w:t>
      </w:r>
      <w:r w:rsidRPr="00054997" w:rsid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="00353268" w:rsidP="008B0F0B" w:rsidRDefault="00353268"/>
    <w:p w:rsidR="008B0F0B" w:rsidP="00FD1AF3" w:rsidRDefault="00353268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="00353268" w:rsidP="008B0F0B" w:rsidRDefault="00353268"/>
    <w:p w:rsidR="004D08B7" w:rsidP="004D08B7" w:rsidRDefault="004D08B7">
      <w:pPr>
        <w:tabs>
          <w:tab w:val="left" w:pos="8339"/>
        </w:tabs>
        <w:jc w:val="both"/>
      </w:pPr>
    </w:p>
    <w:p w:rsidR="004D08B7" w:rsidP="004D08B7" w:rsidRDefault="004D08B7">
      <w:pPr>
        <w:tabs>
          <w:tab w:val="left" w:pos="8339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B223DD">
        <w:t>16. rujna</w:t>
      </w:r>
      <w:r w:rsidR="007D2C58">
        <w:t xml:space="preserve"> 2019.</w:t>
      </w:r>
    </w:p>
    <w:p w:rsidRPr="00F30678" w:rsidR="00F30678" w:rsidP="00F30678" w:rsidRDefault="00F30678"/>
    <w:p w:rsidR="00F30678" w:rsidP="00F30678" w:rsidRDefault="00353268">
      <w:pPr>
        <w:ind w:left="5672"/>
        <w:jc w:val="center"/>
      </w:pPr>
      <w:r>
        <w:t xml:space="preserve">       </w:t>
      </w:r>
      <w:r w:rsidR="00F3001B">
        <w:t xml:space="preserve">VIŠI </w:t>
      </w:r>
      <w:r w:rsidR="00F30678">
        <w:t>SUDSKI SAVJETNIK</w:t>
      </w:r>
    </w:p>
    <w:p w:rsidR="00F30678" w:rsidP="00F30678" w:rsidRDefault="00F30678">
      <w:pPr>
        <w:ind w:left="5672"/>
        <w:jc w:val="center"/>
      </w:pPr>
      <w:r>
        <w:t xml:space="preserve">         </w:t>
      </w:r>
      <w:r w:rsidR="00FD1AF3">
        <w:t>Marijan Šakota</w:t>
      </w:r>
      <w:r w:rsidR="00353268">
        <w:t xml:space="preserve"> </w:t>
      </w:r>
    </w:p>
    <w:p w:rsidRPr="00136916" w:rsidR="00136916" w:rsidP="00136916" w:rsidRDefault="00353268">
      <w:pPr>
        <w:ind w:left="360"/>
        <w:rPr>
          <w:sz w:val="20"/>
          <w:szCs w:val="20"/>
        </w:rPr>
      </w:pPr>
      <w:r>
        <w:t xml:space="preserve"> </w:t>
      </w:r>
    </w:p>
    <w:p w:rsidR="00C50991" w:rsidRDefault="00C50991"/>
    <w:p w:rsidRPr="00A44AC8" w:rsidR="00DF03F9" w:rsidP="00C50991" w:rsidRDefault="004F7535">
      <w:pPr>
        <w:tabs>
          <w:tab w:val="left" w:pos="5400"/>
        </w:tabs>
        <w:ind w:left="720"/>
      </w:pPr>
      <w:r>
        <w:t xml:space="preserve"> </w:t>
      </w:r>
    </w:p>
    <w:p w:rsidRPr="00B75CE4" w:rsidR="00915A69" w:rsidP="00EB22C2" w:rsidRDefault="00136916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Pr="00B75CE4" w:rsidR="0091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ilvl="0" w:tplc="2DE4FD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ilvl="0" w:tplc="C18EFD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2C434AE"/>
    <w:multiLevelType w:val="hybridMultilevel"/>
    <w:tmpl w:val="33CEB6A0"/>
    <w:lvl w:ilvl="0" w:tplc="89226D6C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CC5458"/>
    <w:multiLevelType w:val="hybridMultilevel"/>
    <w:tmpl w:val="8464884A"/>
    <w:lvl w:ilvl="0" w:tplc="E08CD73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735ABA3A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D2E40F84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286761E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BA84AC6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60E68CC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B7DC169C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5C27870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DDA5420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C9C45D4"/>
    <w:multiLevelType w:val="hybridMultilevel"/>
    <w:tmpl w:val="339A0C96"/>
    <w:lvl w:ilvl="0" w:tplc="D8945CC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D7C5FE1"/>
    <w:multiLevelType w:val="hybridMultilevel"/>
    <w:tmpl w:val="E1749ABE"/>
    <w:lvl w:ilvl="0" w:tplc="9CE8E3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plc="AF94667C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20D04AF8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A4ACFAB6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CF0EF8A4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76122548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224687E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36E2D03C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920865C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>
    <w:nsid w:val="500F1D06"/>
    <w:multiLevelType w:val="hybridMultilevel"/>
    <w:tmpl w:val="3E885732"/>
    <w:lvl w:ilvl="0" w:tplc="EE18A0E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57046B77"/>
    <w:multiLevelType w:val="hybridMultilevel"/>
    <w:tmpl w:val="7D128462"/>
    <w:lvl w:ilvl="0" w:tplc="A15603AE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FF62CF7"/>
    <w:multiLevelType w:val="hybridMultilevel"/>
    <w:tmpl w:val="9514B170"/>
    <w:lvl w:ilvl="0" w:tplc="511E863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1F4795C"/>
    <w:multiLevelType w:val="hybridMultilevel"/>
    <w:tmpl w:val="58F0660A"/>
    <w:lvl w:ilvl="0" w:tplc="1D0CBF72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1A8815CC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70E459C4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C848B10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7AF22E82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BAC6B636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C368018C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90CA119A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7EBC5C50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ilvl="0" w:tplc="78245DD0">
      <w:start w:val="36"/>
      <w:numFmt w:val="bullet"/>
      <w:lvlText w:val="-"/>
      <w:lvlJc w:val="left"/>
      <w:pPr>
        <w:ind w:left="87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94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01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108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115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123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130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137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4460" w:hanging="360"/>
      </w:pPr>
      <w:rPr>
        <w:rFonts w:hint="default" w:ascii="Wingdings" w:hAnsi="Wingdings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ilvl="0" w:tplc="0284F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E790E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6AD80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D81542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20D19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203F82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4EBE7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8FB6C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B201FE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9B"/>
    <w:rsid w:val="00001FB2"/>
    <w:rsid w:val="00002424"/>
    <w:rsid w:val="0000250F"/>
    <w:rsid w:val="0000620A"/>
    <w:rsid w:val="0000687F"/>
    <w:rsid w:val="00012CBC"/>
    <w:rsid w:val="000137BF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44EB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87DBD"/>
    <w:rsid w:val="0009328D"/>
    <w:rsid w:val="00093F3C"/>
    <w:rsid w:val="000961E5"/>
    <w:rsid w:val="00096266"/>
    <w:rsid w:val="000A225D"/>
    <w:rsid w:val="000A2E9B"/>
    <w:rsid w:val="000C42FF"/>
    <w:rsid w:val="000F1A0B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D6872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A524E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292A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2C58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160F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190E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23DD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0E77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6F29"/>
    <w:rsid w:val="00CA2144"/>
    <w:rsid w:val="00CC067E"/>
    <w:rsid w:val="00CC66D9"/>
    <w:rsid w:val="00CC711C"/>
    <w:rsid w:val="00CD114D"/>
    <w:rsid w:val="00CD1580"/>
    <w:rsid w:val="00CD34A0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4D55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76D"/>
    <w:rsid w:val="00F12C42"/>
    <w:rsid w:val="00F13D58"/>
    <w:rsid w:val="00F16EB7"/>
    <w:rsid w:val="00F2124E"/>
    <w:rsid w:val="00F26B5F"/>
    <w:rsid w:val="00F3001B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type="paragraph" w:styleId="Naslov5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3052E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C3C2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23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23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23D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23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23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Sp-5279/2019-2</izvorni_sadrzaj>
    <derivirana_varijabla naziv="DomainObject.Oznaka_1">Sp-5279/2019-2</derivirana_varijabla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5279</izvorni_sadrzaj>
    <derivirana_varijabla naziv="DomainObject.Predmet.Broj_1">5279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2019.</izvorni_sadrzaj>
    <derivirana_varijabla naziv="DomainObject.Predmet.DatumIzradeOptuznogAkta_1">9. kolovoza 2019.</derivirana_varijabla>
  </DomainObject.Predmet.DatumIzradeOptuznogAkta>
  <DomainObject.Predmet.DatumIzradeOptuznogAktaFormated>
    <izvorni_sadrzaj>9.8.2019.</izvorni_sadrzaj>
    <derivirana_varijabla naziv="DomainObject.Predmet.DatumIzradeOptuznogAktaFormated_1">9.8.2019.</derivirana_varijabla>
  </DomainObject.Predmet.DatumIzradeOptuznogAktaFormated>
  <DomainObject.Predmet.DatumOsnivanja>
    <izvorni_sadrzaj>10. kolovoza 2019.</izvorni_sadrzaj>
    <derivirana_varijabla naziv="DomainObject.Predmet.DatumOsnivanja_1">10.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2019.</izvorni_sadrzaj>
    <derivirana_varijabla naziv="DomainObject.Predmet.DatumPrimitkaOptuznogAkta_1">9.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Sp-5279/2019</izvorni_sadrzaj>
    <derivirana_varijabla naziv="DomainObject.Predmet.OznakaBroj_1">Sp-5279/2019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 Mick</izvorni_sadrzaj>
    <derivirana_varijabla naziv="DomainObject.Predmet.ProtustrankaFormated_1">  Dražen Mick</derivirana_varijabla>
  </DomainObject.Predmet.ProtustrankaFormated>
  <DomainObject.Predmet.ProtustrankaFormatedOIB>
    <izvorni_sadrzaj>  Dražen Mick, OIB 04201714273</izvorni_sadrzaj>
    <derivirana_varijabla naziv="DomainObject.Predmet.ProtustrankaFormatedOIB_1">  Dražen Mick, OIB 04201714273</derivirana_varijabla>
  </DomainObject.Predmet.ProtustrankaFormatedOIB>
  <DomainObject.Predmet.ProtustrankaFormatedWithAdress>
    <izvorni_sadrzaj> Dražen Mick, Umaška 16, 31000 Osijek</izvorni_sadrzaj>
    <derivirana_varijabla naziv="DomainObject.Predmet.ProtustrankaFormatedWithAdress_1"> Dražen Mick, Umaška 16, 31000 Osijek</derivirana_varijabla>
  </DomainObject.Predmet.ProtustrankaFormatedWithAdress>
  <DomainObject.Predmet.ProtustrankaFormatedWithAdressOIB>
    <izvorni_sadrzaj> Dražen Mick, OIB 04201714273, Umaška 16, 31000 Osijek</izvorni_sadrzaj>
    <derivirana_varijabla naziv="DomainObject.Predmet.ProtustrankaFormatedWithAdressOIB_1"> Dražen Mick, OIB 04201714273, Umaška 16, 31000 Osijek</derivirana_varijabla>
  </DomainObject.Predmet.ProtustrankaFormatedWithAdressOIB>
  <DomainObject.Predmet.ProtustrankaWithAdress>
    <izvorni_sadrzaj>Dražen Mick Umaška 16, 31000 Osijek</izvorni_sadrzaj>
    <derivirana_varijabla naziv="DomainObject.Predmet.ProtustrankaWithAdress_1">Dražen Mick Umaška 16, 31000 Osijek</derivirana_varijabla>
  </DomainObject.Predmet.ProtustrankaWithAdress>
  <DomainObject.Predmet.ProtustrankaWithAdressOIB>
    <izvorni_sadrzaj>Dražen Mick, OIB 04201714273, Umaška 16, 31000 Osijek</izvorni_sadrzaj>
    <derivirana_varijabla naziv="DomainObject.Predmet.ProtustrankaWithAdressOIB_1">Dražen Mick, OIB 04201714273, Umaška 16, 31000 Osijek</derivirana_varijabla>
  </DomainObject.Predmet.ProtustrankaWithAdressOIB>
  <DomainObject.Predmet.ProtustrankaNazivFormated>
    <izvorni_sadrzaj>Dražen Mick</izvorni_sadrzaj>
    <derivirana_varijabla naziv="DomainObject.Predmet.ProtustrankaNazivFormated_1">Dražen Mick</derivirana_varijabla>
  </DomainObject.Predmet.ProtustrankaNazivFormated>
  <DomainObject.Predmet.ProtustrankaNazivFormatedOIB>
    <izvorni_sadrzaj>Dražen Mick, OIB 04201714273</izvorni_sadrzaj>
    <derivirana_varijabla naziv="DomainObject.Predmet.ProtustrankaNazivFormatedOIB_1">Dražen Mick, OIB 04201714273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 Mick</item>
    </izvorni_sadrzaj>
    <derivirana_varijabla naziv="DomainObject.Predmet.ProtuStrankaListFormated_1">
      <item>Dražen Mick</item>
    </derivirana_varijabla>
  </DomainObject.Predmet.ProtuStrankaListFormated>
  <DomainObject.Predmet.ProtuStrankaListFormatedOIB>
    <izvorni_sadrzaj>
      <item>Dražen Mick, OIB 04201714273</item>
    </izvorni_sadrzaj>
    <derivirana_varijabla naziv="DomainObject.Predmet.ProtuStrankaListFormatedOIB_1">
      <item>Dražen Mick, OIB 04201714273</item>
    </derivirana_varijabla>
  </DomainObject.Predmet.ProtuStrankaListFormatedOIB>
  <DomainObject.Predmet.ProtuStrankaListFormatedWithAdress>
    <izvorni_sadrzaj>
      <item>Dražen Mick, Umaška 16, 31000 Osijek</item>
    </izvorni_sadrzaj>
    <derivirana_varijabla naziv="DomainObject.Predmet.ProtuStrankaListFormatedWithAdress_1">
      <item>Dražen Mick, Umaška 16, 31000 Osijek</item>
    </derivirana_varijabla>
  </DomainObject.Predmet.ProtuStrankaListFormatedWithAdress>
  <DomainObject.Predmet.ProtuStrankaListFormatedWithAdressOIB>
    <izvorni_sadrzaj>
      <item>Dražen Mick, OIB 04201714273, Umaška 16, 31000 Osijek</item>
    </izvorni_sadrzaj>
    <derivirana_varijabla naziv="DomainObject.Predmet.ProtuStrankaListFormatedWithAdressOIB_1">
      <item>Dražen Mick, OIB 04201714273, Umaška 16, 31000 Osijek</item>
    </derivirana_varijabla>
  </DomainObject.Predmet.ProtuStrankaListFormatedWithAdressOIB>
  <DomainObject.Predmet.ProtuStrankaListNazivFormated>
    <izvorni_sadrzaj>
      <item>Dražen Mick</item>
    </izvorni_sadrzaj>
    <derivirana_varijabla naziv="DomainObject.Predmet.ProtuStrankaListNazivFormated_1">
      <item>Dražen Mick</item>
    </derivirana_varijabla>
  </DomainObject.Predmet.ProtuStrankaListNazivFormated>
  <DomainObject.Predmet.ProtuStrankaListNazivFormatedOIB>
    <izvorni_sadrzaj>
      <item>Dražen Mick, OIB 04201714273</item>
    </izvorni_sadrzaj>
    <derivirana_varijabla naziv="DomainObject.Predmet.ProtuStrankaListNazivFormatedOIB_1">
      <item>Dražen Mick, OIB 04201714273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>Sp-5279/2019-2</izvorni_sadrzaj>
    <derivirana_varijabla naziv="DomainObject.PoslovniBrojDokumenta_1">Sp-5279/2019-2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 Mick</izvorni_sadrzaj>
    <derivirana_varijabla naziv="DomainObject.Predmet.ProtustrankaIDrugi_1">Dražen Mick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Dražen Mick, OIB 04201714273, Umaška 16, 31000 Osijek</izvorni_sadrzaj>
    <derivirana_varijabla naziv="DomainObject.Predmet.ProtustrankaIDrugiAdressOIB_1">Dražen Mick, OIB 04201714273, Umaška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Mick</item>
      <item>Financijska agencija</item>
    </izvorni_sadrzaj>
    <derivirana_varijabla naziv="DomainObject.Predmet.SudioniciListNaziv_1">
      <item>Dražen Mick</item>
      <item>Financijska agencija</item>
    </derivirana_varijabla>
  </DomainObject.Predmet.SudioniciListNaziv>
  <DomainObject.Predmet.SudioniciListAdressOIB>
    <izvorni_sadrzaj>
      <item>Dražen Mick, OIB 04201714273, Umaška 16,31000 Osijek</item>
      <item>Financijska agencija, OIB 85821130368, Ulica grada Vukovara 70,10000 Zagreb</item>
    </izvorni_sadrzaj>
    <derivirana_varijabla naziv="DomainObject.Predmet.SudioniciListAdressOIB_1">
      <item>Dražen Mick, OIB 04201714273, Umaška 16,31000 Osijek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04201714273</item>
      <item>, OIB 85821130368</item>
    </izvorni_sadrzaj>
    <derivirana_varijabla naziv="DomainObject.Predmet.SudioniciListNazivOIB_1">
      <item>, OIB 04201714273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25B50-4635-491F-9739-CDCD1EB667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222</properties:Words>
  <properties:Characters>1180</properties:Characters>
  <properties:Lines>45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OSIJEKU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2019-05-22T09:13:00Z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2019-09-16T09:12:00Z</dcterms:modified>
  <cp:revision>14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Sp-5279/2019-2 / Odluka - Oglas (OGLAS__potrošač_N_I_J_E_DOSTAVIO_POPIS_IMOVINE_-_36._REFERADA__točno._referada__točno)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