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973de" w14:paraId="9f973de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D9796B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St-13</w:t>
            </w:r>
            <w:r w:rsidR="00D9796B">
              <w:t>70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82895">
        <w:t xml:space="preserve"> </w:t>
      </w:r>
      <w:proofErr w:type="spellStart"/>
      <w:r w:rsidR="00D9796B" w:rsidRPr="00D9796B">
        <w:t>TC</w:t>
      </w:r>
      <w:proofErr w:type="spellEnd"/>
      <w:r w:rsidR="00D9796B" w:rsidRPr="00D9796B">
        <w:t xml:space="preserve"> </w:t>
      </w:r>
      <w:proofErr w:type="spellStart"/>
      <w:r w:rsidR="00D9796B" w:rsidRPr="00D9796B">
        <w:t>GROUP</w:t>
      </w:r>
      <w:proofErr w:type="spellEnd"/>
      <w:r w:rsidR="00D9796B" w:rsidRPr="00D9796B">
        <w:t xml:space="preserve"> d.o.o.</w:t>
      </w:r>
      <w:r w:rsidR="00D9796B">
        <w:t xml:space="preserve"> Zagreb, </w:t>
      </w:r>
      <w:proofErr w:type="spellStart"/>
      <w:r w:rsidR="00D9796B">
        <w:t>Kvintička</w:t>
      </w:r>
      <w:proofErr w:type="spellEnd"/>
      <w:r w:rsidR="00D9796B">
        <w:t xml:space="preserve"> 51 A, </w:t>
      </w:r>
      <w:proofErr w:type="spellStart"/>
      <w:r w:rsidR="00D9796B">
        <w:t>OIB</w:t>
      </w:r>
      <w:proofErr w:type="spellEnd"/>
      <w:r w:rsidR="00D9796B">
        <w:t xml:space="preserve">: </w:t>
      </w:r>
      <w:r w:rsidR="00D9796B" w:rsidRPr="00D9796B">
        <w:t>13413972970</w:t>
      </w:r>
      <w:r w:rsidR="00D9796B">
        <w:t xml:space="preserve">, </w:t>
      </w:r>
      <w:proofErr w:type="spellStart"/>
      <w:r w:rsidR="00D9796B">
        <w:t>MBS</w:t>
      </w:r>
      <w:proofErr w:type="spellEnd"/>
      <w:r w:rsidR="00D9796B">
        <w:t xml:space="preserve">: </w:t>
      </w:r>
      <w:r w:rsidR="00D9796B" w:rsidRPr="00D9796B">
        <w:t>080956517</w:t>
      </w:r>
      <w:r w:rsidR="00D9796B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41712C">
        <w:t>10</w:t>
      </w:r>
      <w:r w:rsidR="003477FB">
        <w:t xml:space="preserve">. prosinca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1712C">
        <w:rPr>
          <w:bCs/>
        </w:rPr>
        <w:t xml:space="preserve"> </w:t>
      </w:r>
      <w:proofErr w:type="spellStart"/>
      <w:r w:rsidR="00D9796B" w:rsidRPr="00D9796B">
        <w:t>TC</w:t>
      </w:r>
      <w:proofErr w:type="spellEnd"/>
      <w:r w:rsidR="00D9796B" w:rsidRPr="00D9796B">
        <w:t xml:space="preserve"> </w:t>
      </w:r>
      <w:proofErr w:type="spellStart"/>
      <w:r w:rsidR="00D9796B" w:rsidRPr="00D9796B">
        <w:t>GROUP</w:t>
      </w:r>
      <w:proofErr w:type="spellEnd"/>
      <w:r w:rsidR="00D9796B" w:rsidRPr="00D9796B">
        <w:t xml:space="preserve"> d.o.o.</w:t>
      </w:r>
      <w:r w:rsidR="00D9796B">
        <w:t xml:space="preserve"> Zagreb, </w:t>
      </w:r>
      <w:proofErr w:type="spellStart"/>
      <w:r w:rsidR="00D9796B">
        <w:t>Kvintička</w:t>
      </w:r>
      <w:proofErr w:type="spellEnd"/>
      <w:r w:rsidR="00D9796B">
        <w:t xml:space="preserve"> 51 A, </w:t>
      </w:r>
      <w:proofErr w:type="spellStart"/>
      <w:r w:rsidR="00D9796B">
        <w:t>OIB</w:t>
      </w:r>
      <w:proofErr w:type="spellEnd"/>
      <w:r w:rsidR="00D9796B">
        <w:t xml:space="preserve">: </w:t>
      </w:r>
      <w:r w:rsidR="00D9796B" w:rsidRPr="00D9796B">
        <w:t>13413972970</w:t>
      </w:r>
      <w:r w:rsidR="00D9796B">
        <w:t xml:space="preserve">, </w:t>
      </w:r>
      <w:proofErr w:type="spellStart"/>
      <w:r w:rsidR="00D9796B">
        <w:t>MBS</w:t>
      </w:r>
      <w:proofErr w:type="spellEnd"/>
      <w:r w:rsidR="00D9796B">
        <w:t xml:space="preserve">: </w:t>
      </w:r>
      <w:r w:rsidR="00D9796B" w:rsidRPr="00D9796B">
        <w:t>080956517</w:t>
      </w:r>
      <w:r w:rsidR="00D9796B">
        <w:t>, iznosi 180.646,93 kn.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5C3687">
        <w:t xml:space="preserve"> </w:t>
      </w:r>
      <w:r w:rsidR="00D9796B">
        <w:t xml:space="preserve">Ante </w:t>
      </w:r>
      <w:proofErr w:type="spellStart"/>
      <w:r w:rsidR="00D9796B">
        <w:t>Glaić</w:t>
      </w:r>
      <w:proofErr w:type="spellEnd"/>
      <w:r w:rsidR="001932E7">
        <w:t xml:space="preserve"> iz Zagreba</w:t>
      </w:r>
      <w:r w:rsidR="0041712C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1712C">
        <w:t>13</w:t>
      </w:r>
      <w:r w:rsidR="00D9796B">
        <w:t>70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1712C">
        <w:t>10</w:t>
      </w:r>
      <w:r w:rsidR="003477FB">
        <w:t>. prosinca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084"/>
    <w:rsid w:val="000C1A19"/>
    <w:rsid w:val="000D5AA3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73CBE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477FB"/>
    <w:rsid w:val="0035208B"/>
    <w:rsid w:val="003561EA"/>
    <w:rsid w:val="00356C8E"/>
    <w:rsid w:val="00381EF9"/>
    <w:rsid w:val="003E35E3"/>
    <w:rsid w:val="003E3F81"/>
    <w:rsid w:val="003E7741"/>
    <w:rsid w:val="003F036E"/>
    <w:rsid w:val="00416FB0"/>
    <w:rsid w:val="0041712C"/>
    <w:rsid w:val="00441ED0"/>
    <w:rsid w:val="00450B5B"/>
    <w:rsid w:val="004740CE"/>
    <w:rsid w:val="00477F4D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7EB8"/>
    <w:rsid w:val="007B1DA7"/>
    <w:rsid w:val="007B4560"/>
    <w:rsid w:val="007B4E2C"/>
    <w:rsid w:val="007D3CB1"/>
    <w:rsid w:val="007E34EF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D1D7A"/>
    <w:rsid w:val="008E4E6F"/>
    <w:rsid w:val="00913E9A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A736C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E019E"/>
    <w:rsid w:val="00CF2673"/>
    <w:rsid w:val="00D00F9D"/>
    <w:rsid w:val="00D07191"/>
    <w:rsid w:val="00D200F2"/>
    <w:rsid w:val="00D21A2C"/>
    <w:rsid w:val="00D35B6C"/>
    <w:rsid w:val="00D438A1"/>
    <w:rsid w:val="00D46A0F"/>
    <w:rsid w:val="00D7521A"/>
    <w:rsid w:val="00D9796B"/>
    <w:rsid w:val="00DA790C"/>
    <w:rsid w:val="00DE0702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12D3A"/>
    <w:rsid w:val="00F17521"/>
    <w:rsid w:val="00F316AF"/>
    <w:rsid w:val="00F53A16"/>
    <w:rsid w:val="00F61B1E"/>
    <w:rsid w:val="00F6483D"/>
    <w:rsid w:val="00F66438"/>
    <w:rsid w:val="00F6691E"/>
    <w:rsid w:val="00F82544"/>
    <w:rsid w:val="00F85F59"/>
    <w:rsid w:val="00FA423A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0C1084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C1084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1084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1084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0C1084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C1084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1084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1084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1370</izvorni_sadrzaj>
    <derivirana_varijabla naziv="DomainObject.Predmet.Broj_1">1370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St-1370/2018</izvorni_sadrzaj>
    <derivirana_varijabla naziv="DomainObject.Predmet.OznakaBroj_1">St-1370/2018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TC GROUP d.o.o.</izvorni_sadrzaj>
    <derivirana_varijabla naziv="DomainObject.Predmet.ProtustrankaFormated_1">  TC GROUP d.o.o.</derivirana_varijabla>
  </DomainObject.Predmet.ProtustrankaFormated>
  <DomainObject.Predmet.ProtustrankaFormatedOIB>
    <izvorni_sadrzaj>  TC GROUP d.o.o., OIB 13413972970</izvorni_sadrzaj>
    <derivirana_varijabla naziv="DomainObject.Predmet.ProtustrankaFormatedOIB_1">  TC GROUP d.o.o., OIB 13413972970</derivirana_varijabla>
  </DomainObject.Predmet.ProtustrankaFormatedOIB>
  <DomainObject.Predmet.ProtustrankaFormatedWithAdress>
    <izvorni_sadrzaj> TC GROUP d.o.o., Kvintička 51 A, 10000 Zagreb</izvorni_sadrzaj>
    <derivirana_varijabla naziv="DomainObject.Predmet.ProtustrankaFormatedWithAdress_1"> TC GROUP d.o.o., Kvintička 51 A, 10000 Zagreb</derivirana_varijabla>
  </DomainObject.Predmet.ProtustrankaFormatedWithAdress>
  <DomainObject.Predmet.ProtustrankaFormatedWithAdressOIB>
    <izvorni_sadrzaj> TC GROUP d.o.o., OIB 13413972970, Kvintička 51 A, 10000 Zagreb</izvorni_sadrzaj>
    <derivirana_varijabla naziv="DomainObject.Predmet.ProtustrankaFormatedWithAdressOIB_1"> TC GROUP d.o.o., OIB 13413972970, Kvintička 51 A, 10000 Zagreb</derivirana_varijabla>
  </DomainObject.Predmet.ProtustrankaFormatedWithAdressOIB>
  <DomainObject.Predmet.ProtustrankaWithAdress>
    <izvorni_sadrzaj>TC GROUP d.o.o. Kvintička 51 A, 10000 Zagreb</izvorni_sadrzaj>
    <derivirana_varijabla naziv="DomainObject.Predmet.ProtustrankaWithAdress_1">TC GROUP d.o.o. Kvintička 51 A, 10000 Zagreb</derivirana_varijabla>
  </DomainObject.Predmet.ProtustrankaWithAdress>
  <DomainObject.Predmet.ProtustrankaWithAdressOIB>
    <izvorni_sadrzaj>TC GROUP d.o.o., OIB 13413972970, Kvintička 51 A, 10000 Zagreb</izvorni_sadrzaj>
    <derivirana_varijabla naziv="DomainObject.Predmet.ProtustrankaWithAdressOIB_1">TC GROUP d.o.o., OIB 13413972970, Kvintička 51 A, 10000 Zagreb</derivirana_varijabla>
  </DomainObject.Predmet.ProtustrankaWithAdressOIB>
  <DomainObject.Predmet.ProtustrankaNazivFormated>
    <izvorni_sadrzaj>TC GROUP d.o.o.</izvorni_sadrzaj>
    <derivirana_varijabla naziv="DomainObject.Predmet.ProtustrankaNazivFormated_1">TC GROUP d.o.o.</derivirana_varijabla>
  </DomainObject.Predmet.ProtustrankaNazivFormated>
  <DomainObject.Predmet.ProtustrankaNazivFormatedOIB>
    <izvorni_sadrzaj>TC GROUP d.o.o., OIB 13413972970</izvorni_sadrzaj>
    <derivirana_varijabla naziv="DomainObject.Predmet.ProtustrankaNazivFormatedOIB_1">TC GROUP d.o.o., OIB 13413972970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TC GROUP d.o.o.</item>
    </izvorni_sadrzaj>
    <derivirana_varijabla naziv="DomainObject.Predmet.ProtuStrankaListFormated_1">
      <item>TC GROUP d.o.o.</item>
    </derivirana_varijabla>
  </DomainObject.Predmet.ProtuStrankaListFormated>
  <DomainObject.Predmet.ProtuStrankaListFormatedOIB>
    <izvorni_sadrzaj>
      <item>TC GROUP d.o.o., OIB 13413972970</item>
    </izvorni_sadrzaj>
    <derivirana_varijabla naziv="DomainObject.Predmet.ProtuStrankaListFormatedOIB_1">
      <item>TC GROUP d.o.o., OIB 13413972970</item>
    </derivirana_varijabla>
  </DomainObject.Predmet.ProtuStrankaListFormatedOIB>
  <DomainObject.Predmet.ProtuStrankaListFormatedWithAdress>
    <izvorni_sadrzaj>
      <item>TC GROUP d.o.o., Kvintička 51 A, 10000 Zagreb</item>
    </izvorni_sadrzaj>
    <derivirana_varijabla naziv="DomainObject.Predmet.ProtuStrankaListFormatedWithAdress_1">
      <item>TC GROUP d.o.o., Kvintička 51 A, 10000 Zagreb</item>
    </derivirana_varijabla>
  </DomainObject.Predmet.ProtuStrankaListFormatedWithAdress>
  <DomainObject.Predmet.ProtuStrankaListFormatedWithAdressOIB>
    <izvorni_sadrzaj>
      <item>TC GROUP d.o.o., OIB 13413972970, Kvintička 51 A, 10000 Zagreb</item>
    </izvorni_sadrzaj>
    <derivirana_varijabla naziv="DomainObject.Predmet.ProtuStrankaListFormatedWithAdressOIB_1">
      <item>TC GROUP d.o.o., OIB 13413972970, Kvintička 51 A, 10000 Zagreb</item>
    </derivirana_varijabla>
  </DomainObject.Predmet.ProtuStrankaListFormatedWithAdressOIB>
  <DomainObject.Predmet.ProtuStrankaListNazivFormated>
    <izvorni_sadrzaj>
      <item>TC GROUP d.o.o.</item>
    </izvorni_sadrzaj>
    <derivirana_varijabla naziv="DomainObject.Predmet.ProtuStrankaListNazivFormated_1">
      <item>TC GROUP d.o.o.</item>
    </derivirana_varijabla>
  </DomainObject.Predmet.ProtuStrankaListNazivFormated>
  <DomainObject.Predmet.ProtuStrankaListNazivFormatedOIB>
    <izvorni_sadrzaj>
      <item>TC GROUP d.o.o., OIB 13413972970</item>
    </izvorni_sadrzaj>
    <derivirana_varijabla naziv="DomainObject.Predmet.ProtuStrankaListNazivFormatedOIB_1">
      <item>TC GROUP d.o.o., OIB 13413972970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TC GROUP d.o.o.</izvorni_sadrzaj>
    <derivirana_varijabla naziv="DomainObject.Predmet.ProtustrankaIDrugi_1">TC GROUP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TC GROUP d.o.o., OIB 13413972970, Kvintička 51 A, 10000 Zagreb</izvorni_sadrzaj>
    <derivirana_varijabla naziv="DomainObject.Predmet.ProtustrankaIDrugiAdressOIB_1">TC GROUP d.o.o., OIB 13413972970, Kvintička 51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TC GROUP d.o.o.</item>
      <item>FINA Regionalni centar Zagreb</item>
    </izvorni_sadrzaj>
    <derivirana_varijabla naziv="DomainObject.Predmet.SudioniciListNaziv_1">
      <item>TC GROUP d.o.o.</item>
      <item>FINA Regionalni centar Zagreb</item>
    </derivirana_varijabla>
  </DomainObject.Predmet.SudioniciListNaziv>
  <DomainObject.Predmet.SudioniciListAdressOIB>
    <izvorni_sadrzaj>
      <item>TC GROUP d.o.o., OIB 13413972970, Kvintička 51 A,10000 Zagreb</item>
      <item>FINA Regionalni centar Zagreb, OIB 85821130368, Trg svibanjskih žrtava 1995. 1,10000 Zagreb</item>
    </izvorni_sadrzaj>
    <derivirana_varijabla naziv="DomainObject.Predmet.SudioniciListAdressOIB_1">
      <item>TC GROUP d.o.o., OIB 13413972970, Kvintička 51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13413972970</item>
      <item>, OIB 85821130368</item>
    </izvorni_sadrzaj>
    <derivirana_varijabla naziv="DomainObject.Predmet.SudioniciListNazivOIB_1">
      <item>, OIB 13413972970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360</properties:Words>
  <properties:Characters>1933</properties:Characters>
  <properties:Lines>47</properties:Lines>
  <properties:Paragraphs>16</properties:Paragraphs>
  <properties:TotalTime>338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2018-12-10T07:50:00Z</cp:lastPrinted>
  <dcterms:modified xmlns:xsi="http://www.w3.org/2001/XMLSchema-instance" xsi:type="dcterms:W3CDTF">2018-12-10T07:51:00Z</dcterms:modified>
  <cp:revision>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