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7524ddc" w14:paraId="7524ddc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BB798A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OIB: 52634238587 – Ministarstvo financija, Porezna uprava, Područni ured Osijek, zastupana po Županijskom državnom odvjetništvu u Osijeku, za otvaranje stečajnog postupka nad dužnikom TAU d.o.o., Osijek, </w:t>
      </w:r>
      <w:proofErr w:type="spellStart"/>
      <w:r>
        <w:t>Sjenjak</w:t>
      </w:r>
      <w:proofErr w:type="spellEnd"/>
      <w:r>
        <w:t xml:space="preserve"> 113, MBS: 030131032, OIB: 23085568871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BB798A">
        <w:t xml:space="preserve">TAU d.o.o., Osijek, </w:t>
      </w:r>
      <w:proofErr w:type="spellStart"/>
      <w:r w:rsidR="00BB798A">
        <w:t>Sjenjak</w:t>
      </w:r>
      <w:proofErr w:type="spellEnd"/>
      <w:r w:rsidR="00BB798A">
        <w:t xml:space="preserve"> 113, MBS: 030131032, OIB: 23085568871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BB798A">
        <w:t>968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BB798A">
        <w:t xml:space="preserve">TAU </w:t>
      </w:r>
      <w:r w:rsidR="00BB798A">
        <w:lastRenderedPageBreak/>
        <w:t xml:space="preserve">d.o.o., Osijek, </w:t>
      </w:r>
      <w:proofErr w:type="spellStart"/>
      <w:r w:rsidR="00BB798A">
        <w:t>Sjenjak</w:t>
      </w:r>
      <w:proofErr w:type="spellEnd"/>
      <w:r w:rsidR="00BB798A">
        <w:t xml:space="preserve"> 113, MBS: 030131032, OIB: 23085568871 </w:t>
      </w:r>
      <w:r w:rsidR="00324B97">
        <w:t>održano</w:t>
      </w:r>
      <w:r w:rsidR="00E8200C">
        <w:t>g</w:t>
      </w:r>
      <w:r w:rsidR="00324B97">
        <w:t xml:space="preserve"> </w:t>
      </w:r>
      <w:r w:rsidR="00E721AF">
        <w:t>1</w:t>
      </w:r>
      <w:r w:rsidR="00BB798A">
        <w:t>2</w:t>
      </w:r>
      <w:r w:rsidR="00A62878">
        <w:t>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04D" w:rsidR="0076604D">
      <w:r>
        <w:separator/>
      </w:r>
    </w:p>
  </w:endnote>
  <w:endnote w:id="0" w:type="continuationSeparator">
    <w:p w:rsidRDefault="0076604D" w:rsidR="00766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04D" w:rsidR="0076604D">
      <w:r>
        <w:separator/>
      </w:r>
    </w:p>
  </w:footnote>
  <w:footnote w:id="0" w:type="continuationSeparator">
    <w:p w:rsidRDefault="0076604D" w:rsidR="00766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E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798A" w:rsidP="005253BE" w:rsidR="00CE1F54">
    <w:pPr>
      <w:jc w:val="right"/>
      <w:rPr>
        <w:rFonts w:cs="Tahoma" w:hAnsi="Tahoma" w:ascii="Tahoma"/>
      </w:rPr>
    </w:pPr>
    <w:r>
      <w:t>Poslovni broj: 7 St-968/18-27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BB798A">
    <w:pPr>
      <w:jc w:val="right"/>
    </w:pPr>
    <w:r w:rsidRPr="00DE5F8A">
      <w:rPr>
        <w:rFonts w:cs="Tahoma" w:hAnsi="Tahoma" w:ascii="Tahoma"/>
      </w:rPr>
      <w:tab/>
    </w:r>
    <w:r w:rsidR="00B574FF">
      <w:t xml:space="preserve">Poslovni broj: </w:t>
    </w:r>
    <w:r w:rsidR="00BB798A">
      <w:t>7 St-968/18-27</w:t>
    </w:r>
  </w:p>
  <w:p w:rsidRDefault="005253BE" w:rsidP="00BB798A" w:rsidR="005253BE">
    <w:pPr>
      <w:pStyle w:val="Zaglavlje"/>
      <w:jc w:val="right"/>
    </w:pP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1E12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04D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16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D1E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1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16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D1E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1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St-968/2018</izvorni_sadrzaj>
    <derivirana_varijabla naziv="DomainObject.Predmet.OznakaBroj_1">St-968/2018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 d.o.o. za graditeljstvo i usluge zastupanog po punomoćniku Jurica Varvodić; Dražen Zorn</izvorni_sadrzaj>
    <derivirana_varijabla naziv="DomainObject.Predmet.ProtustrankaFormated_1">  TAU d.o.o. za graditeljstvo i usluge zastupanog po punomoćniku Jurica Varvodić; Dražen Zorn</derivirana_varijabla>
  </DomainObject.Predmet.ProtustrankaFormated>
  <DomainObject.Predmet.ProtustrankaFormatedOIB>
    <izvorni_sadrzaj>  TAU d.o.o. za graditeljstvo i usluge, OIB 23085568871 zastupanog po punomoćniku Jurica Varvodić; Dražen Zorn</izvorni_sadrzaj>
    <derivirana_varijabla naziv="DomainObject.Predmet.ProtustrankaFormatedOIB_1">  TAU d.o.o. za graditeljstvo i usluge, OIB 23085568871 zastupanog po punomoćniku Jurica Varvodić; Dražen Zorn</derivirana_varijabla>
  </DomainObject.Predmet.ProtustrankaFormatedOIB>
  <DomainObject.Predmet.ProtustrankaFormatedWithAdress>
    <izvorni_sadrzaj> TAU d.o.o. za graditeljstvo i usluge, Sjenjak 113, 31000 Osijek zastupanog po punomoćniku Jurica Varvodić; Dražen Zorn</izvorni_sadrzaj>
    <derivirana_varijabla naziv="DomainObject.Predmet.ProtustrankaFormatedWithAdress_1"> TAU d.o.o. za graditeljstvo i usluge, Sjenjak 113, 31000 Osijek zastupanog po punomoćniku Jurica Varvodić; Dražen Zorn</derivirana_varijabla>
  </DomainObject.Predmet.ProtustrankaFormatedWithAdress>
  <DomainObject.Predmet.ProtustrankaFormatedWithAdressOIB>
    <izvorni_sadrzaj> TAU d.o.o. za graditeljstvo i usluge, OIB 23085568871, Sjenjak 113, 31000 Osijek zastupanog po punomoćniku Jurica Varvodić; Dražen Zorn</izvorni_sadrzaj>
    <derivirana_varijabla naziv="DomainObject.Predmet.ProtustrankaFormatedWithAdressOIB_1"> TAU d.o.o. za graditeljstvo i usluge, OIB 23085568871, Sjenjak 113, 31000 Osijek zastupanog po punomoćniku Jurica Varvodić; Dražen Zorn</derivirana_varijabla>
  </DomainObject.Predmet.ProtustrankaFormatedWithAdressOIB>
  <DomainObject.Predmet.ProtustrankaWithAdress>
    <izvorni_sadrzaj>TAU d.o.o. za graditeljstvo i usluge Sjenjak 113, 31000 Osijek</izvorni_sadrzaj>
    <derivirana_varijabla naziv="DomainObject.Predmet.ProtustrankaWithAdress_1">TAU d.o.o. za graditeljstvo i usluge Sjenjak 113, 31000 Osijek</derivirana_varijabla>
  </DomainObject.Predmet.ProtustrankaWithAdress>
  <DomainObject.Predmet.ProtustrankaWithAdressOIB>
    <izvorni_sadrzaj>TAU d.o.o. za graditeljstvo i usluge, OIB 23085568871, Sjenjak 113, 31000 Osijek</izvorni_sadrzaj>
    <derivirana_varijabla naziv="DomainObject.Predmet.ProtustrankaWithAdressOIB_1">TAU d.o.o. za graditeljstvo i usluge, OIB 23085568871, Sjenjak 113, 31000 Osijek</derivirana_varijabla>
  </DomainObject.Predmet.ProtustrankaWithAdressOIB>
  <DomainObject.Predmet.ProtustrankaNazivFormated>
    <izvorni_sadrzaj>TAU d.o.o. za graditeljstvo i usluge</izvorni_sadrzaj>
    <derivirana_varijabla naziv="DomainObject.Predmet.ProtustrankaNazivFormated_1">TAU d.o.o. za graditeljstvo i usluge</derivirana_varijabla>
  </DomainObject.Predmet.ProtustrankaNazivFormated>
  <DomainObject.Predmet.ProtustrankaNazivFormatedOIB>
    <izvorni_sadrzaj>TAU d.o.o. za graditeljstvo i usluge, OIB 23085568871</izvorni_sadrzaj>
    <derivirana_varijabla naziv="DomainObject.Predmet.ProtustrankaNazivFormatedOIB_1">TAU d.o.o. za graditeljstvo i usluge, OIB 23085568871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TAU d.o.o. za graditeljstvo i usluge zastupanog po punomoćniku Jurica Varvodić; Dražen Zorn</item>
    </izvorni_sadrzaj>
    <derivirana_varijabla naziv="DomainObject.Predmet.ProtuStrankaListFormated_1">
      <item>TAU d.o.o. za graditeljstvo i usluge zastupanog po punomoćniku Jurica Varvodić; Dražen Zorn</item>
    </derivirana_varijabla>
  </DomainObject.Predmet.ProtuStrankaListFormated>
  <DomainObject.Predmet.ProtuStrankaListFormatedOIB>
    <izvorni_sadrzaj>
      <item>TAU d.o.o. za graditeljstvo i usluge, OIB 23085568871 zastupanog po punomoćniku Jurica Varvodić; Dražen Zorn</item>
    </izvorni_sadrzaj>
    <derivirana_varijabla naziv="DomainObject.Predmet.ProtuStrankaListFormatedOIB_1">
      <item>TAU d.o.o. za graditeljstvo i usluge, OIB 23085568871 zastupanog po punomoćniku Jurica Varvodić; Dražen Zorn</item>
    </derivirana_varijabla>
  </DomainObject.Predmet.ProtuStrankaListFormatedOIB>
  <DomainObject.Predmet.ProtuStrankaListFormatedWithAdress>
    <izvorni_sadrzaj>
      <item>TAU d.o.o. za graditeljstvo i usluge, Sjenjak 113, 31000 Osijek zastupanog po punomoćniku Jurica Varvodić; Dražen Zorn</item>
    </izvorni_sadrzaj>
    <derivirana_varijabla naziv="DomainObject.Predmet.ProtuStrankaListFormatedWithAdress_1">
      <item>TAU d.o.o. za graditeljstvo i usluge, Sjenjak 113, 31000 Osijek zastupanog po punomoćniku Jurica Varvodić; Dražen Zorn</item>
    </derivirana_varijabla>
  </DomainObject.Predmet.ProtuStrankaListFormatedWithAdress>
  <DomainObject.Predmet.ProtuStrankaListFormatedWithAdressOIB>
    <izvorni_sadrzaj>
      <item>TAU d.o.o. za graditeljstvo i usluge, OIB 23085568871, Sjenjak 113, 31000 Osijek zastupanog po punomoćniku Jurica Varvodić; Dražen Zorn</item>
    </izvorni_sadrzaj>
    <derivirana_varijabla naziv="DomainObject.Predmet.ProtuStrankaListFormatedWithAdressOIB_1">
      <item>TAU d.o.o. za graditeljstvo i usluge, OIB 23085568871, Sjenjak 113, 31000 Osijek zastupanog po punomoćniku Jurica Varvodić; Dražen Zorn</item>
    </derivirana_varijabla>
  </DomainObject.Predmet.ProtuStrankaListFormatedWithAdressOIB>
  <DomainObject.Predmet.ProtuStrankaListNazivFormated>
    <izvorni_sadrzaj>
      <item>TAU d.o.o. za graditeljstvo i usluge</item>
    </izvorni_sadrzaj>
    <derivirana_varijabla naziv="DomainObject.Predmet.ProtuStrankaListNazivFormated_1">
      <item>TAU d.o.o. za graditeljstvo i usluge</item>
    </derivirana_varijabla>
  </DomainObject.Predmet.ProtuStrankaListNazivFormated>
  <DomainObject.Predmet.ProtuStrankaListNazivFormatedOIB>
    <izvorni_sadrzaj>
      <item>TAU d.o.o. za graditeljstvo i usluge, OIB 23085568871</item>
    </izvorni_sadrzaj>
    <derivirana_varijabla naziv="DomainObject.Predmet.ProtuStrankaListNazivFormatedOIB_1">
      <item>TAU d.o.o. za graditeljstvo i usluge, OIB 23085568871</item>
    </derivirana_varijabla>
  </DomainObject.Predmet.ProtuStrankaListNazivFormatedOIB>
  <DomainObject.Predmet.OstaliListFormated>
    <izvorni_sadrzaj>
      <item>Jurica Varvodić punomoćnik sudionika u postupku TAU d.o.o. za graditeljstvo i usluge</item>
      <item>Dražen Zorn punomoćnik sudionika u postupku TAU d.o.o. za graditeljstvo i usluge</item>
      <item>Županijsko državno odvjetništvo u Osijeku</item>
    </izvorni_sadrzaj>
    <derivirana_varijabla naziv="DomainObject.Predmet.OstaliListFormated_1">
      <item>Jurica Varvodić punomoćnik sudionika u postupku TAU d.o.o. za graditeljstvo i usluge</item>
      <item>Dražen Zorn punomoćnik sudionika u postupku TAU d.o.o. za graditeljstvo i usluge</item>
      <item>Županijsko državno odvjetništvo u Osijeku</item>
    </derivirana_varijabla>
  </DomainObject.Predmet.OstaliListFormated>
  <DomainObject.Predmet.OstaliListFormatedOIB>
    <izvorni_sadrzaj>
      <item>Jurica Varvodić, OIB 91373886287 punomoćnik sudionika u postupku TAU d.o.o. za graditeljstvo i usluge</item>
      <item>Dražen Zorn, OIB 85929607366 punomoćnik sudionika u postupku TAU d.o.o. za graditeljstvo i usluge</item>
      <item>Županijsko državno odvjetništvo u Osijeku, OIB 61379160880</item>
    </izvorni_sadrzaj>
    <derivirana_varijabla naziv="DomainObject.Predmet.OstaliListFormatedOIB_1">
      <item>Jurica Varvodić, OIB 91373886287 punomoćnik sudionika u postupku TAU d.o.o. za graditeljstvo i usluge</item>
      <item>Dražen Zorn, OIB 85929607366 punomoćnik sudionika u postupku TAU d.o.o. za graditeljstvo i usluge</item>
      <item>Županijsko državno odvjetništvo u Osijeku, OIB 61379160880</item>
    </derivirana_varijabla>
  </DomainObject.Predmet.OstaliListFormatedOIB>
  <DomainObject.Predmet.OstaliListFormatedWithAdress>
    <izvorni_sadrzaj>
      <item>Jurica Varvodić, Sjenjak 113, 31000 Osijek punomoćnik sudionika u postupku TAU d.o.o. za graditeljstvo i usluge</item>
      <item>Dražen Zorn, Vijenac Ivana Meštrovića 102, 31000 Osijek punomoćnik sudionika u postupku TAU d.o.o. za graditeljstvo i usluge</item>
      <item>Županijsko državno odvjetništvo u Osijeku, Kapucinska 21, 31000 Osijek</item>
    </izvorni_sadrzaj>
    <derivirana_varijabla naziv="DomainObject.Predmet.OstaliListFormatedWithAdress_1">
      <item>Jurica Varvodić, Sjenjak 113, 31000 Osijek punomoćnik sudionika u postupku TAU d.o.o. za graditeljstvo i usluge</item>
      <item>Dražen Zorn, Vijenac Ivana Meštrovića 102, 31000 Osijek punomoćnik sudionika u postupku TAU d.o.o. za graditeljstvo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Jurica Varvodić, OIB 91373886287, Sjenjak 113, 31000 Osijek punomoćnik sudionika u postupku TAU d.o.o. za graditeljstvo i usluge</item>
      <item>Dražen Zorn, OIB 85929607366, Vijenac Ivana Meštrovića 102, 31000 Osijek punomoćnik sudionika u postupku TAU d.o.o. za graditeljstvo i usluge</item>
      <item>Županijsko državno odvjetništvo u Osijeku, OIB 61379160880, Kapucinska 21, 31000 Osijek</item>
    </izvorni_sadrzaj>
    <derivirana_varijabla naziv="DomainObject.Predmet.OstaliListFormatedWithAdressOIB_1">
      <item>Jurica Varvodić, OIB 91373886287, Sjenjak 113, 31000 Osijek punomoćnik sudionika u postupku TAU d.o.o. za graditeljstvo i usluge</item>
      <item>Dražen Zorn, OIB 85929607366, Vijenac Ivana Meštrovića 102, 31000 Osijek punomoćnik sudionika u postupku TAU d.o.o. za graditeljstvo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Jurica Varvodić</item>
      <item>Dražen Zorn</item>
      <item>Županijsko državno odvjetništvo u Osijeku</item>
    </izvorni_sadrzaj>
    <derivirana_varijabla naziv="DomainObject.Predmet.OstaliListNazivFormated_1">
      <item>Jurica Varvodić</item>
      <item>Dražen Zorn</item>
      <item>Županijsko državno odvjetništvo u Osijeku</item>
    </derivirana_varijabla>
  </DomainObject.Predmet.OstaliListNazivFormated>
  <DomainObject.Predmet.OstaliListNazivFormatedOIB>
    <izvorni_sadrzaj>
      <item>Jurica Varvodić, OIB 91373886287</item>
      <item>Dražen Zorn, OIB 85929607366</item>
      <item>Županijsko državno odvjetništvo u Osijeku, OIB 61379160880</item>
    </izvorni_sadrzaj>
    <derivirana_varijabla naziv="DomainObject.Predmet.OstaliListNazivFormatedOIB_1">
      <item>Jurica Varvodić, OIB 91373886287</item>
      <item>Dražen Zorn, OIB 85929607366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TAU d.o.o. za graditeljstvo i usluge</izvorni_sadrzaj>
    <derivirana_varijabla naziv="DomainObject.Predmet.ProtustrankaIDrugi_1">TAU d.o.o. za graditeljstvo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TAU d.o.o. za graditeljstvo i usluge, OIB 23085568871, Sjenjak 113, 31000 Osijek</izvorni_sadrzaj>
    <derivirana_varijabla naziv="DomainObject.Predmet.ProtustrankaIDrugiAdressOIB_1">TAU d.o.o. za graditeljstvo i usluge, OIB 23085568871, Sjenjak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 d.o.o. za graditeljstvo i usluge</item>
      <item>RH MF POREZNA UPRAVA</item>
      <item>Jurica Varvodić</item>
      <item>Dražen Zorn</item>
      <item>Županijsko državno odvjetništvo u Osijeku</item>
    </izvorni_sadrzaj>
    <derivirana_varijabla naziv="DomainObject.Predmet.SudioniciListNaziv_1">
      <item>TAU d.o.o. za graditeljstvo i usluge</item>
      <item>RH MF POREZNA UPRAVA</item>
      <item>Jurica Varvodić</item>
      <item>Dražen Zorn</item>
      <item>Županijsko državno odvjetništvo u Osijeku</item>
    </derivirana_varijabla>
  </DomainObject.Predmet.SudioniciListNaziv>
  <DomainObject.Predmet.SudioniciListAdressOIB>
    <izvorni_sadrzaj>
      <item>TAU d.o.o. za graditeljstvo i usluge, OIB 23085568871, Sjenjak 113,31000 Osijek</item>
      <item>RH MF POREZNA UPRAVA, OIB 18683136487</item>
      <item>Jurica Varvodić, OIB 91373886287, Sjenjak 113,31000 Osijek</item>
      <item>Dražen Zorn, OIB 85929607366, Vijenac Ivana Meštrovića 102,31000 Osijek</item>
      <item>Županijsko državno odvjetništvo u Osijeku, OIB 61379160880, Kapucinska 21,31000 Osijek</item>
    </izvorni_sadrzaj>
    <derivirana_varijabla naziv="DomainObject.Predmet.SudioniciListAdressOIB_1">
      <item>TAU d.o.o. za graditeljstvo i usluge, OIB 23085568871, Sjenjak 113,31000 Osijek</item>
      <item>RH MF POREZNA UPRAVA, OIB 18683136487</item>
      <item>Jurica Varvodić, OIB 91373886287, Sjenjak 113,31000 Osijek</item>
      <item>Dražen Zorn, OIB 85929607366, Vijenac Ivana Meštrovića 102,31000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23085568871</item>
      <item>, OIB 18683136487</item>
      <item>, OIB 91373886287</item>
      <item>, OIB 85929607366</item>
      <item>, OIB 61379160880</item>
    </izvorni_sadrzaj>
    <derivirana_varijabla naziv="DomainObject.Predmet.SudioniciListNazivOIB_1">
      <item>, OIB 23085568871</item>
      <item>, OIB 18683136487</item>
      <item>, OIB 91373886287</item>
      <item>, OIB 85929607366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St-968/2018-15</izvorni_sadrzaj>
    <derivirana_varijabla naziv="DomainObject.PredzadnjaOdlukaIzPredmeta.Oznaka_1">St-968/2018-15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3933C-4D41-4E65-9DD1-AA6683EC7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669</properties:Words>
  <properties:Characters>3573</properties:Characters>
  <properties:Lines>107</properties:Lines>
  <properties:Paragraphs>31</properties:Paragraphs>
  <properties:TotalTime>1101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2018-12-18T08:48:00Z</dcterms:modified>
  <cp:revision>692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(968-18 (-27) TAU.docx)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