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3315" w14:paraId="ba6331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15004B">
        <w:t>2383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15004B">
        <w:t>2383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5004B" w:rsidRPr="0078648C">
        <w:t>ZADRUGA HIPLAST ZADRUGA BRANITELJA</w:t>
      </w:r>
      <w:r w:rsidR="0015004B">
        <w:t xml:space="preserve">, Zagreb (Grad Zagreb), </w:t>
      </w:r>
      <w:proofErr w:type="spellStart"/>
      <w:r w:rsidR="0015004B">
        <w:t>Držićeva</w:t>
      </w:r>
      <w:proofErr w:type="spellEnd"/>
      <w:r w:rsidR="0015004B">
        <w:t xml:space="preserve"> 9,</w:t>
      </w:r>
      <w:r w:rsidR="0015004B" w:rsidRPr="004D3A78">
        <w:t xml:space="preserve"> OIB:</w:t>
      </w:r>
      <w:r w:rsidR="0015004B">
        <w:t xml:space="preserve"> </w:t>
      </w:r>
      <w:proofErr w:type="spellStart"/>
      <w:r w:rsidR="0015004B" w:rsidRPr="0078648C">
        <w:t>39705921618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r w:rsidR="0015004B">
        <w:t>285.238,90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37B81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HIPLAST ZADRUGA BRANITELJA zastupanog po punomoćniku Željko Đuran</izvorni_sadrzaj>
    <derivirana_varijabla naziv="DomainObject.Predmet.ProtustrankaFormated_1">  ZADRUGA HIPLAST ZADRUGA BRANITELJA zastupanog po punomoćniku Željko Đuran</derivirana_varijabla>
  </DomainObject.Predmet.ProtustrankaFormated>
  <DomainObject.Predmet.ProtustrankaFormatedOIB>
    <izvorni_sadrzaj>  ZADRUGA HIPLAST ZADRUGA BRANITELJA, OIB 39705921618 zastupanog po punomoćniku Željko Đuran</izvorni_sadrzaj>
    <derivirana_varijabla naziv="DomainObject.Predmet.ProtustrankaFormatedOIB_1">  ZADRUGA HIPLAST ZADRUGA BRANITELJA, OIB 39705921618 zastupanog po punomoćniku Željko Đuran</derivirana_varijabla>
  </DomainObject.Predmet.ProtustrankaFormatedOIB>
  <DomainObject.Predmet.ProtustrankaFormatedWithAdress>
    <izvorni_sadrzaj> ZADRUGA HIPLAST ZADRUGA BRANITELJA, DRŽIĆEVA 9, 10000 Zagreb zastupanog po punomoćniku Željko Đuran</izvorni_sadrzaj>
    <derivirana_varijabla naziv="DomainObject.Predmet.ProtustrankaFormatedWithAdress_1"> ZADRUGA HIPLAST ZADRUGA BRANITELJA, DRŽIĆEVA 9, 10000 Zagreb zastupanog po punomoćniku Željko Đuran</derivirana_varijabla>
  </DomainObject.Predmet.ProtustrankaFormatedWithAdress>
  <DomainObject.Predmet.ProtustrankaFormatedWithAdressOIB>
    <izvorni_sadrzaj> ZADRUGA HIPLAST ZADRUGA BRANITELJA, OIB 39705921618, DRŽIĆEVA 9, 10000 Zagreb zastupanog po punomoćniku Željko Đuran</izvorni_sadrzaj>
    <derivirana_varijabla naziv="DomainObject.Predmet.ProtustrankaFormatedWithAdressOIB_1"> ZADRUGA HIPLAST ZADRUGA BRANITELJA, OIB 39705921618, DRŽIĆEVA 9, 10000 Zagreb zastupanog po punomoćniku Željko Đuran</derivirana_varijabla>
  </DomainObject.Predmet.ProtustrankaFormatedWithAdressOIB>
  <DomainObject.Predmet.ProtustrankaWithAdress>
    <izvorni_sadrzaj>ZADRUGA HIPLAST ZADRUGA BRANITELJA DRŽIĆEVA 9, 10000 Zagreb</izvorni_sadrzaj>
    <derivirana_varijabla naziv="DomainObject.Predmet.ProtustrankaWithAdress_1">ZADRUGA HIPLAST ZADRUGA BRANITELJA DRŽIĆEVA 9, 10000 Zagreb</derivirana_varijabla>
  </DomainObject.Predmet.ProtustrankaWithAdress>
  <DomainObject.Predmet.ProtustrankaWithAdressOIB>
    <izvorni_sadrzaj>ZADRUGA HIPLAST ZADRUGA BRANITELJA, OIB 39705921618, DRŽIĆEVA 9, 10000 Zagreb</izvorni_sadrzaj>
    <derivirana_varijabla naziv="DomainObject.Predmet.ProtustrankaWithAdressOIB_1">ZADRUGA HIPLAST ZADRUGA BRANITELJA, OIB 39705921618, DRŽIĆEVA 9, 10000 Zagreb</derivirana_varijabla>
  </DomainObject.Predmet.ProtustrankaWithAdressOIB>
  <DomainObject.Predmet.ProtustrankaNazivFormated>
    <izvorni_sadrzaj>ZADRUGA HIPLAST ZADRUGA BRANITELJA</izvorni_sadrzaj>
    <derivirana_varijabla naziv="DomainObject.Predmet.ProtustrankaNazivFormated_1">ZADRUGA HIPLAST ZADRUGA BRANITELJA</derivirana_varijabla>
  </DomainObject.Predmet.ProtustrankaNazivFormated>
  <DomainObject.Predmet.ProtustrankaNazivFormatedOIB>
    <izvorni_sadrzaj>ZADRUGA HIPLAST ZADRUGA BRANITELJA, OIB 39705921618</izvorni_sadrzaj>
    <derivirana_varijabla naziv="DomainObject.Predmet.ProtustrankaNazivFormatedOIB_1">ZADRUGA HIPLAST ZADRUGA BRANITELJA, OIB 39705921618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HIPLAST ZADRUGA BRANITELJA zastupanog po punomoćniku Željko Đuran</item>
    </izvorni_sadrzaj>
    <derivirana_varijabla naziv="DomainObject.Predmet.ProtuStrankaListFormated_1">
      <item>ZADRUGA HIPLAST ZADRUGA BRANITELJA zastupanog po punomoćniku Željko Đuran</item>
    </derivirana_varijabla>
  </DomainObject.Predmet.ProtuStrankaListFormated>
  <DomainObject.Predmet.ProtuStrankaListFormatedOIB>
    <izvorni_sadrzaj>
      <item>ZADRUGA HIPLAST ZADRUGA BRANITELJA, OIB 39705921618 zastupanog po punomoćniku Željko Đuran</item>
    </izvorni_sadrzaj>
    <derivirana_varijabla naziv="DomainObject.Predmet.ProtuStrankaListFormatedOIB_1">
      <item>ZADRUGA HIPLAST ZADRUGA BRANITELJA, OIB 39705921618 zastupanog po punomoćniku Željko Đuran</item>
    </derivirana_varijabla>
  </DomainObject.Predmet.ProtuStrankaListFormatedOIB>
  <DomainObject.Predmet.ProtuStrankaListFormatedWithAdress>
    <izvorni_sadrzaj>
      <item>ZADRUGA HIPLAST ZADRUGA BRANITELJA, DRŽIĆEVA 9, 10000 Zagreb zastupanog po punomoćniku Željko Đuran</item>
    </izvorni_sadrzaj>
    <derivirana_varijabla naziv="DomainObject.Predmet.ProtuStrankaListFormatedWithAdress_1">
      <item>ZADRUGA HIPLAST ZADRUGA BRANITELJA, DRŽIĆEVA 9, 10000 Zagreb zastupanog po punomoćniku Željko Đuran</item>
    </derivirana_varijabla>
  </DomainObject.Predmet.ProtuStrankaListFormatedWithAdress>
  <DomainObject.Predmet.ProtuStrankaListFormatedWithAdressOIB>
    <izvorni_sadrzaj>
      <item>ZADRUGA HIPLAST ZADRUGA BRANITELJA, OIB 39705921618, DRŽIĆEVA 9, 10000 Zagreb zastupanog po punomoćniku Željko Đuran</item>
    </izvorni_sadrzaj>
    <derivirana_varijabla naziv="DomainObject.Predmet.ProtuStrankaListFormatedWithAdressOIB_1">
      <item>ZADRUGA HIPLAST ZADRUGA BRANITELJA, OIB 39705921618, DRŽIĆEVA 9, 10000 Zagreb zastupanog po punomoćniku Željko Đuran</item>
    </derivirana_varijabla>
  </DomainObject.Predmet.ProtuStrankaListFormatedWithAdressOIB>
  <DomainObject.Predmet.ProtuStrankaListNazivFormated>
    <izvorni_sadrzaj>
      <item>ZADRUGA HIPLAST ZADRUGA BRANITELJA</item>
    </izvorni_sadrzaj>
    <derivirana_varijabla naziv="DomainObject.Predmet.ProtuStrankaListNazivFormated_1">
      <item>ZADRUGA HIPLAST ZADRUGA BRANITELJA</item>
    </derivirana_varijabla>
  </DomainObject.Predmet.ProtuStrankaListNazivFormated>
  <DomainObject.Predmet.ProtuStrankaListNazivFormatedOIB>
    <izvorni_sadrzaj>
      <item>ZADRUGA HIPLAST ZADRUGA BRANITELJA, OIB 39705921618</item>
    </izvorni_sadrzaj>
    <derivirana_varijabla naziv="DomainObject.Predmet.ProtuStrankaListNazivFormatedOIB_1">
      <item>ZADRUGA HIPLAST ZADRUGA BRANITELJA, OIB 39705921618</item>
    </derivirana_varijabla>
  </DomainObject.Predmet.ProtuStrankaListNazivFormatedOIB>
  <DomainObject.Predmet.OstaliListFormated>
    <izvorni_sadrzaj>
      <item>Željko Đuran punomoćnik sudionika u postupku ZADRUGA HIPLAST ZADRUGA BRANITELJA</item>
    </izvorni_sadrzaj>
    <derivirana_varijabla naziv="DomainObject.Predmet.OstaliListFormated_1">
      <item>Željko Đuran punomoćnik sudionika u postupku ZADRUGA HIPLAST ZADRUGA BRANITELJA</item>
    </derivirana_varijabla>
  </DomainObject.Predmet.OstaliListFormated>
  <DomainObject.Predmet.OstaliListFormatedOIB>
    <izvorni_sadrzaj>
      <item>Željko Đuran, OIB 84759913631 punomoćnik sudionika u postupku ZADRUGA HIPLAST ZADRUGA BRANITELJA</item>
    </izvorni_sadrzaj>
    <derivirana_varijabla naziv="DomainObject.Predmet.OstaliListFormatedOIB_1">
      <item>Željko Đuran, OIB 84759913631 punomoćnik sudionika u postupku ZADRUGA HIPLAST ZADRUGA BRANITELJA</item>
    </derivirana_varijabla>
  </DomainObject.Predmet.OstaliListFormatedOIB>
  <DomainObject.Predmet.OstaliListFormatedWithAdress>
    <izvorni_sadrzaj>
      <item>Željko Đuran, Ulica Milovana Gavazzija 25, 10000 Zagreb punomoćnik sudionika u postupku ZADRUGA HIPLAST ZADRUGA BRANITELJA</item>
    </izvorni_sadrzaj>
    <derivirana_varijabla naziv="DomainObject.Predmet.OstaliListFormatedWithAdress_1">
      <item>Željko Đuran, Ulica Milovana Gavazzija 25, 10000 Zagreb punomoćnik sudionika u postupku ZADRUGA HIPLAST ZADRUGA BRANITELJA</item>
    </derivirana_varijabla>
  </DomainObject.Predmet.OstaliListFormatedWithAdress>
  <DomainObject.Predmet.OstaliListFormatedWithAdressOIB>
    <izvorni_sadrzaj>
      <item>Željko Đuran, OIB 84759913631, Ulica Milovana Gavazzija 25, 10000 Zagreb punomoćnik sudionika u postupku ZADRUGA HIPLAST ZADRUGA BRANITELJA</item>
    </izvorni_sadrzaj>
    <derivirana_varijabla naziv="DomainObject.Predmet.OstaliListFormatedWithAdressOIB_1">
      <item>Željko Đuran, OIB 84759913631, Ulica Milovana Gavazzija 25, 10000 Zagreb punomoćnik sudionika u postupku ZADRUGA HIPLAST ZADRUGA BRANITELJA</item>
    </derivirana_varijabla>
  </DomainObject.Predmet.OstaliListFormatedWithAdressOIB>
  <DomainObject.Predmet.OstaliListNazivFormated>
    <izvorni_sadrzaj>
      <item>Željko Đuran</item>
    </izvorni_sadrzaj>
    <derivirana_varijabla naziv="DomainObject.Predmet.OstaliListNazivFormated_1">
      <item>Željko Đuran</item>
    </derivirana_varijabla>
  </DomainObject.Predmet.OstaliListNazivFormated>
  <DomainObject.Predmet.OstaliListNazivFormatedOIB>
    <izvorni_sadrzaj>
      <item>Željko Đuran, OIB 84759913631</item>
    </izvorni_sadrzaj>
    <derivirana_varijabla naziv="DomainObject.Predmet.OstaliListNazivFormatedOIB_1">
      <item>Željko Đuran, OIB 84759913631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HIPLAST ZADRUGA BRANITELJA</izvorni_sadrzaj>
    <derivirana_varijabla naziv="DomainObject.Predmet.ProtustrankaIDrugi_1">ZADRUGA HIPLAST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HIPLAST ZADRUGA BRANITELJA, OIB 39705921618, DRŽIĆEVA 9, 10000 Zagreb</izvorni_sadrzaj>
    <derivirana_varijabla naziv="DomainObject.Predmet.ProtustrankaIDrugiAdressOIB_1">ZADRUGA HIPLAST ZADRUGA BRANITELJA, OIB 39705921618, DRŽIĆEVA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HIPLAST ZADRUGA BRANITELJA</item>
      <item>Željko Đuran</item>
    </izvorni_sadrzaj>
    <derivirana_varijabla naziv="DomainObject.Predmet.SudioniciListNaziv_1">
      <item>FINA Regionalni centar Zagreb</item>
      <item>ZADRUGA HIPLAST ZADRUGA BRANITELJA</item>
      <item>Željko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izvorni_sadrzaj>
    <derivirana_varijabla naziv="DomainObject.Predmet.SudioniciListAdressOIB_1"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39705921618</item>
      <item>, OIB 84759913631</item>
    </izvorni_sadrzaj>
    <derivirana_varijabla naziv="DomainObject.Predmet.SudioniciListNazivOIB_1">
      <item>, OIB 85821130368</item>
      <item>, OIB 39705921618</item>
      <item>, OIB 84759913631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1473</properties:Characters>
  <properties:Lines>43</properties:Lines>
  <properties:Paragraphs>18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2015-12-30T10:22:00Z</cp:lastPrinted>
  <dcterms:modified xmlns:xsi="http://www.w3.org/2001/XMLSchema-instance" xsi:type="dcterms:W3CDTF">2015-12-30T10:26:00Z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