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9d87a" w14:paraId="d39d87a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61207C">
        <w:t>405/1</w:t>
      </w:r>
      <w:r w:rsidR="00D259A4">
        <w:t>-</w:t>
      </w:r>
      <w:r w:rsidR="0061207C">
        <w:t>5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61207C">
        <w:t>Financijska agencija Regionalni centar Osijek, za otvaranje stečajnog  postupka nad dužnikom KOLJENO MONT j.d.o.o. za proizvodnju, trgovinu i usluge, Vinkovci, D.Žanića-Karle 31/A, MBS 030129066, OIB 71192552535</w:t>
      </w:r>
      <w:r w:rsidR="000E2913">
        <w:rPr>
          <w:b/>
        </w:rPr>
        <w:t xml:space="preserve">, </w:t>
      </w:r>
      <w:r w:rsidR="000E2913">
        <w:t xml:space="preserve">dana </w:t>
      </w:r>
      <w:r w:rsidR="0061207C">
        <w:t>30</w:t>
      </w:r>
      <w:r w:rsidR="00935F95">
        <w:t>. svibnja</w:t>
      </w:r>
      <w:r w:rsidR="0009206B">
        <w:t xml:space="preserve"> 2017</w:t>
      </w:r>
      <w:r w:rsidR="00935F95">
        <w:t xml:space="preserve">. 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1207C">
        <w:t>KOLJENO MONT j.d.o.o. za proizvodnju, trgovinu i usluge, Vinkovci, D.Žanića-Karle 31/A, MBS 030129066, OIB 71192552535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61207C">
        <w:t>Ivo Mijoč, Osijek, A. Hebranga 73, OIB: 15425129018</w:t>
      </w:r>
      <w:r w:rsidR="00935F95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935F95">
        <w:t>1</w:t>
      </w:r>
      <w:r w:rsidR="0061207C">
        <w:t>6</w:t>
      </w:r>
      <w:r w:rsidR="00935F95">
        <w:t>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61207C">
        <w:t>KOLJENO MONT j.d.o.o. za proizvodnju, trgovinu i usluge, Vinkovci, D.Žanića-Karle 31/A, MBS 030129066, OIB 71192552535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61207C">
        <w:t>14.3.2017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61207C">
        <w:t>120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61207C">
        <w:t>405/17</w:t>
      </w:r>
      <w:r w:rsidR="00FF2438">
        <w:t>-</w:t>
      </w:r>
      <w:r w:rsidR="0061207C">
        <w:t>5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004F11" w:rsidR="00316834">
      <w:pPr>
        <w:pStyle w:val="Tijeloteksta"/>
        <w:ind w:firstLine="708"/>
      </w:pPr>
      <w:r>
        <w:t xml:space="preserve">dana u ukupnom iznosu od </w:t>
      </w:r>
      <w:r w:rsidR="0061207C">
        <w:t>30.570,07</w:t>
      </w:r>
      <w:r>
        <w:t xml:space="preserve"> kn u koji iznos je uračunata kamata i naknada FINE za provedbu ovrhe na novčanim sredstvima te da dužnik ima</w:t>
      </w:r>
      <w:r w:rsidR="00C0654F">
        <w:t xml:space="preserve"> </w:t>
      </w:r>
      <w:r w:rsidR="0061207C">
        <w:t>2</w:t>
      </w:r>
      <w:r>
        <w:t xml:space="preserve"> zaposlenika.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61207C">
        <w:t>Ivo Mijoč</w:t>
      </w:r>
      <w:r w:rsidR="00935F95">
        <w:t xml:space="preserve">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1207C">
        <w:t>30</w:t>
      </w:r>
      <w:r w:rsidR="00935F95">
        <w:t>. svibnja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61207C">
        <w:t>30/6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51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1207C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35F95"/>
    <w:rsid w:val="00965A37"/>
    <w:rsid w:val="00994095"/>
    <w:rsid w:val="009B0969"/>
    <w:rsid w:val="009C13EB"/>
    <w:rsid w:val="009E586F"/>
    <w:rsid w:val="009F6A0F"/>
    <w:rsid w:val="00A025E8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A5F"/>
    <w:rsid w:val="00D86163"/>
    <w:rsid w:val="00D9511B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D5585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5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95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1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KOLJENO MONT j.d.o.o. za proizvodnju, trgovinu i usluge</izvorni_sadrzaj>
    <derivirana_varijabla naziv="DomainObject.Predmet.ProtustrankaFormated_1">  KOLJENO MONT j.d.o.o. za proizvodnju, trgovinu i usluge</derivirana_varijabla>
  </DomainObject.Predmet.ProtustrankaFormated>
  <DomainObject.Predmet.ProtustrankaFormatedOIB>
    <izvorni_sadrzaj>  KOLJENO MONT j.d.o.o. za proizvodnju, trgovinu i usluge, OIB 71192552535</izvorni_sadrzaj>
    <derivirana_varijabla naziv="DomainObject.Predmet.ProtustrankaFormatedOIB_1">  KOLJENO MONT j.d.o.o. za proizvodnju, trgovinu i usluge, OIB 71192552535</derivirana_varijabla>
  </DomainObject.Predmet.ProtustrankaFormatedOIB>
  <DomainObject.Predmet.ProtustrankaFormatedWithAdress>
    <izvorni_sadrzaj> KOLJENO MONT j.d.o.o. za proizvodnju, trgovinu i usluge, D.Žanića - Karle 31/A, 32100 Vinkovci</izvorni_sadrzaj>
    <derivirana_varijabla naziv="DomainObject.Predmet.ProtustrankaFormatedWithAdress_1"> KOLJENO MONT j.d.o.o. za proizvodnju, trgovinu i usluge, D.Žanića - Karle 31/A, 32100 Vinkovci</derivirana_varijabla>
  </DomainObject.Predmet.ProtustrankaFormatedWithAdress>
  <DomainObject.Predmet.ProtustrankaFormatedWithAdressOIB>
    <izvorni_sadrzaj> KOLJENO MONT j.d.o.o. za proizvodnju, trgovinu i usluge, OIB 71192552535, D.Žanića - Karle 31/A, 32100 Vinkovci</izvorni_sadrzaj>
    <derivirana_varijabla naziv="DomainObject.Predmet.ProtustrankaFormatedWithAdressOIB_1"> KOLJENO MONT j.d.o.o. za proizvodnju, trgovinu i usluge, OIB 71192552535, D.Žanića - Karle 31/A, 32100 Vinkovci</derivirana_varijabla>
  </DomainObject.Predmet.ProtustrankaFormatedWithAdressOIB>
  <DomainObject.Predmet.ProtustrankaWithAdress>
    <izvorni_sadrzaj>KOLJENO MONT j.d.o.o. za proizvodnju, trgovinu i usluge D.Žanića - Karle 31/A, 32100 Vinkovci</izvorni_sadrzaj>
    <derivirana_varijabla naziv="DomainObject.Predmet.ProtustrankaWithAdress_1">KOLJENO MONT j.d.o.o. za proizvodnju, trgovinu i usluge D.Žanića - Karle 31/A, 32100 Vinkovci</derivirana_varijabla>
  </DomainObject.Predmet.ProtustrankaWithAdress>
  <DomainObject.Predmet.ProtustrankaWithAdressOIB>
    <izvorni_sadrzaj>KOLJENO MONT j.d.o.o. za proizvodnju, trgovinu i usluge, OIB 71192552535, D.Žanića - Karle 31/A, 32100 Vinkovci</izvorni_sadrzaj>
    <derivirana_varijabla naziv="DomainObject.Predmet.ProtustrankaWithAdressOIB_1">KOLJENO MONT j.d.o.o. za proizvodnju, trgovinu i usluge, OIB 71192552535, D.Žanića - Karle 31/A, 32100 Vinkovci</derivirana_varijabla>
  </DomainObject.Predmet.ProtustrankaWithAdressOIB>
  <DomainObject.Predmet.ProtustrankaNazivFormated>
    <izvorni_sadrzaj>KOLJENO MONT j.d.o.o. za proizvodnju, trgovinu i usluge</izvorni_sadrzaj>
    <derivirana_varijabla naziv="DomainObject.Predmet.ProtustrankaNazivFormated_1">KOLJENO MONT j.d.o.o. za proizvodnju, trgovinu i usluge</derivirana_varijabla>
  </DomainObject.Predmet.ProtustrankaNazivFormated>
  <DomainObject.Predmet.ProtustrankaNazivFormatedOIB>
    <izvorni_sadrzaj>KOLJENO MONT j.d.o.o. za proizvodnju, trgovinu i usluge, OIB 71192552535</izvorni_sadrzaj>
    <derivirana_varijabla naziv="DomainObject.Predmet.ProtustrankaNazivFormatedOIB_1">KOLJENO MONT j.d.o.o. za proizvodnju, trgovinu i usluge, OIB 71192552535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KOLJENO MONT j.d.o.o. za proizvodnju, trgovinu i usluge</item>
    </izvorni_sadrzaj>
    <derivirana_varijabla naziv="DomainObject.Predmet.ProtuStrankaListFormated_1">
      <item>KOLJENO MONT j.d.o.o. za proizvodnju, trgovinu i usluge</item>
    </derivirana_varijabla>
  </DomainObject.Predmet.ProtuStrankaListFormated>
  <DomainObject.Predmet.ProtuStrankaListFormatedOIB>
    <izvorni_sadrzaj>
      <item>KOLJENO MONT j.d.o.o. za proizvodnju, trgovinu i usluge, OIB 71192552535</item>
    </izvorni_sadrzaj>
    <derivirana_varijabla naziv="DomainObject.Predmet.ProtuStrankaListFormatedOIB_1">
      <item>KOLJENO MONT j.d.o.o. za proizvodnju, trgovinu i usluge, OIB 71192552535</item>
    </derivirana_varijabla>
  </DomainObject.Predmet.ProtuStrankaListFormatedOIB>
  <DomainObject.Predmet.ProtuStrankaListFormatedWithAdress>
    <izvorni_sadrzaj>
      <item>KOLJENO MONT j.d.o.o. za proizvodnju, trgovinu i usluge, D.Žanića - Karle 31/A, 32100 Vinkovci</item>
    </izvorni_sadrzaj>
    <derivirana_varijabla naziv="DomainObject.Predmet.ProtuStrankaListFormatedWithAdress_1">
      <item>KOLJENO MONT j.d.o.o. za proizvodnju, trgovinu i usluge, D.Žanića - Karle 31/A, 32100 Vinkovci</item>
    </derivirana_varijabla>
  </DomainObject.Predmet.ProtuStrankaListFormatedWithAdress>
  <DomainObject.Predmet.ProtuStrankaListFormatedWithAdressOIB>
    <izvorni_sadrzaj>
      <item>KOLJENO MONT j.d.o.o. za proizvodnju, trgovinu i usluge, OIB 71192552535, D.Žanića - Karle 31/A, 32100 Vinkovci</item>
    </izvorni_sadrzaj>
    <derivirana_varijabla naziv="DomainObject.Predmet.ProtuStrankaListFormatedWithAdressOIB_1">
      <item>KOLJENO MONT j.d.o.o. za proizvodnju, trgovinu i usluge, OIB 71192552535, D.Žanića - Karle 31/A, 32100 Vinkovci</item>
    </derivirana_varijabla>
  </DomainObject.Predmet.ProtuStrankaListFormatedWithAdressOIB>
  <DomainObject.Predmet.ProtuStrankaListNazivFormated>
    <izvorni_sadrzaj>
      <item>KOLJENO MONT j.d.o.o. za proizvodnju, trgovinu i usluge</item>
    </izvorni_sadrzaj>
    <derivirana_varijabla naziv="DomainObject.Predmet.ProtuStrankaListNazivFormated_1">
      <item>KOLJENO MONT j.d.o.o. za proizvodnju, trgovinu i usluge</item>
    </derivirana_varijabla>
  </DomainObject.Predmet.ProtuStrankaListNazivFormated>
  <DomainObject.Predmet.ProtuStrankaListNazivFormatedOIB>
    <izvorni_sadrzaj>
      <item>KOLJENO MONT j.d.o.o. za proizvodnju, trgovinu i usluge, OIB 71192552535</item>
    </izvorni_sadrzaj>
    <derivirana_varijabla naziv="DomainObject.Predmet.ProtuStrankaListNazivFormatedOIB_1">
      <item>KOLJENO MONT j.d.o.o. za proizvodnju, trgovinu i usluge, OIB 71192552535</item>
    </derivirana_varijabla>
  </DomainObject.Predmet.ProtuStrankaListNazivFormatedOIB>
  <DomainObject.Predmet.OstaliListFormated>
    <izvorni_sadrzaj>
      <item>Mirjana Krznarić</item>
      <item>ŽDO GUO VUKOVAR</item>
    </izvorni_sadrzaj>
    <derivirana_varijabla naziv="DomainObject.Predmet.OstaliListFormated_1">
      <item>Mirjana Krznarić</item>
      <item>ŽDO GUO VUKOVAR</item>
    </derivirana_varijabla>
  </DomainObject.Predmet.OstaliListFormated>
  <DomainObject.Predmet.OstaliListFormatedOIB>
    <izvorni_sadrzaj>
      <item>Mirjana Krznarić, OIB 31606440450</item>
      <item>ŽDO GUO VUKOVAR</item>
    </izvorni_sadrzaj>
    <derivirana_varijabla naziv="DomainObject.Predmet.OstaliListFormatedOIB_1">
      <item>Mirjana Krznarić, OIB 31606440450</item>
      <item>ŽDO GUO VUKOVAR</item>
    </derivirana_varijabla>
  </DomainObject.Predmet.OstaliListFormatedOIB>
  <DomainObject.Predmet.OstaliListFormatedWithAdress>
    <izvorni_sadrzaj>
      <item>Mirjana Krznarić, Ulica Dragutina Žanića-karle 31a, 32100 Vinkovci</item>
      <item>ŽDO GUO VUKOVAR</item>
    </izvorni_sadrzaj>
    <derivirana_varijabla naziv="DomainObject.Predmet.OstaliListFormatedWithAdress_1">
      <item>Mirjana Krznarić, Ulica Dragutina Žanića-karle 31a, 32100 Vinkovci</item>
      <item>ŽDO GUO VUKOVAR</item>
    </derivirana_varijabla>
  </DomainObject.Predmet.OstaliListFormatedWithAdress>
  <DomainObject.Predmet.OstaliListFormatedWithAdressOIB>
    <izvorni_sadrzaj>
      <item>Mirjana Krznarić, OIB 31606440450, Ulica Dragutina Žanića-karle 31a, 32100 Vinkovci</item>
      <item>ŽDO GUO VUKOVAR</item>
    </izvorni_sadrzaj>
    <derivirana_varijabla naziv="DomainObject.Predmet.OstaliListFormatedWithAdressOIB_1">
      <item>Mirjana Krznarić, OIB 31606440450, Ulica Dragutina Žanića-karle 31a, 32100 Vinkovci</item>
      <item>ŽDO GUO VUKOVAR</item>
    </derivirana_varijabla>
  </DomainObject.Predmet.OstaliListFormatedWithAdressOIB>
  <DomainObject.Predmet.OstaliListNazivFormated>
    <izvorni_sadrzaj>
      <item>Mirjana Krznarić</item>
      <item>ŽDO GUO VUKOVAR</item>
    </izvorni_sadrzaj>
    <derivirana_varijabla naziv="DomainObject.Predmet.OstaliListNazivFormated_1">
      <item>Mirjana Krznarić</item>
      <item>ŽDO GUO VUKOVAR</item>
    </derivirana_varijabla>
  </DomainObject.Predmet.OstaliListNazivFormated>
  <DomainObject.Predmet.OstaliListNazivFormatedOIB>
    <izvorni_sadrzaj>
      <item>Mirjana Krznarić, OIB 31606440450</item>
      <item>ŽDO GUO VUKOVAR</item>
    </izvorni_sadrzaj>
    <derivirana_varijabla naziv="DomainObject.Predmet.OstaliListNazivFormatedOIB_1">
      <item>Mirjana Krznarić, OIB 31606440450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KOLJENO MONT j.d.o.o. za proizvodnju, trgovinu i usluge</izvorni_sadrzaj>
    <derivirana_varijabla naziv="DomainObject.Predmet.ProtustrankaIDrugi_1">KOLJENO MONT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KOLJENO MONT j.d.o.o. za proizvodnju, trgovinu i usluge, OIB 71192552535, D.Žanića - Karle 31/A, 32100 Vinkovci</izvorni_sadrzaj>
    <derivirana_varijabla naziv="DomainObject.Predmet.ProtustrankaIDrugiAdressOIB_1">KOLJENO MONT j.d.o.o. za proizvodnju, trgovinu i usluge, OIB 71192552535, D.Žanića - Karle 31/A,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KOLJENO MONT j.d.o.o. za proizvodnju, trgovinu i usluge</item>
      <item>Mirjana Krznarić</item>
      <item>ŽDO GUO VUKOVAR</item>
    </izvorni_sadrzaj>
    <derivirana_varijabla naziv="DomainObject.Predmet.SudioniciListNaziv_1">
      <item>FINA RC OSIJEK</item>
      <item>KOLJENO MONT j.d.o.o. za proizvodnju, trgovinu i usluge</item>
      <item>Mirjana Krznarić</item>
      <item>ŽDO GUO VUKOVAR</item>
    </derivirana_varijabla>
  </DomainObject.Predmet.SudioniciListNaziv>
  <DomainObject.Predmet.SudioniciListAdressOIB>
    <izvorni_sadrzaj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izvorni_sadrzaj>
    <derivirana_varijabla naziv="DomainObject.Predmet.SudioniciListAdressOIB_1"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71192552535</item>
      <item>, OIB 31606440450</item>
      <item>, OIB null</item>
    </izvorni_sadrzaj>
    <derivirana_varijabla naziv="DomainObject.Predmet.SudioniciListNazivOIB_1">
      <item>, OIB 85821130368</item>
      <item>, OIB 71192552535</item>
      <item>, OIB 31606440450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996874-883B-44F4-B424-07E063C7B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2428</properties:Characters>
  <properties:Lines>95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2017-05-30T11:44:00Z</dcterms:created>
  <dc:creator>hermanj</dc:creator>
  <cp:lastModifiedBy>Žana Bem</cp:lastModifiedBy>
  <cp:lastPrinted>2016-05-05T06:46:00Z</cp:lastPrinted>
  <dcterms:modified xmlns:xsi="http://www.w3.org/2001/XMLSchema-instance" xsi:type="dcterms:W3CDTF">2017-05-30T11:48:00Z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