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3cde" w14:paraId="b353cde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B63BEC">
        <w:t>BIT-OS društvo s ograničenom odgovornošću za trgovinu i usluge, MBS: 030179536, OIB: 77014946816, Sarvaš, Riječka 34</w:t>
      </w:r>
      <w:r w:rsidR="001002CD">
        <w:t>, 4</w:t>
      </w:r>
      <w:r w:rsidR="00FA37DE">
        <w:t>. listopada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5E3502">
        <w:t>BIT-OS društvo s ograničenom odgovornošću za trgovinu i usluge, MBS: 030179536, OIB: 77014946816, Sarvaš, Riječka 34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27455C">
        <w:t>25</w:t>
      </w:r>
      <w:r w:rsidR="00E523EE">
        <w:t xml:space="preserve">. </w:t>
      </w:r>
      <w:r w:rsidR="0027455C">
        <w:t>rujna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27455C">
        <w:t>4331</w:t>
      </w:r>
      <w:r w:rsidR="00D55263">
        <w:t xml:space="preserve"> </w:t>
      </w:r>
      <w:r w:rsidR="00665E74">
        <w:t xml:space="preserve">od </w:t>
      </w:r>
      <w:r w:rsidR="0027455C">
        <w:t>24. rujna</w:t>
      </w:r>
      <w:r w:rsidR="002100A8">
        <w:t xml:space="preserve"> 2018</w:t>
      </w:r>
      <w:r w:rsidR="00665E74">
        <w:t xml:space="preserve">. nad stečajnim dužnikom </w:t>
      </w:r>
      <w:r w:rsidR="0027455C">
        <w:t>BIT-OS društvo s ograničenom odgovornošću za trgovinu i usluge, MBS: 030179536, OIB: 77014946816, Sarvaš, Riječka 34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27455C">
        <w:t>26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D92CF7">
        <w:t>2. listopada</w:t>
      </w:r>
      <w:r w:rsidR="002100A8">
        <w:t xml:space="preserve"> 2018.</w:t>
      </w:r>
      <w:r>
        <w:t xml:space="preserve"> zaprimljen je podnesak Županijskog državnog odvjetništva u </w:t>
      </w:r>
      <w:r w:rsidR="002000F6">
        <w:t>Osijeku</w:t>
      </w:r>
      <w:r>
        <w:t>, broj: S-DO-</w:t>
      </w:r>
      <w:r w:rsidR="002000F6">
        <w:t>18</w:t>
      </w:r>
      <w:r w:rsidR="0027455C">
        <w:t>7</w:t>
      </w:r>
      <w:r w:rsidR="001C3507">
        <w:t>/2018</w:t>
      </w:r>
      <w:r w:rsidR="002100A8">
        <w:t xml:space="preserve"> </w:t>
      </w:r>
      <w:r>
        <w:t xml:space="preserve">od </w:t>
      </w:r>
      <w:r w:rsidR="0027455C">
        <w:t>1. listopada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2000F6">
        <w:t>Osijek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27455C">
        <w:t>14.602,14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DA37E5">
        <w:t>2</w:t>
      </w:r>
      <w:r w:rsidR="0027455C">
        <w:t>8</w:t>
      </w:r>
      <w:r w:rsidR="00A62FD8">
        <w:t>. rujna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od utvrđena </w:t>
      </w:r>
      <w:r w:rsidR="000D5DF3">
        <w:t>neprekidna blokada</w:t>
      </w:r>
      <w:r w:rsidR="00A62FD8">
        <w:t xml:space="preserve"> u trajanju od </w:t>
      </w:r>
      <w:r w:rsidR="00A05454">
        <w:t>254</w:t>
      </w:r>
      <w:r w:rsidR="00A62FD8">
        <w:t xml:space="preserve">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 xml:space="preserve">utvrđeni su iskazani dospjeli nepodmireni nalozi za plaćanje u ukupnom iznosu od </w:t>
      </w:r>
      <w:r w:rsidR="0027455C">
        <w:t>40.885,17</w:t>
      </w:r>
      <w:r w:rsidR="000D5DF3">
        <w:t xml:space="preserve"> kuna,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D92CF7">
        <w:rPr>
          <w:bCs/>
        </w:rPr>
        <w:t>4</w:t>
      </w:r>
      <w:r w:rsidR="000D5DF3">
        <w:rPr>
          <w:bCs/>
        </w:rPr>
        <w:t xml:space="preserve">. </w:t>
      </w:r>
      <w:r w:rsidR="00DA37E5">
        <w:rPr>
          <w:bCs/>
        </w:rPr>
        <w:t>listopada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2000F6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2000F6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27455C">
        <w:t>1.10.</w:t>
      </w:r>
      <w:r w:rsidR="005966C9">
        <w:t>2018</w:t>
      </w:r>
      <w:r>
        <w:t xml:space="preserve">. (str. </w:t>
      </w:r>
      <w:r w:rsidR="0027455C">
        <w:t>5-7</w:t>
      </w:r>
      <w:r>
        <w:t xml:space="preserve"> 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DA37E5">
        <w:t>2. studenoga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627" w:rsidP="004A3868" w:rsidR="00BD2627">
      <w:r>
        <w:separator/>
      </w:r>
    </w:p>
  </w:endnote>
  <w:endnote w:id="0" w:type="continuationSeparator">
    <w:p w:rsidRDefault="00BD2627" w:rsidP="004A3868" w:rsidR="00BD2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627" w:rsidP="004A3868" w:rsidR="00BD2627">
      <w:r>
        <w:separator/>
      </w:r>
    </w:p>
  </w:footnote>
  <w:footnote w:id="0" w:type="continuationSeparator">
    <w:p w:rsidRDefault="00BD2627" w:rsidP="004A3868" w:rsidR="00BD26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4D9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B63BEC">
      <w:t>1170</w:t>
    </w:r>
    <w:r w:rsidR="00530BA1">
      <w:t>/2018-</w:t>
    </w:r>
    <w:r w:rsidR="00B63BE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B63BEC">
      <w:t>1170</w:t>
    </w:r>
    <w:r>
      <w:t>/2018-</w:t>
    </w:r>
    <w:r w:rsidR="00B63BE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4D9"/>
    <w:rsid w:val="000A1E4E"/>
    <w:rsid w:val="000D55E4"/>
    <w:rsid w:val="000D5628"/>
    <w:rsid w:val="000D5DF3"/>
    <w:rsid w:val="000E198A"/>
    <w:rsid w:val="000E6E82"/>
    <w:rsid w:val="000F19EE"/>
    <w:rsid w:val="001002CD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000F6"/>
    <w:rsid w:val="002100A8"/>
    <w:rsid w:val="0021261F"/>
    <w:rsid w:val="0022414E"/>
    <w:rsid w:val="00242C0A"/>
    <w:rsid w:val="00250413"/>
    <w:rsid w:val="002534B4"/>
    <w:rsid w:val="0025628D"/>
    <w:rsid w:val="0027455C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06F2"/>
    <w:rsid w:val="002F7A13"/>
    <w:rsid w:val="00301A4D"/>
    <w:rsid w:val="00313597"/>
    <w:rsid w:val="003142F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14EC2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3502"/>
    <w:rsid w:val="005E739C"/>
    <w:rsid w:val="005F22DC"/>
    <w:rsid w:val="00607A96"/>
    <w:rsid w:val="0062253E"/>
    <w:rsid w:val="006247C8"/>
    <w:rsid w:val="00625F0A"/>
    <w:rsid w:val="00640501"/>
    <w:rsid w:val="00644737"/>
    <w:rsid w:val="006619E9"/>
    <w:rsid w:val="00665E74"/>
    <w:rsid w:val="00677838"/>
    <w:rsid w:val="006832C3"/>
    <w:rsid w:val="006E131A"/>
    <w:rsid w:val="006F0A36"/>
    <w:rsid w:val="00702C71"/>
    <w:rsid w:val="00704DE2"/>
    <w:rsid w:val="00710662"/>
    <w:rsid w:val="0071355A"/>
    <w:rsid w:val="00725ABA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C1C95"/>
    <w:rsid w:val="007C2112"/>
    <w:rsid w:val="007C2C2F"/>
    <w:rsid w:val="007F0BE4"/>
    <w:rsid w:val="007F551F"/>
    <w:rsid w:val="008041DE"/>
    <w:rsid w:val="00816035"/>
    <w:rsid w:val="00822F74"/>
    <w:rsid w:val="0085567C"/>
    <w:rsid w:val="00875FE2"/>
    <w:rsid w:val="00882352"/>
    <w:rsid w:val="008A2342"/>
    <w:rsid w:val="008A49DF"/>
    <w:rsid w:val="008C7588"/>
    <w:rsid w:val="008D1321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05454"/>
    <w:rsid w:val="00A121BF"/>
    <w:rsid w:val="00A13EBF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49D5"/>
    <w:rsid w:val="00AE0651"/>
    <w:rsid w:val="00AE3A27"/>
    <w:rsid w:val="00AF119A"/>
    <w:rsid w:val="00AF266F"/>
    <w:rsid w:val="00B04AB5"/>
    <w:rsid w:val="00B13A22"/>
    <w:rsid w:val="00B175B8"/>
    <w:rsid w:val="00B176DA"/>
    <w:rsid w:val="00B31754"/>
    <w:rsid w:val="00B526C2"/>
    <w:rsid w:val="00B52DD5"/>
    <w:rsid w:val="00B56968"/>
    <w:rsid w:val="00B6174E"/>
    <w:rsid w:val="00B63BEC"/>
    <w:rsid w:val="00B7064E"/>
    <w:rsid w:val="00B75497"/>
    <w:rsid w:val="00B75609"/>
    <w:rsid w:val="00B8665D"/>
    <w:rsid w:val="00B96701"/>
    <w:rsid w:val="00B97EC7"/>
    <w:rsid w:val="00BA14F9"/>
    <w:rsid w:val="00BB4147"/>
    <w:rsid w:val="00BC2DD2"/>
    <w:rsid w:val="00BD1AA7"/>
    <w:rsid w:val="00BD262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2886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92CF7"/>
    <w:rsid w:val="00DA37E5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429B2"/>
    <w:rsid w:val="00E523EE"/>
    <w:rsid w:val="00E54CCC"/>
    <w:rsid w:val="00E54D5A"/>
    <w:rsid w:val="00E55445"/>
    <w:rsid w:val="00E625A5"/>
    <w:rsid w:val="00E670CC"/>
    <w:rsid w:val="00E75A98"/>
    <w:rsid w:val="00E77EEC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1218E"/>
    <w:rsid w:val="00F30834"/>
    <w:rsid w:val="00F35A98"/>
    <w:rsid w:val="00F40AC3"/>
    <w:rsid w:val="00F5513A"/>
    <w:rsid w:val="00F673A4"/>
    <w:rsid w:val="00F729E5"/>
    <w:rsid w:val="00F87630"/>
    <w:rsid w:val="00F971B3"/>
    <w:rsid w:val="00FA37DE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St-1170/2018</izvorni_sadrzaj>
    <derivirana_varijabla naziv="DomainObject.Predmet.OznakaBroj_1">St-1170/2018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BIT-OS društvo s ograničenom odgovornošću za trgovinu i usluge</izvorni_sadrzaj>
    <derivirana_varijabla naziv="DomainObject.Predmet.ProtustrankaFormated_1">  BIT-OS društvo s ograničenom odgovornošću za trgovinu i usluge</derivirana_varijabla>
  </DomainObject.Predmet.ProtustrankaFormated>
  <DomainObject.Predmet.ProtustrankaFormatedOIB>
    <izvorni_sadrzaj>  BIT-OS društvo s ograničenom odgovornošću za trgovinu i usluge, OIB 77014946816</izvorni_sadrzaj>
    <derivirana_varijabla naziv="DomainObject.Predmet.ProtustrankaFormatedOIB_1">  BIT-OS društvo s ograničenom odgovornošću za trgovinu i usluge, OIB 77014946816</derivirana_varijabla>
  </DomainObject.Predmet.ProtustrankaFormatedOIB>
  <DomainObject.Predmet.ProtustrankaFormatedWithAdress>
    <izvorni_sadrzaj> BIT-OS društvo s ograničenom odgovornošću za trgovinu i usluge, Riječka 34, 31000 Sarvaš</izvorni_sadrzaj>
    <derivirana_varijabla naziv="DomainObject.Predmet.ProtustrankaFormatedWithAdress_1"> BIT-OS društvo s ograničenom odgovornošću za trgovinu i usluge, Riječka 34, 31000 Sarvaš</derivirana_varijabla>
  </DomainObject.Predmet.ProtustrankaFormatedWithAdress>
  <DomainObject.Predmet.ProtustrankaFormatedWithAdressOIB>
    <izvorni_sadrzaj> BIT-OS društvo s ograničenom odgovornošću za trgovinu i usluge, OIB 77014946816, Riječka 34, 31000 Sarvaš</izvorni_sadrzaj>
    <derivirana_varijabla naziv="DomainObject.Predmet.ProtustrankaFormatedWithAdressOIB_1"> BIT-OS društvo s ograničenom odgovornošću za trgovinu i usluge, OIB 77014946816, Riječka 34, 31000 Sarvaš</derivirana_varijabla>
  </DomainObject.Predmet.ProtustrankaFormatedWithAdressOIB>
  <DomainObject.Predmet.ProtustrankaWithAdress>
    <izvorni_sadrzaj>BIT-OS društvo s ograničenom odgovornošću za trgovinu i usluge Riječka 34, 31000 Sarvaš</izvorni_sadrzaj>
    <derivirana_varijabla naziv="DomainObject.Predmet.ProtustrankaWithAdress_1">BIT-OS društvo s ograničenom odgovornošću za trgovinu i usluge Riječka 34, 31000 Sarvaš</derivirana_varijabla>
  </DomainObject.Predmet.ProtustrankaWithAdress>
  <DomainObject.Predmet.ProtustrankaWithAdressOIB>
    <izvorni_sadrzaj>BIT-OS društvo s ograničenom odgovornošću za trgovinu i usluge, OIB 77014946816, Riječka 34, 31000 Sarvaš</izvorni_sadrzaj>
    <derivirana_varijabla naziv="DomainObject.Predmet.ProtustrankaWithAdressOIB_1">BIT-OS društvo s ograničenom odgovornošću za trgovinu i usluge, OIB 77014946816, Riječka 34, 31000 Sarvaš</derivirana_varijabla>
  </DomainObject.Predmet.ProtustrankaWithAdressOIB>
  <DomainObject.Predmet.ProtustrankaNazivFormated>
    <izvorni_sadrzaj>BIT-OS društvo s ograničenom odgovornošću za trgovinu i usluge</izvorni_sadrzaj>
    <derivirana_varijabla naziv="DomainObject.Predmet.ProtustrankaNazivFormated_1">BIT-OS društvo s ograničenom odgovornošću za trgovinu i usluge</derivirana_varijabla>
  </DomainObject.Predmet.ProtustrankaNazivFormated>
  <DomainObject.Predmet.ProtustrankaNazivFormatedOIB>
    <izvorni_sadrzaj>BIT-OS društvo s ograničenom odgovornošću za trgovinu i usluge, OIB 77014946816</izvorni_sadrzaj>
    <derivirana_varijabla naziv="DomainObject.Predmet.ProtustrankaNazivFormatedOIB_1">BIT-OS društvo s ograničenom odgovornošću za trgovinu i usluge, OIB 77014946816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BIT-OS društvo s ograničenom odgovornošću za trgovinu i usluge</item>
    </izvorni_sadrzaj>
    <derivirana_varijabla naziv="DomainObject.Predmet.ProtuStrankaListFormated_1">
      <item>BIT-OS društvo s ograničenom odgovornošću za trgovinu i usluge</item>
    </derivirana_varijabla>
  </DomainObject.Predmet.ProtuStrankaListFormated>
  <DomainObject.Predmet.ProtuStrankaListFormatedOIB>
    <izvorni_sadrzaj>
      <item>BIT-OS društvo s ograničenom odgovornošću za trgovinu i usluge, OIB 77014946816</item>
    </izvorni_sadrzaj>
    <derivirana_varijabla naziv="DomainObject.Predmet.ProtuStrankaListFormatedOIB_1">
      <item>BIT-OS društvo s ograničenom odgovornošću za trgovinu i usluge, OIB 77014946816</item>
    </derivirana_varijabla>
  </DomainObject.Predmet.ProtuStrankaListFormatedOIB>
  <DomainObject.Predmet.ProtuStrankaListFormatedWithAdress>
    <izvorni_sadrzaj>
      <item>BIT-OS društvo s ograničenom odgovornošću za trgovinu i usluge, Riječka 34, 31000 Sarvaš</item>
    </izvorni_sadrzaj>
    <derivirana_varijabla naziv="DomainObject.Predmet.ProtuStrankaListFormatedWithAdress_1">
      <item>BIT-OS društvo s ograničenom odgovornošću za trgovinu i usluge, Riječka 34, 31000 Sarvaš</item>
    </derivirana_varijabla>
  </DomainObject.Predmet.ProtuStrankaListFormatedWithAdress>
  <DomainObject.Predmet.ProtuStrankaListFormatedWithAdressOIB>
    <izvorni_sadrzaj>
      <item>BIT-OS društvo s ograničenom odgovornošću za trgovinu i usluge, OIB 77014946816, Riječka 34, 31000 Sarvaš</item>
    </izvorni_sadrzaj>
    <derivirana_varijabla naziv="DomainObject.Predmet.ProtuStrankaListFormatedWithAdressOIB_1">
      <item>BIT-OS društvo s ograničenom odgovornošću za trgovinu i usluge, OIB 77014946816, Riječka 34, 31000 Sarvaš</item>
    </derivirana_varijabla>
  </DomainObject.Predmet.ProtuStrankaListFormatedWithAdressOIB>
  <DomainObject.Predmet.ProtuStrankaListNazivFormated>
    <izvorni_sadrzaj>
      <item>BIT-OS društvo s ograničenom odgovornošću za trgovinu i usluge</item>
    </izvorni_sadrzaj>
    <derivirana_varijabla naziv="DomainObject.Predmet.ProtuStrankaListNazivFormated_1">
      <item>BIT-OS društvo s ograničenom odgovornošću za trgovinu i usluge</item>
    </derivirana_varijabla>
  </DomainObject.Predmet.ProtuStrankaListNazivFormated>
  <DomainObject.Predmet.ProtuStrankaListNazivFormatedOIB>
    <izvorni_sadrzaj>
      <item>BIT-OS društvo s ograničenom odgovornošću za trgovinu i usluge, OIB 77014946816</item>
    </izvorni_sadrzaj>
    <derivirana_varijabla naziv="DomainObject.Predmet.ProtuStrankaListNazivFormatedOIB_1">
      <item>BIT-OS društvo s ograničenom odgovornošću za trgovinu i usluge, OIB 77014946816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BIT-OS društvo s ograničenom odgovornošću za trgovinu i usluge</izvorni_sadrzaj>
    <derivirana_varijabla naziv="DomainObject.Predmet.ProtustrankaIDrugi_1">BIT-OS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BIT-OS društvo s ograničenom odgovornošću za trgovinu i usluge, OIB 77014946816, Riječka 34, 31000 Sarvaš</izvorni_sadrzaj>
    <derivirana_varijabla naziv="DomainObject.Predmet.ProtustrankaIDrugiAdressOIB_1">BIT-OS društvo s ograničenom odgovornošću za trgovinu i usluge, OIB 77014946816, Riječka 34,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BIT-OS društvo s ograničenom odgovornošću za trgovinu i usluge</item>
    </izvorni_sadrzaj>
    <derivirana_varijabla naziv="DomainObject.Predmet.SudioniciListNaziv_1">
      <item>FINA RC OSIJEK</item>
      <item>BIT-OS društvo s ograničenom odgovornošću za trgovinu i usluge</item>
    </derivirana_varijabla>
  </DomainObject.Predmet.SudioniciListNaziv>
  <DomainObject.Predmet.SudioniciListAdressOIB>
    <izvorni_sadrzaj>
      <item>FINA RC OSIJEK, OIB 85821130368</item>
      <item>BIT-OS društvo s ograničenom odgovornošću za trgovinu i usluge, OIB 77014946816, Riječka 34,31000 Sarvaš</item>
    </izvorni_sadrzaj>
    <derivirana_varijabla naziv="DomainObject.Predmet.SudioniciListAdressOIB_1">
      <item>FINA RC OSIJEK, OIB 85821130368</item>
      <item>BIT-OS društvo s ograničenom odgovornošću za trgovinu i usluge, OIB 77014946816, Riječka 34,31000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77014946816</item>
    </izvorni_sadrzaj>
    <derivirana_varijabla naziv="DomainObject.Predmet.SudioniciListNazivOIB_1">
      <item>, OIB 85821130368</item>
      <item>, OIB 77014946816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E417A-967C-4D11-B6A3-4CC01ED8A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3081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2018-10-04T06:12:00Z</dcterms:created>
  <dc:creator>mkocijan</dc:creator>
  <cp:lastModifiedBy>Renata Horvat</cp:lastModifiedBy>
  <cp:lastPrinted>2018-10-04T06:16:00Z</cp:lastPrinted>
  <dcterms:modified xmlns:xsi="http://www.w3.org/2001/XMLSchema-instance" xsi:type="dcterms:W3CDTF">2018-10-04T06:16:00Z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(BIT - OS 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