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26bc" w14:paraId="7b026bc" w:rsidRDefault="00FE1C67" w:rsidP="00FE1C67" w:rsidR="001C2CDA">
      <w:pPr>
        <w:jc w:val="both"/>
        <w15:collapsed w:val="false"/>
      </w:pPr>
      <w:r>
        <w:t xml:space="preserve">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D22" w:rsidR="00FB3A8D" w:rsidRPr="00FB3A8D">
        <w:tc>
          <w:tcPr>
            <w:tcW w:type="dxa" w:w="2985"/>
            <w:shd w:fill="auto" w:color="auto" w:val="clear"/>
          </w:tcPr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Republika Hrvatska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Trgovački sud u Varaždinu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Varaždin, Braće Radić 2</w:t>
            </w:r>
          </w:p>
        </w:tc>
      </w:tr>
    </w:tbl>
    <w:p w:rsidRDefault="00FB3A8D" w:rsidP="00FB3A8D" w:rsidR="00FB3A8D" w:rsidRPr="00FB3A8D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16D22" w:rsidR="00FB3A8D" w:rsidRPr="00FB3A8D">
        <w:trPr>
          <w:jc w:val="right"/>
        </w:trPr>
        <w:tc>
          <w:tcPr>
            <w:tcW w:type="dxa" w:w="4320"/>
          </w:tcPr>
          <w:p w:rsidRDefault="00FB3A8D" w:rsidP="00FB3A8D" w:rsidR="00FB3A8D" w:rsidRPr="00FB3A8D">
            <w:pPr>
              <w:jc w:val="right"/>
            </w:pPr>
            <w:r w:rsidRPr="00FB3A8D">
              <w:t>Poslovni broj: 2 St-</w:t>
            </w:r>
            <w:r w:rsidR="00516130">
              <w:t>772/2016-64</w:t>
            </w:r>
          </w:p>
        </w:tc>
      </w:tr>
    </w:tbl>
    <w:p w:rsidRDefault="00FB3A8D" w:rsidP="00FB3A8D" w:rsidR="00FB3A8D" w:rsidRPr="00FB3A8D">
      <w:pPr>
        <w:jc w:val="right"/>
        <w:rPr>
          <w:lang w:eastAsia="en-AU"/>
        </w:rPr>
      </w:pPr>
    </w:p>
    <w:p w:rsidRDefault="00FB3A8D" w:rsidP="00FB3A8D" w:rsidR="00FB3A8D" w:rsidRPr="00FB3A8D">
      <w:pPr>
        <w:jc w:val="both"/>
        <w:rPr>
          <w:lang w:eastAsia="en-AU"/>
        </w:rPr>
      </w:pPr>
    </w:p>
    <w:p w:rsidRDefault="00FB3A8D" w:rsidP="00FB3A8D" w:rsidR="00FB3A8D" w:rsidRPr="00FB3A8D">
      <w:pPr>
        <w:jc w:val="center"/>
        <w:rPr>
          <w:lang w:eastAsia="en-AU"/>
        </w:rPr>
      </w:pPr>
      <w:r w:rsidRPr="00FB3A8D">
        <w:rPr>
          <w:lang w:eastAsia="en-AU"/>
        </w:rPr>
        <w:t>R E P U B L I K A   H R V A T S K A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>
      <w:pPr>
        <w:jc w:val="center"/>
        <w:rPr>
          <w:color w:val="FF0000"/>
        </w:rPr>
      </w:pPr>
    </w:p>
    <w:p w:rsidRDefault="00FB3A8D" w:rsidP="00AF6784" w:rsidR="00FB3A8D" w:rsidRPr="005A02A3">
      <w:pPr>
        <w:jc w:val="center"/>
        <w:rPr>
          <w:color w:val="FF0000"/>
        </w:rPr>
      </w:pPr>
    </w:p>
    <w:p w:rsidRDefault="00376F68" w:rsidP="00376F68" w:rsidR="00AF6784" w:rsidRPr="00376F68">
      <w:pPr>
        <w:ind w:firstLine="720"/>
        <w:jc w:val="both"/>
      </w:pPr>
      <w:r>
        <w:t xml:space="preserve">Trgovački sud u Varaždinu, po sutkinji toga suda Meliti Poljanec Bubaš, u stečajnom predmetu nad stečajnim dužnikom </w:t>
      </w:r>
      <w:r w:rsidR="00FB3A8D">
        <w:t>ZIMIĆ-ING d.o.o. u stečaju, Varaždin, Krešimira Filića 96, OIB:</w:t>
      </w:r>
      <w:r>
        <w:t xml:space="preserve"> </w:t>
      </w:r>
      <w:r w:rsidR="00FB3A8D">
        <w:t>27044200978</w:t>
      </w:r>
      <w:r>
        <w:t xml:space="preserve">, dana </w:t>
      </w:r>
      <w:r w:rsidR="00516130">
        <w:t xml:space="preserve">8. svibnja 2018.      </w:t>
      </w:r>
      <w:r w:rsidR="00FB3A8D">
        <w:t xml:space="preserve"> </w:t>
      </w:r>
    </w:p>
    <w:p w:rsidRDefault="007D4D49" w:rsidP="00B94206" w:rsidR="007D4D49"/>
    <w:p w:rsidRDefault="00FB3A8D" w:rsidP="00B94206" w:rsidR="00FB3A8D"/>
    <w:p w:rsidRDefault="008B7080" w:rsidP="00B56DDF" w:rsidR="008B7080">
      <w:pPr>
        <w:jc w:val="center"/>
      </w:pPr>
      <w:r w:rsidRPr="00214392">
        <w:t xml:space="preserve">z a k </w:t>
      </w:r>
      <w:proofErr w:type="spellStart"/>
      <w:r w:rsidRPr="00214392">
        <w:t>lj</w:t>
      </w:r>
      <w:proofErr w:type="spellEnd"/>
      <w:r w:rsidRPr="00214392">
        <w:t xml:space="preserve"> u č i o </w:t>
      </w:r>
      <w:r w:rsidR="00FB3A8D">
        <w:t xml:space="preserve">  </w:t>
      </w:r>
      <w:r w:rsidR="007D4D49" w:rsidRPr="00214392">
        <w:t>j e</w:t>
      </w:r>
    </w:p>
    <w:p w:rsidRDefault="00FB3A8D" w:rsidP="00B56DDF" w:rsidR="00FB3A8D" w:rsidRPr="00313963">
      <w:pPr>
        <w:jc w:val="center"/>
      </w:pPr>
    </w:p>
    <w:p w:rsidRDefault="00203658" w:rsidP="009F39CC" w:rsidR="00203658" w:rsidRPr="006A723D">
      <w:pPr>
        <w:jc w:val="center"/>
        <w:rPr>
          <w:b/>
        </w:rPr>
      </w:pPr>
    </w:p>
    <w:p w:rsidRDefault="009F39CC" w:rsidP="009F39CC" w:rsidR="00214392">
      <w:pPr>
        <w:ind w:hanging="705" w:left="705"/>
        <w:jc w:val="both"/>
      </w:pPr>
      <w:r w:rsidRPr="00B56DDF">
        <w:t>I</w:t>
      </w:r>
      <w:r w:rsidRPr="006A723D">
        <w:tab/>
      </w:r>
      <w:r w:rsidRPr="00376F68">
        <w:t>Ovlašćuje se kupac</w:t>
      </w:r>
      <w:r w:rsidR="00376F68" w:rsidRPr="00376F68">
        <w:t xml:space="preserve"> </w:t>
      </w:r>
      <w:r w:rsidR="000B0C15">
        <w:t>ARON d.o.o., Đurđevac, Ulica kralja Tomislava 55</w:t>
      </w:r>
      <w:r w:rsidR="00376F68" w:rsidRPr="00376F68">
        <w:t xml:space="preserve">, OIB: </w:t>
      </w:r>
      <w:r w:rsidR="000B0C15">
        <w:t>42028829565</w:t>
      </w:r>
      <w:r w:rsidR="00203658" w:rsidRPr="00376F68">
        <w:t>,</w:t>
      </w:r>
      <w:r w:rsidRPr="00376F68">
        <w:rPr>
          <w:b/>
        </w:rPr>
        <w:t xml:space="preserve"> </w:t>
      </w:r>
      <w:r w:rsidRPr="00376F68">
        <w:t xml:space="preserve">zatražiti od nadležne policijske uprave </w:t>
      </w:r>
      <w:r w:rsidR="00E8631A" w:rsidRPr="00376F68">
        <w:t>izdavanje knjižice vozil</w:t>
      </w:r>
      <w:r w:rsidR="00137E8D" w:rsidRPr="00376F68">
        <w:t>a i prometne dozvole za kupljen</w:t>
      </w:r>
      <w:r w:rsidR="000B0C15">
        <w:t>a</w:t>
      </w:r>
      <w:r w:rsidR="00E8631A" w:rsidRPr="00376F68">
        <w:t xml:space="preserve"> </w:t>
      </w:r>
      <w:r w:rsidR="00214392" w:rsidRPr="00376F68">
        <w:t>vozila i to:</w:t>
      </w:r>
    </w:p>
    <w:p w:rsidRDefault="00FE1C67" w:rsidP="009F39CC" w:rsidR="00FE1C67">
      <w:pPr>
        <w:ind w:hanging="705" w:left="705"/>
        <w:jc w:val="both"/>
      </w:pPr>
    </w:p>
    <w:p w:rsidRDefault="00214392" w:rsidP="00CB4486" w:rsidR="000B0C15">
      <w:pPr>
        <w:ind w:left="720"/>
        <w:jc w:val="both"/>
      </w:pPr>
      <w:r w:rsidRPr="00516130">
        <w:t xml:space="preserve">- </w:t>
      </w:r>
      <w:r w:rsidR="00516130" w:rsidRPr="00516130">
        <w:t>N1 teretni automobil marke Volkswagen Transporter 2.4 D, g</w:t>
      </w:r>
      <w:r w:rsidR="00FB3A8D" w:rsidRPr="00516130">
        <w:t>odina proizvodnje</w:t>
      </w:r>
      <w:r w:rsidR="00FB3A8D">
        <w:t xml:space="preserve"> </w:t>
      </w:r>
      <w:r w:rsidR="00516130">
        <w:t>1997</w:t>
      </w:r>
      <w:r w:rsidR="00FB3A8D">
        <w:t xml:space="preserve">., broj šasije: </w:t>
      </w:r>
      <w:r w:rsidR="00F5788B">
        <w:t>WV1ZZZ70ZVH</w:t>
      </w:r>
      <w:r w:rsidR="00516130">
        <w:t xml:space="preserve">074443, </w:t>
      </w:r>
      <w:r w:rsidR="000B0C15">
        <w:t>r</w:t>
      </w:r>
      <w:r w:rsidR="00FB3A8D">
        <w:t xml:space="preserve">eg. oznake VŽ </w:t>
      </w:r>
      <w:r w:rsidR="00516130">
        <w:t>106 HL, odjavljen 15.5.2014.,</w:t>
      </w:r>
    </w:p>
    <w:p w:rsidRDefault="000B0C15" w:rsidP="00CB4486" w:rsidR="00214392">
      <w:pPr>
        <w:ind w:left="720"/>
        <w:jc w:val="both"/>
      </w:pPr>
      <w:r>
        <w:rPr>
          <w:b/>
        </w:rPr>
        <w:t>-</w:t>
      </w:r>
      <w:r>
        <w:t xml:space="preserve"> </w:t>
      </w:r>
      <w:r w:rsidR="00516130">
        <w:t>N1 t</w:t>
      </w:r>
      <w:r>
        <w:t>eretn</w:t>
      </w:r>
      <w:r w:rsidR="00516130">
        <w:t>i automobil marke Mercedes 312D C-</w:t>
      </w:r>
      <w:r w:rsidR="00F5788B">
        <w:t>114319</w:t>
      </w:r>
      <w:r>
        <w:t xml:space="preserve">, godina proizvodnje </w:t>
      </w:r>
      <w:r w:rsidR="00F5788B">
        <w:t xml:space="preserve">1999., broj šasije: </w:t>
      </w:r>
      <w:r>
        <w:t>WDB</w:t>
      </w:r>
      <w:r w:rsidR="00F5788B">
        <w:t>9034231P937820</w:t>
      </w:r>
      <w:r>
        <w:t xml:space="preserve">, reg. oznake VŽ </w:t>
      </w:r>
      <w:r w:rsidR="00F5788B">
        <w:t>210</w:t>
      </w:r>
      <w:r>
        <w:t xml:space="preserve"> </w:t>
      </w:r>
      <w:r w:rsidR="00F5788B">
        <w:t>FC, odjavljen 23.12.2014.,</w:t>
      </w:r>
    </w:p>
    <w:p w:rsidRDefault="00F5788B" w:rsidP="00CB4486" w:rsidR="00F5788B" w:rsidRPr="00F5788B">
      <w:pPr>
        <w:ind w:left="720"/>
        <w:jc w:val="both"/>
        <w:rPr>
          <w:i/>
        </w:rPr>
      </w:pPr>
      <w:r>
        <w:rPr>
          <w:b/>
        </w:rPr>
        <w:t xml:space="preserve"> </w:t>
      </w:r>
      <w:r>
        <w:t>- N1 teretni automobil marke Volkswagen transporter 2.4 D, godina proizvodnje 1995., broj šasije: WV2ZZZ70ZSH068141, reg. oznake VŽ 302 EN, odjavljen 11.11.2014.</w:t>
      </w:r>
    </w:p>
    <w:p w:rsidRDefault="009F39CC" w:rsidP="009F39CC" w:rsidR="009F39CC">
      <w:pPr>
        <w:jc w:val="both"/>
      </w:pPr>
    </w:p>
    <w:p w:rsidRDefault="00FA1695" w:rsidP="009F39CC" w:rsidR="00FA1695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Pr="006A723D">
        <w:tab/>
      </w:r>
      <w:r w:rsidR="00DC0B84">
        <w:t>Određuje se brisanje prava vlasništ</w:t>
      </w:r>
      <w:r w:rsidR="00137E8D">
        <w:t>va stečajnog dužnika na prodan</w:t>
      </w:r>
      <w:r w:rsidR="000B0C15">
        <w:t xml:space="preserve">im vozilima </w:t>
      </w:r>
      <w:r w:rsidR="00DC0B84">
        <w:t>iz točke I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nadležne policijske uprave </w:t>
      </w:r>
      <w:r w:rsidR="00D14CAE">
        <w:t>kod koje je vozilo upisano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DC0B84" w:rsidP="009015E7" w:rsidR="00313963">
      <w:pPr>
        <w:ind w:hanging="720" w:left="720"/>
        <w:jc w:val="both"/>
      </w:pPr>
      <w:r w:rsidRPr="00B56DDF">
        <w:t>III</w:t>
      </w:r>
      <w:r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>na prodan</w:t>
      </w:r>
      <w:r w:rsidR="000B0C15">
        <w:t>im vozilima</w:t>
      </w:r>
      <w:r w:rsidR="002451EA" w:rsidRPr="006A723D">
        <w:t xml:space="preserve"> iz točke I.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786826" w:rsidP="009015E7" w:rsidR="00786826">
      <w:pPr>
        <w:ind w:left="1080"/>
        <w:jc w:val="both"/>
      </w:pPr>
    </w:p>
    <w:p w:rsidRDefault="00FA1695" w:rsidP="009015E7" w:rsidR="00FA1695">
      <w:pPr>
        <w:ind w:left="1080"/>
        <w:jc w:val="both"/>
      </w:pPr>
    </w:p>
    <w:p w:rsidRDefault="00FA1695" w:rsidP="009015E7" w:rsidR="00FA1695">
      <w:pPr>
        <w:ind w:left="1080"/>
        <w:jc w:val="both"/>
      </w:pPr>
    </w:p>
    <w:p w:rsidRDefault="00FA1695" w:rsidP="009015E7" w:rsidR="00FA1695">
      <w:pPr>
        <w:ind w:left="1080"/>
        <w:jc w:val="both"/>
      </w:pPr>
    </w:p>
    <w:p w:rsidRDefault="001C2CDA" w:rsidP="00ED0BD6" w:rsidR="007D4D49">
      <w:pPr>
        <w:jc w:val="center"/>
      </w:pPr>
      <w:r>
        <w:lastRenderedPageBreak/>
        <w:t>O</w:t>
      </w:r>
      <w:r w:rsidR="007D4D49" w:rsidRPr="00B56DDF">
        <w:t>brazloženje</w:t>
      </w:r>
    </w:p>
    <w:p w:rsidRDefault="00786826" w:rsidP="00ED0BD6" w:rsidR="00786826">
      <w:pPr>
        <w:jc w:val="center"/>
      </w:pPr>
    </w:p>
    <w:p w:rsidRDefault="00203658" w:rsidP="00B94206" w:rsidR="00203658"/>
    <w:p w:rsidRDefault="007D4D49" w:rsidP="000620E4" w:rsidR="00FA3916">
      <w:pPr>
        <w:jc w:val="both"/>
      </w:pPr>
      <w:r w:rsidRPr="009443F1">
        <w:tab/>
      </w:r>
      <w:r w:rsidR="00137E8D">
        <w:t>U odnosu na vozil</w:t>
      </w:r>
      <w:r w:rsidR="000B0C15">
        <w:t>a</w:t>
      </w:r>
      <w:r w:rsidR="00203658">
        <w:t xml:space="preserve"> iz točke I izreke, stečajni</w:t>
      </w:r>
      <w:r w:rsidR="00B56DDF">
        <w:t xml:space="preserve"> upravit</w:t>
      </w:r>
      <w:r w:rsidR="00203658">
        <w:t>elj je obavijestio</w:t>
      </w:r>
      <w:r w:rsidR="00137E8D">
        <w:t xml:space="preserve"> sud</w:t>
      </w:r>
      <w:r w:rsidR="00376F68">
        <w:t xml:space="preserve"> podneskom od </w:t>
      </w:r>
      <w:r w:rsidR="00FA1695">
        <w:t>30. travnja 20</w:t>
      </w:r>
      <w:r w:rsidR="00FB3A8D">
        <w:t>18</w:t>
      </w:r>
      <w:r w:rsidR="00376F68">
        <w:t>.</w:t>
      </w:r>
      <w:r w:rsidR="00FA1695">
        <w:t xml:space="preserve"> d</w:t>
      </w:r>
      <w:r w:rsidR="00137E8D">
        <w:t xml:space="preserve">a </w:t>
      </w:r>
      <w:r w:rsidR="000B0C15">
        <w:t xml:space="preserve">ih </w:t>
      </w:r>
      <w:r w:rsidR="00203658">
        <w:t>je unovčio</w:t>
      </w:r>
      <w:r w:rsidR="00B56DDF">
        <w:t xml:space="preserve"> prodajom </w:t>
      </w:r>
      <w:r w:rsidR="00203658">
        <w:t xml:space="preserve"> kupcu </w:t>
      </w:r>
      <w:r w:rsidR="000B0C15">
        <w:t>ARON d.o.o., Đurđevac, Ulica kralja Tomislava 55</w:t>
      </w:r>
      <w:r w:rsidR="00376F68" w:rsidRPr="00376F68">
        <w:t xml:space="preserve">, OIB: </w:t>
      </w:r>
      <w:r w:rsidR="000B0C15">
        <w:t>42028829565</w:t>
      </w:r>
      <w:r w:rsidR="00203658">
        <w:t xml:space="preserve">, te da je kupac </w:t>
      </w:r>
      <w:proofErr w:type="spellStart"/>
      <w:r w:rsidR="00B56DDF">
        <w:t>kupovninu</w:t>
      </w:r>
      <w:proofErr w:type="spellEnd"/>
      <w:r w:rsidR="00B56DDF">
        <w:t xml:space="preserve"> uplatio u cijelost</w:t>
      </w:r>
      <w:r w:rsidR="000620E4">
        <w:t>i, pa</w:t>
      </w:r>
      <w:r w:rsidR="00B56DDF">
        <w:t xml:space="preserve"> predlaže </w:t>
      </w:r>
      <w:r w:rsidR="000620E4">
        <w:t>da s</w:t>
      </w:r>
      <w:r w:rsidR="00FB3A8D">
        <w:t xml:space="preserve">ud </w:t>
      </w:r>
      <w:r w:rsidR="000620E4">
        <w:t xml:space="preserve">donese odluku o brisanju tereta i </w:t>
      </w:r>
      <w:r w:rsidR="00F15E46">
        <w:t>zabilježbe otuđenja kako bi kupac moga</w:t>
      </w:r>
      <w:r w:rsidR="000620E4">
        <w:t>o izvršiti prijenos vlasništva.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t>Po</w:t>
      </w:r>
      <w:r w:rsidR="00203658">
        <w:t>stupajući po prijedlogu stečajnog</w:t>
      </w:r>
      <w:r>
        <w:t xml:space="preserve"> upravitelj</w:t>
      </w:r>
      <w:r w:rsidR="00203658">
        <w:t>a,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kupcu</w:t>
      </w:r>
      <w:r w:rsidR="008B7080" w:rsidRPr="00A36490">
        <w:t xml:space="preserve"> da na temelju ovog zaključka zatraži od nadležne policijske uprave izdavanje knjižice vozila i p</w:t>
      </w:r>
      <w:r w:rsidR="00E8631A">
        <w:t>rometne dozvole</w:t>
      </w:r>
      <w:r w:rsidR="00DC0B84">
        <w:t xml:space="preserve"> (točka I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t xml:space="preserve">stečajnog dužnika </w:t>
      </w:r>
      <w:r w:rsidR="00220788">
        <w:t>na prodan</w:t>
      </w:r>
      <w:r w:rsidR="000B0C15">
        <w:t>im vozilima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9F39CC">
        <w:t xml:space="preserve"> (točka II i III izreke).</w:t>
      </w:r>
    </w:p>
    <w:p w:rsidRDefault="00BA21FF" w:rsidP="00AD6A19" w:rsidR="00376F68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B220E8" w:rsidP="00376F68" w:rsidR="00786826">
      <w:pPr>
        <w:ind w:firstLine="720" w:left="2160"/>
        <w:jc w:val="both"/>
      </w:pPr>
      <w:r w:rsidRPr="00E950CF">
        <w:t>U Varaždinu</w:t>
      </w:r>
      <w:r w:rsidR="00786826">
        <w:t xml:space="preserve"> </w:t>
      </w:r>
      <w:r w:rsidR="00FA1695">
        <w:t>8. svibnja</w:t>
      </w:r>
      <w:r w:rsidR="00786826">
        <w:t xml:space="preserve"> 2018.  </w:t>
      </w:r>
    </w:p>
    <w:p w:rsidRDefault="00786826" w:rsidP="00786826" w:rsidR="00786826">
      <w:pPr>
        <w:jc w:val="both"/>
      </w:pPr>
    </w:p>
    <w:p w:rsidRDefault="00786826" w:rsidP="00786826" w:rsidR="00786826">
      <w:pPr>
        <w:jc w:val="both"/>
      </w:pPr>
    </w:p>
    <w:p w:rsidRDefault="00786826" w:rsidP="00786826" w:rsidR="00786826">
      <w:pPr>
        <w:ind w:left="5040"/>
        <w:jc w:val="center"/>
      </w:pPr>
      <w:r>
        <w:t>Sutkinja</w:t>
      </w:r>
    </w:p>
    <w:p w:rsidRDefault="00786826" w:rsidP="00786826" w:rsidR="00786826">
      <w:pPr>
        <w:ind w:left="5040"/>
        <w:jc w:val="center"/>
      </w:pPr>
    </w:p>
    <w:p w:rsidRDefault="00786826" w:rsidP="00786826" w:rsidR="007D4D49">
      <w:pPr>
        <w:ind w:left="5040"/>
        <w:jc w:val="center"/>
      </w:pPr>
      <w:r>
        <w:t>Melita Poljanec Bubaš</w:t>
      </w:r>
      <w:r w:rsidR="00FA1695">
        <w:t>, v.r.</w:t>
      </w:r>
    </w:p>
    <w:p w:rsidRDefault="00FA1695" w:rsidP="00786826" w:rsidR="00FA1695">
      <w:pPr>
        <w:ind w:left="5040"/>
        <w:jc w:val="center"/>
      </w:pPr>
    </w:p>
    <w:p w:rsidRDefault="00FA1695" w:rsidP="00786826" w:rsidR="00FA1695">
      <w:pPr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13340" w:rsidP="00786826" w:rsidR="00213340">
      <w:pPr>
        <w:ind w:left="5040"/>
        <w:jc w:val="center"/>
      </w:pPr>
    </w:p>
    <w:p w:rsidRDefault="001809B4" w:rsidP="00B94206" w:rsidR="001809B4"/>
    <w:p w:rsidRDefault="007D3324" w:rsidP="00786826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</w:t>
      </w:r>
      <w:r w:rsidR="00376F68">
        <w:t xml:space="preserve"> </w:t>
      </w:r>
      <w:r w:rsidR="001809B4">
        <w:t xml:space="preserve"> </w:t>
      </w:r>
      <w:r w:rsidR="00BA21FF" w:rsidRPr="00E950CF">
        <w:t xml:space="preserve"> </w:t>
      </w:r>
    </w:p>
    <w:p w:rsidRDefault="00FE1C67" w:rsidP="00B94206" w:rsidR="00FE1C67"/>
    <w:p w:rsidRDefault="00786826" w:rsidP="00BA21FF" w:rsidR="007D4D49" w:rsidRPr="009443F1">
      <w:pPr>
        <w:jc w:val="both"/>
      </w:pPr>
      <w:r>
        <w:t xml:space="preserve">Uputa o pravnom lijeku: 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376F68" w:rsidR="00376F68">
      <w:pPr>
        <w:pStyle w:val="Bezproreda"/>
        <w:spacing w:after="0"/>
        <w:jc w:val="both"/>
      </w:pPr>
      <w:r w:rsidRPr="009443F1">
        <w:t xml:space="preserve">1. </w:t>
      </w:r>
      <w:r w:rsidR="00786826">
        <w:t xml:space="preserve">Stečajni upravitelj Zvonko Tomljanović, iz Našica, J. Runjanina 7                    </w:t>
      </w:r>
    </w:p>
    <w:p w:rsidRDefault="00BA21FF" w:rsidP="00786826" w:rsidR="000620E4">
      <w:pPr>
        <w:jc w:val="both"/>
      </w:pPr>
      <w:r w:rsidRPr="009443F1">
        <w:t xml:space="preserve">2. </w:t>
      </w:r>
      <w:r w:rsidR="00786826">
        <w:t xml:space="preserve">Kupac </w:t>
      </w:r>
      <w:r w:rsidR="000B0C15">
        <w:t>ARON d.o.o., Đurđevac, Ulica kralja Tomislava 55</w:t>
      </w:r>
    </w:p>
    <w:p w:rsidRDefault="00786826" w:rsidP="00786826" w:rsidR="000620E4">
      <w:pPr>
        <w:jc w:val="both"/>
      </w:pPr>
      <w:r>
        <w:t>3</w:t>
      </w:r>
      <w:r w:rsidR="00E950CF">
        <w:t xml:space="preserve">. </w:t>
      </w:r>
      <w:r>
        <w:t xml:space="preserve">Republika Hrvatska, Ministarstvo financija, Porezna uprava, Područni ured Varaždin </w:t>
      </w:r>
    </w:p>
    <w:p w:rsidRDefault="00786826" w:rsidP="00786826" w:rsidR="00786826">
      <w:pPr>
        <w:jc w:val="both"/>
      </w:pPr>
      <w:r>
        <w:t xml:space="preserve">4. Županijsko državno odvjetništvo u Varaždinu </w:t>
      </w:r>
    </w:p>
    <w:p w:rsidRDefault="00786826" w:rsidP="00786826" w:rsidR="00786826">
      <w:pPr>
        <w:jc w:val="both"/>
      </w:pPr>
      <w:r>
        <w:t xml:space="preserve">5.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V</w:t>
      </w:r>
      <w:bookmarkStart w:name="_GoBack" w:id="0"/>
      <w:bookmarkEnd w:id="0"/>
      <w:r>
        <w:t>incek</w:t>
      </w:r>
      <w:proofErr w:type="spellEnd"/>
      <w:r>
        <w:t xml:space="preserve"> Franjo po punomoćnicama iz Zajedničkog odvjetničkog ureda Dina Galić i Janica Plantak, iz Varaždina, Trakošćanska 9b</w:t>
      </w:r>
    </w:p>
    <w:p w:rsidRDefault="00786826" w:rsidP="00786826" w:rsidR="000620E4">
      <w:pPr>
        <w:jc w:val="both"/>
      </w:pPr>
      <w:r>
        <w:t>6.</w:t>
      </w:r>
      <w:r w:rsidR="000620E4">
        <w:t xml:space="preserve"> F</w:t>
      </w:r>
      <w:r>
        <w:t xml:space="preserve">ina Varaždin </w:t>
      </w:r>
    </w:p>
    <w:p w:rsidRDefault="00786826" w:rsidP="00786826" w:rsidR="00FD7749">
      <w:pPr>
        <w:jc w:val="both"/>
      </w:pPr>
      <w:r>
        <w:t>7.</w:t>
      </w:r>
      <w:r w:rsidR="00FD7749">
        <w:t xml:space="preserve"> Stečajna e-Oglasna ploča suda</w:t>
      </w:r>
    </w:p>
    <w:p w:rsidRDefault="00FD7749" w:rsidP="00B94206" w:rsidR="00FD7749"/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786826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E" w:rsidR="003465FE">
      <w:r>
        <w:separator/>
      </w:r>
    </w:p>
  </w:endnote>
  <w:endnote w:id="0" w:type="continuationSeparator">
    <w:p w:rsidRDefault="003465FE" w:rsidR="0034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E" w:rsidR="003465FE">
      <w:r>
        <w:separator/>
      </w:r>
    </w:p>
  </w:footnote>
  <w:footnote w:id="0" w:type="continuationSeparator">
    <w:p w:rsidRDefault="003465FE" w:rsidR="0034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6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376F68" w:rsidR="00FB3A8D">
    <w:pPr>
      <w:pStyle w:val="Zaglavlje"/>
      <w:jc w:val="right"/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65D07" w:rsidR="00516130" w:rsidRPr="00FB3A8D">
      <w:trPr>
        <w:jc w:val="right"/>
      </w:trPr>
      <w:tc>
        <w:tcPr>
          <w:tcW w:type="dxa" w:w="4320"/>
        </w:tcPr>
        <w:p w:rsidRDefault="00516130" w:rsidP="00465D07" w:rsidR="00516130" w:rsidRPr="00FB3A8D">
          <w:pPr>
            <w:jc w:val="right"/>
          </w:pPr>
          <w:r w:rsidRPr="00FB3A8D">
            <w:t>Poslovni broj: 2 St-</w:t>
          </w:r>
          <w:r>
            <w:t>772/2016-64</w:t>
          </w:r>
        </w:p>
      </w:tc>
    </w:tr>
  </w:tbl>
  <w:p w:rsidRDefault="00376F68" w:rsidP="00376F68" w:rsidR="00376F68">
    <w:pPr>
      <w:pStyle w:val="Zaglavlje"/>
      <w:jc w:val="right"/>
    </w:pPr>
  </w:p>
  <w:p w:rsidRDefault="00203658" w:rsidP="00203658" w:rsidR="00203658">
    <w:pPr>
      <w:pStyle w:val="Zaglavlje"/>
      <w:jc w:val="right"/>
    </w:pP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6F5136"/>
    <w:multiLevelType w:val="hybridMultilevel"/>
    <w:tmpl w:val="8716DBF8"/>
    <w:lvl w:tplc="33E6698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3E0F"/>
    <w:rsid w:val="00053F56"/>
    <w:rsid w:val="000576E1"/>
    <w:rsid w:val="000620E4"/>
    <w:rsid w:val="000672E9"/>
    <w:rsid w:val="00077874"/>
    <w:rsid w:val="000B0C15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94C06"/>
    <w:rsid w:val="001A29EA"/>
    <w:rsid w:val="001B1837"/>
    <w:rsid w:val="001C2CDA"/>
    <w:rsid w:val="001F3B2A"/>
    <w:rsid w:val="00203658"/>
    <w:rsid w:val="00213340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465FE"/>
    <w:rsid w:val="00374548"/>
    <w:rsid w:val="00376F6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16130"/>
    <w:rsid w:val="00537181"/>
    <w:rsid w:val="00546D01"/>
    <w:rsid w:val="005543F6"/>
    <w:rsid w:val="00577C20"/>
    <w:rsid w:val="0059306B"/>
    <w:rsid w:val="005A02A3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86826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A1C94"/>
    <w:rsid w:val="00AB1BF9"/>
    <w:rsid w:val="00AD6A19"/>
    <w:rsid w:val="00AE2795"/>
    <w:rsid w:val="00AF5D41"/>
    <w:rsid w:val="00AF6784"/>
    <w:rsid w:val="00B12437"/>
    <w:rsid w:val="00B220E8"/>
    <w:rsid w:val="00B47EDA"/>
    <w:rsid w:val="00B56DDF"/>
    <w:rsid w:val="00B82201"/>
    <w:rsid w:val="00B849BF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7CF8"/>
    <w:rsid w:val="00CA3863"/>
    <w:rsid w:val="00CB4486"/>
    <w:rsid w:val="00CB4495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C6056"/>
    <w:rsid w:val="00ED0BD6"/>
    <w:rsid w:val="00ED3E60"/>
    <w:rsid w:val="00ED6CAF"/>
    <w:rsid w:val="00F15E46"/>
    <w:rsid w:val="00F17B5E"/>
    <w:rsid w:val="00F36AF6"/>
    <w:rsid w:val="00F56129"/>
    <w:rsid w:val="00F5788B"/>
    <w:rsid w:val="00FA1695"/>
    <w:rsid w:val="00FA3916"/>
    <w:rsid w:val="00FA77DE"/>
    <w:rsid w:val="00FB3A8D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2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85821130368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2804</properties:Characters>
  <properties:Lines>23</properties:Lines>
  <properties:Paragraphs>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2016-12-29T13:15:00Z</dcterms:created>
  <dc:creator>nmarkovic</dc:creator>
  <cp:lastModifiedBy>Nikolina Cvek</cp:lastModifiedBy>
  <cp:lastPrinted>2018-05-08T12:49:00Z</cp:lastPrinted>
  <dcterms:modified xmlns:xsi="http://www.w3.org/2001/XMLSchema-instance" xsi:type="dcterms:W3CDTF">2018-05-08T12:50:00Z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