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bff1" w14:paraId="81abff1" w:rsidRDefault="00444A15" w:rsidR="00444A15">
      <w:pPr>
        <w15:collapsed w:val="false"/>
      </w:pPr>
      <w:bookmarkStart w:name="_GoBack" w:id="0"/>
      <w:bookmarkEnd w:id="0"/>
    </w:p>
    <w:p w:rsidRDefault="009F21F6" w:rsidR="009F21F6" w:rsidRPr="00D04202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F65" w:rsidR="00D12A6C" w:rsidRPr="00D04202">
      <w:pPr>
        <w:rPr>
          <w:bCs/>
        </w:rPr>
      </w:pPr>
      <w:r>
        <w:t xml:space="preserve">  </w:t>
      </w:r>
      <w:r w:rsidR="00433E66">
        <w:t xml:space="preserve">   </w:t>
      </w:r>
      <w:r w:rsidR="00D12A6C" w:rsidRPr="00D04202">
        <w:rPr>
          <w:bCs/>
        </w:rPr>
        <w:t xml:space="preserve">REPUBLIKA HRVATSKA </w:t>
      </w:r>
    </w:p>
    <w:p w:rsidRDefault="00355D20" w:rsidR="0075780D" w:rsidRPr="00D04202">
      <w:pPr>
        <w:rPr>
          <w:bCs/>
        </w:rPr>
      </w:pPr>
      <w:r w:rsidRPr="00D04202">
        <w:rPr>
          <w:bCs/>
        </w:rPr>
        <w:t xml:space="preserve">  </w:t>
      </w:r>
      <w:r w:rsidR="00131BD3" w:rsidRPr="00D04202">
        <w:rPr>
          <w:bCs/>
        </w:rPr>
        <w:t>TRGOVAČKI SUD U ZAGREBU</w:t>
      </w:r>
    </w:p>
    <w:p w:rsidRDefault="0075780D" w:rsidR="00D12A6C" w:rsidRPr="00D04202">
      <w:pPr>
        <w:rPr>
          <w:bCs/>
        </w:rPr>
      </w:pPr>
      <w:r w:rsidRPr="00D04202">
        <w:rPr>
          <w:bCs/>
        </w:rPr>
        <w:t xml:space="preserve">  Zagreb, Amruševa 2/II</w:t>
      </w:r>
      <w:r w:rsidR="00131BD3" w:rsidRPr="00D04202">
        <w:rPr>
          <w:bCs/>
        </w:rPr>
        <w:tab/>
      </w:r>
      <w:r w:rsidR="00131BD3" w:rsidRPr="00D04202">
        <w:rPr>
          <w:bCs/>
        </w:rPr>
        <w:tab/>
      </w:r>
      <w:r w:rsidR="00131BD3" w:rsidRPr="00D04202">
        <w:rPr>
          <w:bCs/>
        </w:rPr>
        <w:tab/>
        <w:t xml:space="preserve"> </w:t>
      </w:r>
      <w:r w:rsidR="00861B74" w:rsidRPr="00D04202">
        <w:rPr>
          <w:bCs/>
        </w:rPr>
        <w:tab/>
      </w:r>
      <w:r w:rsidR="00DE16C2" w:rsidRPr="00D04202">
        <w:rPr>
          <w:bCs/>
        </w:rPr>
        <w:tab/>
      </w:r>
      <w:r w:rsidR="00DE16C2" w:rsidRPr="00D04202">
        <w:rPr>
          <w:bCs/>
        </w:rPr>
        <w:tab/>
      </w:r>
      <w:r w:rsidR="00DE16C2" w:rsidRPr="00D04202">
        <w:rPr>
          <w:bCs/>
        </w:rPr>
        <w:tab/>
        <w:t>31-ST-</w:t>
      </w:r>
      <w:r w:rsidR="009A749F" w:rsidRPr="00D04202">
        <w:rPr>
          <w:bCs/>
        </w:rPr>
        <w:t>1854/13</w:t>
      </w:r>
      <w:r w:rsidR="00FE18E9">
        <w:rPr>
          <w:bCs/>
        </w:rPr>
        <w:t>-66</w:t>
      </w:r>
    </w:p>
    <w:p w:rsidRDefault="00D12A6C" w:rsidR="00D12A6C" w:rsidRPr="00D04202">
      <w:pPr>
        <w:rPr>
          <w:bCs/>
        </w:rPr>
      </w:pPr>
    </w:p>
    <w:p w:rsidRDefault="00D12A6C" w:rsidP="00402700" w:rsidR="00D12A6C" w:rsidRPr="00D04202">
      <w:pPr>
        <w:jc w:val="both"/>
      </w:pPr>
      <w:r w:rsidRPr="00D04202">
        <w:rPr>
          <w:bCs/>
        </w:rPr>
        <w:tab/>
      </w:r>
      <w:r w:rsidR="003E5BDA" w:rsidRPr="00D04202">
        <w:t xml:space="preserve">TRGOVAČKI SUD U ZAGREBU po stečajnom sucu Nadi Kraljić  u stečajnom predmetu stečajnog dužnika </w:t>
      </w:r>
      <w:r w:rsidR="00D04202" w:rsidRPr="00D04202">
        <w:rPr>
          <w:sz w:val="22"/>
          <w:szCs w:val="22"/>
        </w:rPr>
        <w:t xml:space="preserve">BORMICO d.o.o. Zagreb, Sv. Mateja 79, MBS:080478499 OIB:16313311368 </w:t>
      </w:r>
      <w:r w:rsidR="00A14739" w:rsidRPr="00D04202">
        <w:t xml:space="preserve">dana </w:t>
      </w:r>
      <w:r w:rsidR="00FE18E9">
        <w:t>11. rujna</w:t>
      </w:r>
      <w:r w:rsidR="00C44FBB">
        <w:t xml:space="preserve"> </w:t>
      </w:r>
      <w:r w:rsidR="005B3C5A">
        <w:t xml:space="preserve"> 2015</w:t>
      </w:r>
      <w:r w:rsidR="007053D2" w:rsidRPr="00D04202">
        <w:t xml:space="preserve">. </w:t>
      </w:r>
      <w:r w:rsidRPr="00D04202">
        <w:t>godine donio je slijedeći</w:t>
      </w:r>
    </w:p>
    <w:p w:rsidRDefault="00D12A6C" w:rsidP="00402700" w:rsidR="00D12A6C" w:rsidRPr="00D04202">
      <w:pPr>
        <w:jc w:val="both"/>
      </w:pPr>
    </w:p>
    <w:p w:rsidRDefault="00D12A6C" w:rsidR="00D12A6C" w:rsidRPr="00D04202">
      <w:pPr>
        <w:pStyle w:val="Naslov1"/>
        <w:rPr>
          <w:b w:val="false"/>
        </w:rPr>
      </w:pPr>
      <w:r w:rsidRPr="00D04202">
        <w:rPr>
          <w:b w:val="false"/>
        </w:rPr>
        <w:t xml:space="preserve">ZAKLJUČAK </w:t>
      </w:r>
    </w:p>
    <w:p w:rsidRDefault="00D12A6C" w:rsidR="00D12A6C" w:rsidRPr="00D04202">
      <w:pPr>
        <w:pStyle w:val="Naslov1"/>
        <w:rPr>
          <w:b w:val="false"/>
        </w:rPr>
      </w:pPr>
      <w:r w:rsidRPr="00D04202">
        <w:rPr>
          <w:b w:val="false"/>
        </w:rPr>
        <w:t xml:space="preserve">O </w:t>
      </w:r>
    </w:p>
    <w:p w:rsidRDefault="00D12A6C" w:rsidR="00D12A6C" w:rsidRPr="00D04202">
      <w:pPr>
        <w:jc w:val="center"/>
        <w:rPr>
          <w:bCs/>
        </w:rPr>
      </w:pPr>
      <w:r w:rsidRPr="00D04202">
        <w:rPr>
          <w:bCs/>
        </w:rPr>
        <w:t>PRODAJI</w:t>
      </w:r>
    </w:p>
    <w:p w:rsidRDefault="00D12A6C" w:rsidR="00D12A6C" w:rsidRPr="00D04202"/>
    <w:p w:rsidRDefault="00D12A6C" w:rsidP="00D04202" w:rsidR="007053D2" w:rsidRPr="00D04202">
      <w:pPr>
        <w:jc w:val="both"/>
      </w:pPr>
      <w:r w:rsidRPr="00D04202">
        <w:tab/>
      </w:r>
      <w:r w:rsidRPr="00D04202">
        <w:rPr>
          <w:bCs/>
        </w:rPr>
        <w:t>I</w:t>
      </w:r>
      <w:r w:rsidR="000F7E53" w:rsidRPr="00D04202">
        <w:t xml:space="preserve"> </w:t>
      </w:r>
      <w:r w:rsidR="00273268" w:rsidRPr="00D04202">
        <w:tab/>
      </w:r>
      <w:r w:rsidR="00E87F24" w:rsidRPr="00D04202">
        <w:t>Određuje</w:t>
      </w:r>
      <w:r w:rsidR="000F7E53" w:rsidRPr="00D04202">
        <w:t xml:space="preserve"> se</w:t>
      </w:r>
      <w:r w:rsidR="00E87F24" w:rsidRPr="00D04202">
        <w:t xml:space="preserve"> prodaja u stečajnom postupku nekretnine</w:t>
      </w:r>
      <w:r w:rsidRPr="00D04202">
        <w:t xml:space="preserve"> </w:t>
      </w:r>
      <w:r w:rsidR="008001FD" w:rsidRPr="00D04202">
        <w:t>vlasništvo stečajnog dužnika</w:t>
      </w:r>
      <w:r w:rsidR="00D04202" w:rsidRPr="00D04202">
        <w:rPr>
          <w:sz w:val="22"/>
          <w:szCs w:val="22"/>
        </w:rPr>
        <w:t xml:space="preserve"> BORMICO d.o.o. Zagreb, Sv. Mateja 79, MBS:080478499 OIB:16313311368 </w:t>
      </w:r>
      <w:r w:rsidR="00D04202" w:rsidRPr="00D04202">
        <w:t>i to stan na mansardi koji se sastoji od jedne sobe i ostalih prostorija u ukupnoj površini od 30,56 čm, sagrađen u stambenoj zgradi Mandrovićeva 5, Zagreb, sagrađena na čestici broj  1797/5 (po novoj izmjeri čestica broj 4607 k.o. Centar)</w:t>
      </w:r>
      <w:r w:rsidR="00D04202" w:rsidRPr="00D04202">
        <w:rPr>
          <w:sz w:val="22"/>
          <w:szCs w:val="22"/>
        </w:rPr>
        <w:t xml:space="preserve"> </w:t>
      </w:r>
      <w:r w:rsidR="00D04202" w:rsidRPr="00D04202">
        <w:t>upisan</w:t>
      </w:r>
      <w:r w:rsidR="007053D2" w:rsidRPr="00D04202">
        <w:t xml:space="preserve"> u </w:t>
      </w:r>
      <w:r w:rsidR="00D04202" w:rsidRPr="00D04202">
        <w:t>podulošku broj 41467 / z.k. uložak broj 7555/ k.o. Grad Zagreb uz odgovarajuću primjenu O</w:t>
      </w:r>
      <w:r w:rsidR="003E5BDA" w:rsidRPr="00D04202">
        <w:t>vršnog za</w:t>
      </w:r>
      <w:r w:rsidR="00681D79" w:rsidRPr="00D04202">
        <w:t xml:space="preserve">kona </w:t>
      </w:r>
    </w:p>
    <w:p w:rsidRDefault="00681D79" w:rsidP="00C16159" w:rsidR="00681D79" w:rsidRPr="00D04202"/>
    <w:p w:rsidRDefault="00C00C27" w:rsidP="00C16159" w:rsidR="007053D2" w:rsidRPr="00D04202">
      <w:r w:rsidRPr="00D04202">
        <w:tab/>
        <w:t xml:space="preserve">Na opisanim nekretninama upisano je </w:t>
      </w:r>
      <w:r w:rsidR="00681D79" w:rsidRPr="00D04202">
        <w:t xml:space="preserve">razlučno pravo </w:t>
      </w:r>
      <w:r w:rsidR="00D04202" w:rsidRPr="00D04202">
        <w:t>ERSTE&amp;STEIERMARKISCHE BANK d.d. Rijeka, Jadranski trg br. 3A.</w:t>
      </w:r>
      <w:r w:rsidR="007053D2" w:rsidRPr="00D04202">
        <w:t xml:space="preserve"> </w:t>
      </w:r>
    </w:p>
    <w:p w:rsidRDefault="008001FD" w:rsidP="00D04202" w:rsidR="007053D2" w:rsidRPr="00D04202">
      <w:pPr>
        <w:ind w:firstLine="708"/>
      </w:pPr>
      <w:r w:rsidRPr="00D04202">
        <w:rPr>
          <w:bCs/>
        </w:rPr>
        <w:t>II</w:t>
      </w:r>
      <w:r w:rsidRPr="00D04202">
        <w:t xml:space="preserve">  </w:t>
      </w:r>
      <w:r w:rsidR="00273268" w:rsidRPr="00D04202">
        <w:tab/>
      </w:r>
      <w:r w:rsidRPr="00D04202">
        <w:t xml:space="preserve">Utvrđena vrijednost nekretnine iznosi </w:t>
      </w:r>
      <w:r w:rsidR="00D04202">
        <w:t>638.400,00</w:t>
      </w:r>
      <w:r w:rsidR="007053D2" w:rsidRPr="00D04202">
        <w:t xml:space="preserve"> </w:t>
      </w:r>
      <w:r w:rsidR="00446B63" w:rsidRPr="00D04202">
        <w:t>kuna.</w:t>
      </w:r>
    </w:p>
    <w:p w:rsidRDefault="003E5BDA" w:rsidP="003E5BDA" w:rsidR="003E5BDA" w:rsidRPr="00D04202">
      <w:r w:rsidRPr="00D04202">
        <w:tab/>
      </w:r>
      <w:r w:rsidRPr="00D04202">
        <w:rPr>
          <w:bCs/>
        </w:rPr>
        <w:t>III</w:t>
      </w:r>
      <w:r w:rsidRPr="00D04202">
        <w:t xml:space="preserve"> </w:t>
      </w:r>
      <w:r w:rsidRPr="00D04202">
        <w:tab/>
        <w:t xml:space="preserve">Način prodaje: </w:t>
      </w:r>
    </w:p>
    <w:p w:rsidRDefault="003E5BDA" w:rsidP="00402700" w:rsidR="00594D52">
      <w:pPr>
        <w:ind w:firstLine="708" w:left="708"/>
        <w:jc w:val="both"/>
      </w:pPr>
      <w:r w:rsidRPr="00D04202">
        <w:t xml:space="preserve">Nekretnine iz točke I zaključka prodat će se </w:t>
      </w:r>
      <w:r w:rsidR="00FE18E9">
        <w:t>sedmom</w:t>
      </w:r>
      <w:r w:rsidR="008F118F">
        <w:t xml:space="preserve"> </w:t>
      </w:r>
      <w:r w:rsidR="00594D52">
        <w:t>usmenom javnom</w:t>
      </w:r>
    </w:p>
    <w:p w:rsidRDefault="003E5BDA" w:rsidP="00594D52" w:rsidR="003E5BDA" w:rsidRPr="00D04202">
      <w:pPr>
        <w:jc w:val="both"/>
      </w:pPr>
      <w:r w:rsidRPr="00D04202">
        <w:t xml:space="preserve">dražbom. </w:t>
      </w:r>
    </w:p>
    <w:p w:rsidRDefault="003E5BDA" w:rsidP="00402700" w:rsidR="003E5BDA" w:rsidRPr="00D04202">
      <w:pPr>
        <w:jc w:val="both"/>
      </w:pPr>
      <w:r w:rsidRPr="00D04202">
        <w:rPr>
          <w:bCs/>
        </w:rPr>
        <w:tab/>
      </w:r>
      <w:r w:rsidRPr="00D04202">
        <w:rPr>
          <w:bCs/>
        </w:rPr>
        <w:tab/>
      </w:r>
      <w:r w:rsidRPr="00D04202">
        <w:t xml:space="preserve">Ročište za prodaju održat će se pred stečajnim sucem u prostorijama Trgovačkog suda u Zagrebu, Petrinjska 8, soba 89/II (ulična zgrada) dana </w:t>
      </w:r>
      <w:r w:rsidR="00FE18E9">
        <w:t>27. listopada</w:t>
      </w:r>
      <w:r w:rsidR="005F37DD">
        <w:t xml:space="preserve"> </w:t>
      </w:r>
      <w:r w:rsidR="00594D52">
        <w:t xml:space="preserve">2015. </w:t>
      </w:r>
      <w:r w:rsidR="007053D2" w:rsidRPr="00D04202">
        <w:t xml:space="preserve"> </w:t>
      </w:r>
      <w:r w:rsidR="00911451" w:rsidRPr="00D04202">
        <w:t xml:space="preserve"> </w:t>
      </w:r>
      <w:r w:rsidR="00314534" w:rsidRPr="00D04202">
        <w:t xml:space="preserve">u </w:t>
      </w:r>
      <w:r w:rsidR="008F118F">
        <w:t>10</w:t>
      </w:r>
      <w:r w:rsidR="00FE18E9">
        <w:t>,0</w:t>
      </w:r>
      <w:r w:rsidR="005F37DD">
        <w:t>0</w:t>
      </w:r>
      <w:r w:rsidR="007A213D" w:rsidRPr="00D04202">
        <w:t xml:space="preserve"> sati.</w:t>
      </w:r>
    </w:p>
    <w:p w:rsidRDefault="003E5BDA" w:rsidP="00402700" w:rsidR="003E5BDA" w:rsidRPr="00D04202">
      <w:pPr>
        <w:jc w:val="both"/>
        <w:rPr>
          <w:bCs/>
        </w:rPr>
      </w:pPr>
      <w:r w:rsidRPr="00D04202">
        <w:tab/>
        <w:t xml:space="preserve">   </w:t>
      </w:r>
      <w:r w:rsidRPr="00D04202">
        <w:tab/>
        <w:t>Ročište će se održati i ako na njemu sudjeluje samo jedan ponuditelj.</w:t>
      </w:r>
    </w:p>
    <w:p w:rsidRDefault="003E5BDA" w:rsidP="00402700" w:rsidR="003E5BDA" w:rsidRPr="00D04202">
      <w:pPr>
        <w:jc w:val="both"/>
      </w:pPr>
      <w:r w:rsidRPr="00D04202">
        <w:tab/>
        <w:t xml:space="preserve">IV </w:t>
      </w:r>
      <w:r w:rsidRPr="00D04202">
        <w:tab/>
        <w:t xml:space="preserve">Ovaj zaključak objavit će se na oglasnoj ploči Trgovačkog suda u Zagrebu i u jednom od javnih glasila. </w:t>
      </w:r>
    </w:p>
    <w:p w:rsidRDefault="003E5BDA" w:rsidP="00402700" w:rsidR="003E5BDA" w:rsidRPr="00D04202">
      <w:pPr>
        <w:jc w:val="both"/>
      </w:pPr>
      <w:r w:rsidRPr="00D04202">
        <w:tab/>
      </w:r>
      <w:r w:rsidRPr="00D04202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402700" w:rsidR="003E5BDA" w:rsidRPr="00D04202">
      <w:pPr>
        <w:ind w:firstLine="708"/>
        <w:jc w:val="both"/>
      </w:pPr>
      <w:r w:rsidRPr="00D04202">
        <w:rPr>
          <w:bCs/>
        </w:rPr>
        <w:t xml:space="preserve">V </w:t>
      </w:r>
      <w:r w:rsidRPr="00D04202">
        <w:rPr>
          <w:bCs/>
        </w:rPr>
        <w:tab/>
        <w:t>Uvjeti prodaje</w:t>
      </w:r>
      <w:r w:rsidRPr="00D04202">
        <w:t xml:space="preserve">: </w:t>
      </w:r>
    </w:p>
    <w:p w:rsidRDefault="003E5BDA" w:rsidP="00E30555" w:rsidR="007053D2">
      <w:pPr>
        <w:jc w:val="both"/>
      </w:pPr>
      <w:r w:rsidRPr="00D04202">
        <w:t xml:space="preserve">1. </w:t>
      </w:r>
      <w:r w:rsidRPr="00D04202">
        <w:tab/>
      </w:r>
      <w:r w:rsidR="00130AC4" w:rsidRPr="00D04202">
        <w:tab/>
      </w:r>
      <w:r w:rsidRPr="00D04202">
        <w:t xml:space="preserve">Prodaju se nekretnine navedene u točki I ovog Zaključka </w:t>
      </w:r>
      <w:r w:rsidR="007053D2" w:rsidRPr="00D04202">
        <w:t>–</w:t>
      </w:r>
      <w:r w:rsidR="00771DA0" w:rsidRPr="00D04202">
        <w:t xml:space="preserve"> </w:t>
      </w:r>
      <w:r w:rsidR="00E30555" w:rsidRPr="00D04202">
        <w:t>stan na mansardi koji se sastoji od jedne sobe i ostalih prostorija u ukupnoj površini od 30,56 čm, sagrađen u stambenoj zgradi Mandrovićeva 5, Zagreb, sagrađena na čestici broj  1797/5 (po novoj izmjeri čestica broj 4607 k.o. Centar)</w:t>
      </w:r>
      <w:r w:rsidR="00E30555" w:rsidRPr="00D04202">
        <w:rPr>
          <w:sz w:val="22"/>
          <w:szCs w:val="22"/>
        </w:rPr>
        <w:t xml:space="preserve"> </w:t>
      </w:r>
      <w:r w:rsidR="00E30555" w:rsidRPr="00D04202">
        <w:t>upisan u podulošku broj 41467 / z.k. uložak broj 7555/ k.o. Grad Zagreb</w:t>
      </w:r>
      <w:r w:rsidR="00E30555">
        <w:t>.</w:t>
      </w:r>
    </w:p>
    <w:p w:rsidRDefault="009F21F6" w:rsidP="00E30555" w:rsidR="009F21F6">
      <w:pPr>
        <w:jc w:val="both"/>
      </w:pPr>
    </w:p>
    <w:p w:rsidRDefault="009F21F6" w:rsidP="00E30555" w:rsidR="009F21F6">
      <w:pPr>
        <w:jc w:val="both"/>
      </w:pPr>
    </w:p>
    <w:p w:rsidRDefault="009F21F6" w:rsidP="00E30555" w:rsidR="009F21F6" w:rsidRPr="00D04202">
      <w:pPr>
        <w:jc w:val="both"/>
      </w:pPr>
    </w:p>
    <w:p w:rsidRDefault="003E5BDA" w:rsidP="00C44FBB" w:rsidR="00C21C8B" w:rsidRPr="00D04202">
      <w:pPr>
        <w:jc w:val="both"/>
      </w:pPr>
      <w:r w:rsidRPr="00D04202">
        <w:t xml:space="preserve">2. </w:t>
      </w:r>
      <w:r w:rsidRPr="00D04202">
        <w:tab/>
        <w:t>Nekretnine iz točke I ovog zaključka prodavat će na</w:t>
      </w:r>
      <w:r w:rsidR="00911451" w:rsidRPr="00D04202">
        <w:t xml:space="preserve"> </w:t>
      </w:r>
      <w:r w:rsidRPr="00D04202">
        <w:t xml:space="preserve">ročištu za </w:t>
      </w:r>
      <w:r w:rsidR="00314534" w:rsidRPr="00D04202">
        <w:t xml:space="preserve"> </w:t>
      </w:r>
      <w:r w:rsidR="00C21C8B" w:rsidRPr="00D04202">
        <w:t>javnu dražbu</w:t>
      </w:r>
    </w:p>
    <w:p w:rsidRDefault="003E5BDA" w:rsidP="003E5BDA" w:rsidR="00E30555">
      <w:pPr>
        <w:jc w:val="both"/>
      </w:pPr>
      <w:r w:rsidRPr="00D04202">
        <w:t>po početnoj cijeni</w:t>
      </w:r>
      <w:r w:rsidR="00A43A3C" w:rsidRPr="00D04202">
        <w:t xml:space="preserve"> </w:t>
      </w:r>
      <w:r w:rsidR="00FE18E9">
        <w:t>23</w:t>
      </w:r>
      <w:r w:rsidR="008F118F">
        <w:t>2.000,00</w:t>
      </w:r>
      <w:r w:rsidR="00E30555" w:rsidRPr="00D04202">
        <w:t xml:space="preserve"> </w:t>
      </w:r>
      <w:r w:rsidR="00E30555">
        <w:t>kuna</w:t>
      </w:r>
      <w:r w:rsidR="00402700" w:rsidRPr="00D04202">
        <w:t xml:space="preserve"> </w:t>
      </w:r>
      <w:r w:rsidRPr="00D04202">
        <w:t>i ispod t</w:t>
      </w:r>
      <w:r w:rsidR="00766646" w:rsidRPr="00D04202">
        <w:t>e</w:t>
      </w:r>
      <w:r w:rsidR="00E30555">
        <w:t xml:space="preserve"> cijene ne mogu se prodati na </w:t>
      </w:r>
      <w:r w:rsidR="00FE18E9">
        <w:t xml:space="preserve">7. </w:t>
      </w:r>
      <w:r w:rsidR="00594D52">
        <w:t xml:space="preserve"> </w:t>
      </w:r>
      <w:r w:rsidRPr="00D04202">
        <w:t xml:space="preserve">ročištu za javnu dražbu. </w:t>
      </w:r>
    </w:p>
    <w:p w:rsidRDefault="003E5BDA" w:rsidP="003E5BDA" w:rsidR="003E5BDA" w:rsidRPr="00D04202">
      <w:pPr>
        <w:jc w:val="both"/>
      </w:pPr>
      <w:r w:rsidRPr="00D04202">
        <w:t xml:space="preserve">3.  </w:t>
      </w:r>
      <w:r w:rsidRPr="00D04202">
        <w:tab/>
      </w:r>
      <w:r w:rsidRPr="00D04202">
        <w:tab/>
        <w:t xml:space="preserve">Sve poreze i pristojbe u svezi s prodajom nekretnine snosi kupac. </w:t>
      </w:r>
    </w:p>
    <w:p w:rsidRDefault="003E5BDA" w:rsidP="003E5BDA" w:rsidR="003E5BDA" w:rsidRPr="00D04202">
      <w:pPr>
        <w:jc w:val="both"/>
      </w:pPr>
      <w:r w:rsidRPr="00D04202">
        <w:t xml:space="preserve">4.  </w:t>
      </w:r>
      <w:r w:rsidRPr="00D04202">
        <w:tab/>
      </w:r>
      <w:r w:rsidRPr="00D04202">
        <w:tab/>
        <w:t>Kao kupci mogu sudjelovati samo osobe koje su najkasnije tri dana prije održavanja ročišta za javnu   dražbu uplatile jamčevinu u iznosu od 10% utvrđene vr</w:t>
      </w:r>
      <w:r w:rsidR="005F37DD">
        <w:t>ijednosti nekretnine iz točke V.2</w:t>
      </w:r>
      <w:r w:rsidRPr="00D04202">
        <w:t xml:space="preserve"> ovog Zaključka na račun sudskog depozita Trgovačkog suda u Zagrebu otvorenog kod Hrvatske poštanske banke d.d. Zagreb broj: </w:t>
      </w:r>
      <w:r w:rsidR="00A3205C" w:rsidRPr="00D04202">
        <w:t xml:space="preserve">2390001-1300000460 </w:t>
      </w:r>
      <w:r w:rsidR="00771DA0" w:rsidRPr="00D04202">
        <w:t xml:space="preserve">(IBAN HR9223900011300000460) </w:t>
      </w:r>
      <w:r w:rsidR="00A3205C" w:rsidRPr="00D04202">
        <w:t>poziv na broj 05-</w:t>
      </w:r>
      <w:r w:rsidR="00E30555">
        <w:t xml:space="preserve">1854-13 </w:t>
      </w:r>
      <w:r w:rsidRPr="00D04202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D04202">
      <w:pPr>
        <w:ind w:firstLine="708" w:left="708"/>
        <w:jc w:val="both"/>
      </w:pPr>
      <w:r w:rsidRPr="00D04202">
        <w:t>Punomoćnici ponuditelja mogu sudjelovati na dražbi</w:t>
      </w:r>
      <w:r w:rsidR="00911451" w:rsidRPr="00D04202">
        <w:t xml:space="preserve"> </w:t>
      </w:r>
      <w:r w:rsidRPr="00D04202">
        <w:t xml:space="preserve">samo uz ovjerenu </w:t>
      </w:r>
    </w:p>
    <w:p w:rsidRDefault="003E5BDA" w:rsidP="00402700" w:rsidR="003E5BDA" w:rsidRPr="00D04202">
      <w:pPr>
        <w:jc w:val="both"/>
      </w:pPr>
      <w:r w:rsidRPr="00D04202">
        <w:t xml:space="preserve">specijalnu punomoć. </w:t>
      </w:r>
    </w:p>
    <w:p w:rsidRDefault="003E5BDA" w:rsidP="00402700" w:rsidR="00911451" w:rsidRPr="00D04202">
      <w:pPr>
        <w:ind w:firstLine="708" w:left="708"/>
        <w:jc w:val="both"/>
      </w:pPr>
      <w:r w:rsidRPr="00D04202">
        <w:t>Sudionicima dražbe koji ne uspiju u nadmetanju</w:t>
      </w:r>
      <w:r w:rsidR="00911451" w:rsidRPr="00D04202">
        <w:t xml:space="preserve"> </w:t>
      </w:r>
      <w:r w:rsidRPr="00D04202">
        <w:t xml:space="preserve">jamčevina odnosno </w:t>
      </w:r>
    </w:p>
    <w:p w:rsidRDefault="003E5BDA" w:rsidP="00402700" w:rsidR="003E5BDA" w:rsidRPr="00D04202">
      <w:pPr>
        <w:jc w:val="both"/>
      </w:pPr>
      <w:r w:rsidRPr="00D04202">
        <w:t xml:space="preserve">bankarska garancija vratit će se odmah nakon zaključenja javne dražbe. </w:t>
      </w:r>
    </w:p>
    <w:p w:rsidRDefault="003E5BDA" w:rsidP="00402700" w:rsidR="00911451" w:rsidRPr="00D04202">
      <w:pPr>
        <w:ind w:firstLine="708" w:left="708"/>
        <w:jc w:val="both"/>
      </w:pPr>
      <w:r w:rsidRPr="00D04202">
        <w:t>Jamčevinu nisu dužni položiti razlučni vjerovnici</w:t>
      </w:r>
      <w:r w:rsidR="00911451" w:rsidRPr="00D04202">
        <w:t xml:space="preserve"> kojima je to pravo</w:t>
      </w:r>
    </w:p>
    <w:p w:rsidRDefault="003E5BDA" w:rsidP="00402700" w:rsidR="003E5BDA" w:rsidRPr="00D04202">
      <w:pPr>
        <w:jc w:val="both"/>
      </w:pPr>
      <w:r w:rsidRPr="00D04202">
        <w:t xml:space="preserve">upisano u zemljišnim knjigama. </w:t>
      </w:r>
    </w:p>
    <w:p w:rsidRDefault="003E5BDA" w:rsidP="00402700" w:rsidR="003E5BDA" w:rsidRPr="00D04202">
      <w:r w:rsidRPr="00D04202">
        <w:t xml:space="preserve">5. </w:t>
      </w:r>
      <w:r w:rsidRPr="00D04202">
        <w:tab/>
      </w:r>
      <w:r w:rsidRPr="00D04202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D04202">
      <w:pPr>
        <w:ind w:firstLine="708" w:left="708"/>
        <w:jc w:val="both"/>
      </w:pPr>
      <w:r w:rsidRPr="00D04202">
        <w:t>Ako kupac u tom roku ne položi kupovninu sud će</w:t>
      </w:r>
      <w:r w:rsidR="00911451" w:rsidRPr="00D04202">
        <w:t xml:space="preserve"> </w:t>
      </w:r>
      <w:r w:rsidRPr="00D04202">
        <w:t xml:space="preserve">posebnim rješenjem </w:t>
      </w:r>
    </w:p>
    <w:p w:rsidRDefault="003E5BDA" w:rsidP="00911451" w:rsidR="003E5BDA" w:rsidRPr="00D04202">
      <w:pPr>
        <w:jc w:val="both"/>
      </w:pPr>
      <w:r w:rsidRPr="00D04202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D04202">
      <w:pPr>
        <w:ind w:firstLine="708" w:left="708"/>
        <w:jc w:val="both"/>
      </w:pPr>
      <w:r w:rsidRPr="00D04202">
        <w:t>Ukoliko je kupac razlučni vjerovnik koji se jedini</w:t>
      </w:r>
      <w:r w:rsidR="00911451" w:rsidRPr="00D04202">
        <w:t xml:space="preserve"> </w:t>
      </w:r>
      <w:r w:rsidRPr="00D04202">
        <w:t xml:space="preserve">namiruje iz kupovnine ili </w:t>
      </w:r>
    </w:p>
    <w:p w:rsidRDefault="003E5BDA" w:rsidP="00911451" w:rsidR="003E5BDA" w:rsidRPr="00D04202">
      <w:pPr>
        <w:jc w:val="both"/>
      </w:pPr>
      <w:r w:rsidRPr="00D04202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D04202">
      <w:pPr>
        <w:ind w:firstLine="708" w:left="705"/>
        <w:jc w:val="both"/>
      </w:pPr>
      <w:r w:rsidRPr="00D04202">
        <w:t>Ako kupovnina iznosi više od njegove tražbine</w:t>
      </w:r>
      <w:r w:rsidR="00911451" w:rsidRPr="00D04202">
        <w:t xml:space="preserve"> </w:t>
      </w:r>
      <w:r w:rsidRPr="00D04202">
        <w:t xml:space="preserve">razlučni je vjerovnik </w:t>
      </w:r>
    </w:p>
    <w:p w:rsidRDefault="003E5BDA" w:rsidP="00911451" w:rsidR="003E5BDA" w:rsidRPr="00D04202">
      <w:pPr>
        <w:jc w:val="both"/>
      </w:pPr>
      <w:r w:rsidRPr="00D04202">
        <w:t xml:space="preserve">dužan položiti razliku. </w:t>
      </w:r>
    </w:p>
    <w:p w:rsidRDefault="003E5BDA" w:rsidP="00911451" w:rsidR="00911451" w:rsidRPr="00D04202">
      <w:pPr>
        <w:ind w:firstLine="708" w:left="708"/>
        <w:jc w:val="both"/>
      </w:pPr>
      <w:r w:rsidRPr="00D04202">
        <w:t>Razlučni vjerovnik dužan je položiti onaj iznos</w:t>
      </w:r>
      <w:r w:rsidR="00911451" w:rsidRPr="00D04202">
        <w:t xml:space="preserve"> </w:t>
      </w:r>
      <w:r w:rsidRPr="00D04202">
        <w:t xml:space="preserve">kupovnine koji odgovara </w:t>
      </w:r>
    </w:p>
    <w:p w:rsidRDefault="003E5BDA" w:rsidP="003E5BDA" w:rsidR="00E66705" w:rsidRPr="00D04202">
      <w:pPr>
        <w:jc w:val="both"/>
      </w:pPr>
      <w:r w:rsidRPr="00D04202">
        <w:t xml:space="preserve">iznosu troškova iz čl. 170 Stečajnog zakona. </w:t>
      </w:r>
    </w:p>
    <w:p w:rsidRDefault="003E5BDA" w:rsidP="003E5BDA" w:rsidR="003E5BDA" w:rsidRPr="00D04202">
      <w:pPr>
        <w:jc w:val="both"/>
      </w:pPr>
      <w:r w:rsidRPr="00D04202">
        <w:t xml:space="preserve">6. </w:t>
      </w:r>
      <w:r w:rsidRPr="00D04202">
        <w:tab/>
      </w:r>
      <w:r w:rsidRPr="00D04202">
        <w:tab/>
        <w:t xml:space="preserve">Nekretnina će se rješenjem o dosudi dosuditi kupcu koji ponudi najpovoljniju cijenu. </w:t>
      </w:r>
    </w:p>
    <w:p w:rsidRDefault="003E5BDA" w:rsidP="00130AC4" w:rsidR="00130AC4" w:rsidRPr="00D04202">
      <w:pPr>
        <w:ind w:firstLine="708" w:left="708"/>
        <w:jc w:val="both"/>
      </w:pPr>
      <w:r w:rsidRPr="00D04202">
        <w:t>Nekretnina će se dosuditi i kupcima koji su ponudili</w:t>
      </w:r>
      <w:r w:rsidR="00130AC4" w:rsidRPr="00D04202">
        <w:t xml:space="preserve"> i nižu cijenu (ali ne i</w:t>
      </w:r>
    </w:p>
    <w:p w:rsidRDefault="003E5BDA" w:rsidP="00130AC4" w:rsidR="003E5BDA" w:rsidRPr="00D04202">
      <w:pPr>
        <w:jc w:val="both"/>
      </w:pPr>
      <w:r w:rsidRPr="00D04202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4D64B1" w:rsidRPr="00D04202">
      <w:pPr>
        <w:jc w:val="both"/>
      </w:pPr>
      <w:r w:rsidRPr="00D04202">
        <w:t xml:space="preserve">7. </w:t>
      </w:r>
      <w:r w:rsidRPr="00D04202">
        <w:tab/>
      </w:r>
      <w:r w:rsidRPr="00D04202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 w:rsidRPr="00D04202">
      <w:pPr>
        <w:jc w:val="both"/>
      </w:pPr>
      <w:r w:rsidRPr="00D04202">
        <w:t xml:space="preserve">8.  </w:t>
      </w:r>
      <w:r w:rsidRPr="00D04202">
        <w:tab/>
      </w:r>
      <w:r w:rsidRPr="00D04202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911451" w:rsidR="00911451" w:rsidRPr="00D04202">
      <w:pPr>
        <w:ind w:firstLine="708" w:left="708"/>
        <w:jc w:val="both"/>
      </w:pPr>
      <w:r w:rsidRPr="00D04202">
        <w:t>Nakon pravomoćnosti rješenja o dosudi i nakon što</w:t>
      </w:r>
      <w:r w:rsidR="00911451" w:rsidRPr="00D04202">
        <w:t xml:space="preserve"> </w:t>
      </w:r>
      <w:r w:rsidRPr="00D04202">
        <w:t xml:space="preserve">kupac položi </w:t>
      </w:r>
    </w:p>
    <w:p w:rsidRDefault="003E5BDA" w:rsidP="00911451" w:rsidR="00E30555" w:rsidRPr="00D04202">
      <w:pPr>
        <w:jc w:val="both"/>
      </w:pPr>
      <w:r w:rsidRPr="00D04202">
        <w:t>kupovninu sud će donijeti zaključak o predaji nekretnine kupcu čime kupac stupa u posjed istih.</w:t>
      </w:r>
    </w:p>
    <w:p w:rsidRDefault="003E5BDA" w:rsidP="003E5BDA" w:rsidR="00911451" w:rsidRPr="00D04202">
      <w:pPr>
        <w:numPr>
          <w:ilvl w:val="0"/>
          <w:numId w:val="27"/>
        </w:numPr>
        <w:jc w:val="both"/>
      </w:pPr>
      <w:r w:rsidRPr="00D04202">
        <w:lastRenderedPageBreak/>
        <w:t xml:space="preserve">       Ako kupac radi plaćanja kupovnine treba uzeti kredit, sud će na prijedlog </w:t>
      </w:r>
    </w:p>
    <w:p w:rsidRDefault="003E5BDA" w:rsidP="00771DA0" w:rsidR="00911451" w:rsidRPr="00D04202">
      <w:pPr>
        <w:jc w:val="both"/>
      </w:pPr>
      <w:r w:rsidRPr="00D04202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D04202">
        <w:t xml:space="preserve"> </w:t>
      </w:r>
      <w:r w:rsidRPr="00D04202">
        <w:t>nekretninama radi osiguranja tražbine po osnovi kredita u korist davatelja kredita u skladu sa Sporazumom o osiguranju.</w:t>
      </w:r>
    </w:p>
    <w:p w:rsidRDefault="003E5BDA" w:rsidP="001228F2" w:rsidR="003E5BDA" w:rsidRPr="00D04202">
      <w:pPr>
        <w:ind w:firstLine="708"/>
        <w:jc w:val="both"/>
      </w:pPr>
      <w:r w:rsidRPr="00D04202">
        <w:t>U slučaju osiguranja kredita prijenosom vlasništva na</w:t>
      </w:r>
      <w:r w:rsidR="00911451" w:rsidRPr="00D04202">
        <w:t xml:space="preserve"> </w:t>
      </w:r>
      <w:r w:rsidRPr="00D04202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D04202">
        <w:t xml:space="preserve"> </w:t>
      </w:r>
      <w:r w:rsidRPr="00D04202">
        <w:t xml:space="preserve">obavlja radi osiguranja. </w:t>
      </w:r>
    </w:p>
    <w:p w:rsidRDefault="003E5BDA" w:rsidP="003E5BDA" w:rsidR="003E5BDA" w:rsidRPr="00D04202">
      <w:pPr>
        <w:jc w:val="both"/>
      </w:pPr>
      <w:r w:rsidRPr="00D04202">
        <w:t xml:space="preserve">10.  </w:t>
      </w:r>
      <w:r w:rsidRPr="00D04202">
        <w:tab/>
        <w:t>Prodaja se obavlja po načelu „viđeno-kupljeno“ što isključuje sve naknadne prigovore kupca.</w:t>
      </w:r>
    </w:p>
    <w:p w:rsidRDefault="003E5BDA" w:rsidP="003E5BDA" w:rsidR="003E5BDA" w:rsidRPr="00D04202">
      <w:pPr>
        <w:jc w:val="both"/>
      </w:pPr>
      <w:r w:rsidRPr="00D04202">
        <w:t>11.</w:t>
      </w:r>
      <w:r w:rsidR="001228F2" w:rsidRPr="00D04202">
        <w:t xml:space="preserve"> </w:t>
      </w:r>
      <w:r w:rsidR="001228F2" w:rsidRPr="00D04202">
        <w:tab/>
        <w:t>Razgledati nekretnine i dokumentaciju vezanu za iste, zainteresirane osobe mogu u vrijeme i u dogovoru sa stečajnim upravitel</w:t>
      </w:r>
      <w:r w:rsidR="00E30555">
        <w:t>jem na broj telefona 01-2338-534</w:t>
      </w:r>
      <w:r w:rsidR="001228F2" w:rsidRPr="00D04202">
        <w:t xml:space="preserve"> uz prethodnu uplatu naknade u iznosu od 500,00 kuna na žir</w:t>
      </w:r>
      <w:r w:rsidR="00F54830" w:rsidRPr="00D04202">
        <w:t xml:space="preserve">o račun stečajnog dužnika broj: </w:t>
      </w:r>
      <w:r w:rsidR="00F54830" w:rsidRPr="00D04202">
        <w:rPr>
          <w:rStyle w:val="Naglaeno"/>
          <w:b w:val="false"/>
        </w:rPr>
        <w:t>HR</w:t>
      </w:r>
      <w:r w:rsidR="00E30555">
        <w:rPr>
          <w:rStyle w:val="Naglaeno"/>
          <w:b w:val="false"/>
        </w:rPr>
        <w:t>2923400091190021703</w:t>
      </w:r>
      <w:r w:rsidR="00F54830" w:rsidRPr="00D04202">
        <w:rPr>
          <w:rStyle w:val="Naglaeno"/>
          <w:b w:val="false"/>
        </w:rPr>
        <w:t xml:space="preserve"> </w:t>
      </w:r>
      <w:r w:rsidR="001228F2" w:rsidRPr="00D04202">
        <w:t xml:space="preserve">kod </w:t>
      </w:r>
      <w:r w:rsidR="00E30555">
        <w:t>Privredne banke Zagreb</w:t>
      </w:r>
      <w:r w:rsidR="001228F2" w:rsidRPr="00D04202">
        <w:t xml:space="preserve"> d.d.</w:t>
      </w:r>
    </w:p>
    <w:p w:rsidRDefault="003E5BDA" w:rsidP="003E5BDA" w:rsidR="003E5BDA" w:rsidRPr="00D04202">
      <w:pPr>
        <w:ind w:left="708"/>
      </w:pPr>
    </w:p>
    <w:p w:rsidRDefault="003E5BDA" w:rsidP="003E5BDA" w:rsidR="003E5BDA" w:rsidRPr="00D04202">
      <w:pPr>
        <w:pStyle w:val="Naslov1"/>
        <w:rPr>
          <w:b w:val="false"/>
        </w:rPr>
      </w:pPr>
      <w:r w:rsidRPr="00D04202">
        <w:rPr>
          <w:b w:val="false"/>
        </w:rPr>
        <w:t xml:space="preserve">Obrazloženje </w:t>
      </w:r>
    </w:p>
    <w:p w:rsidRDefault="003E5BDA" w:rsidP="003E5BDA" w:rsidR="003E5BDA" w:rsidRPr="00D04202"/>
    <w:p w:rsidRDefault="001228F2" w:rsidP="00143496" w:rsidR="003E5BDA" w:rsidRPr="00D04202">
      <w:pPr>
        <w:jc w:val="both"/>
      </w:pPr>
      <w:r w:rsidRPr="00D04202">
        <w:tab/>
      </w:r>
      <w:r w:rsidR="003E5BDA" w:rsidRPr="00D04202">
        <w:t>Nekretnine koje su predmet prodaje na kojima postoji razlučno pravo prodaju se u stečajnom postupku</w:t>
      </w:r>
      <w:r w:rsidR="00143496" w:rsidRPr="00D04202">
        <w:t xml:space="preserve"> po pravilima Ovršnog zakona.</w:t>
      </w:r>
      <w:r w:rsidR="003E5BDA" w:rsidRPr="00D04202">
        <w:t xml:space="preserve"> Tržna vrijednos</w:t>
      </w:r>
      <w:r w:rsidR="00E30555">
        <w:t>t nekretnine utvrđena je  prema procjeni Porezne uprave.</w:t>
      </w:r>
    </w:p>
    <w:p w:rsidRDefault="00C44FBB" w:rsidP="00C44FBB" w:rsidR="00C44FBB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C44FBB" w:rsidP="00C44FBB" w:rsidR="00C44FBB">
      <w:pPr>
        <w:ind w:firstLine="708"/>
      </w:pPr>
    </w:p>
    <w:p w:rsidRDefault="003E5BDA" w:rsidP="00C44FBB" w:rsidR="003E5BDA" w:rsidRPr="00D04202">
      <w:pPr>
        <w:jc w:val="center"/>
      </w:pPr>
      <w:r w:rsidRPr="00D04202">
        <w:t xml:space="preserve">U Zagrebu, </w:t>
      </w:r>
      <w:r w:rsidR="00FE18E9">
        <w:t>11. rujna</w:t>
      </w:r>
      <w:r w:rsidR="00C44FBB">
        <w:t xml:space="preserve"> </w:t>
      </w:r>
      <w:r w:rsidR="005B3C5A">
        <w:t xml:space="preserve"> 2015.</w:t>
      </w:r>
    </w:p>
    <w:p w:rsidRDefault="003E5BDA" w:rsidP="003E5BDA" w:rsidR="003E5BDA" w:rsidRPr="00D04202">
      <w:pPr>
        <w:jc w:val="center"/>
      </w:pPr>
    </w:p>
    <w:p w:rsidRDefault="003E5BDA" w:rsidP="003E5BDA" w:rsidR="003E5BDA" w:rsidRPr="00D04202">
      <w:pPr>
        <w:ind w:firstLine="708" w:left="5664"/>
      </w:pPr>
      <w:r w:rsidRPr="00D04202">
        <w:t xml:space="preserve">STEČAJNI SUDAC </w:t>
      </w:r>
    </w:p>
    <w:p w:rsidRDefault="003E5BDA" w:rsidP="004D5669" w:rsidR="004D64B1" w:rsidRPr="00D04202">
      <w:r w:rsidRPr="00D04202">
        <w:tab/>
      </w:r>
      <w:r w:rsidRPr="00D04202">
        <w:tab/>
      </w:r>
      <w:r w:rsidRPr="00D04202">
        <w:tab/>
      </w:r>
      <w:r w:rsidRPr="00D04202">
        <w:tab/>
      </w:r>
      <w:r w:rsidRPr="00D04202">
        <w:tab/>
      </w:r>
      <w:r w:rsidRPr="00D04202">
        <w:tab/>
      </w:r>
      <w:r w:rsidRPr="00D04202">
        <w:tab/>
      </w:r>
      <w:r w:rsidRPr="00D04202">
        <w:tab/>
      </w:r>
      <w:r w:rsidRPr="00D04202">
        <w:tab/>
        <w:t>Nada Kraljić</w:t>
      </w:r>
      <w:r w:rsidR="00756BE2">
        <w:t>,v.r.</w:t>
      </w:r>
      <w:r w:rsidR="00402700" w:rsidRPr="00D04202">
        <w:t xml:space="preserve"> </w:t>
      </w:r>
    </w:p>
    <w:p w:rsidRDefault="00402700" w:rsidP="003E5BDA" w:rsidR="00402700" w:rsidRPr="00D04202"/>
    <w:p w:rsidRDefault="003E5BDA" w:rsidP="003E5BDA" w:rsidR="003E5BDA" w:rsidRPr="00D04202">
      <w:r w:rsidRPr="00D04202">
        <w:t xml:space="preserve">POUKA O PRAVNOM LIJEKU </w:t>
      </w:r>
    </w:p>
    <w:p w:rsidRDefault="003E5BDA" w:rsidP="003E5BDA" w:rsidR="003E5BDA" w:rsidRPr="00D04202">
      <w:r w:rsidRPr="00D04202">
        <w:t>Protiv ovog zaključka nije dopušten pravni lijek.</w:t>
      </w:r>
    </w:p>
    <w:p w:rsidRDefault="003E5BDA" w:rsidP="00D7215D" w:rsidR="004D5669" w:rsidRPr="00D04202">
      <w:r w:rsidRPr="00D04202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D04202">
          <w:t>11 st</w:t>
        </w:r>
      </w:smartTag>
      <w:r w:rsidRPr="00D04202">
        <w:t>. 6 OZ-a)</w:t>
      </w:r>
      <w:r w:rsidR="00E30555">
        <w:tab/>
      </w:r>
      <w:r w:rsidR="00E30555">
        <w:tab/>
      </w:r>
      <w:r w:rsidR="00E30555">
        <w:tab/>
      </w:r>
      <w:r w:rsidR="00E30555">
        <w:tab/>
      </w:r>
      <w:r w:rsidR="00E30555">
        <w:tab/>
      </w:r>
      <w:r w:rsidR="00E30555">
        <w:tab/>
      </w:r>
      <w:r w:rsidR="00E30555">
        <w:tab/>
      </w:r>
    </w:p>
    <w:p w:rsidRDefault="00AA5226" w:rsidP="00D7215D" w:rsidR="00AA5226"/>
    <w:p w:rsidRDefault="00756BE2" w:rsidR="00756B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56BE2" w:rsidP="00756BE2" w:rsidR="00756BE2">
      <w:pPr>
        <w:ind w:firstLine="708" w:left="4956"/>
      </w:pPr>
      <w:r>
        <w:t>Vinka Mihalinčić</w:t>
      </w:r>
    </w:p>
    <w:p w:rsidRDefault="00756BE2" w:rsidP="00D7215D" w:rsidR="00756BE2" w:rsidRPr="00D04202"/>
    <w:sectPr w:rsidSect="00433E66" w:rsidR="00756BE2" w:rsidRPr="00D04202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02D" w:rsidR="006A002D">
      <w:r>
        <w:separator/>
      </w:r>
    </w:p>
  </w:endnote>
  <w:endnote w:id="0" w:type="continuationSeparator">
    <w:p w:rsidRDefault="006A002D" w:rsidR="006A0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02D" w:rsidR="006A002D">
      <w:r>
        <w:separator/>
      </w:r>
    </w:p>
  </w:footnote>
  <w:footnote w:id="0" w:type="continuationSeparator">
    <w:p w:rsidRDefault="006A002D" w:rsidR="006A00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B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31-ST-1854/13</w:t>
    </w:r>
    <w:r w:rsidR="005F37DD">
      <w:t>-</w:t>
    </w:r>
    <w:r w:rsidR="00FE18E9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5"/>
  </w:num>
  <w:num w:numId="3">
    <w:abstractNumId w:val="17"/>
  </w:num>
  <w:num w:numId="4">
    <w:abstractNumId w:val="2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0"/>
  </w:num>
  <w:num w:numId="16">
    <w:abstractNumId w:val="21"/>
  </w:num>
  <w:num w:numId="17">
    <w:abstractNumId w:val="14"/>
  </w:num>
  <w:num w:numId="18">
    <w:abstractNumId w:val="12"/>
  </w:num>
  <w:num w:numId="19">
    <w:abstractNumId w:val="16"/>
  </w:num>
  <w:num w:numId="20">
    <w:abstractNumId w:val="13"/>
  </w:num>
  <w:num w:numId="21">
    <w:abstractNumId w:val="3"/>
  </w:num>
  <w:num w:numId="22">
    <w:abstractNumId w:val="26"/>
  </w:num>
  <w:num w:numId="23">
    <w:abstractNumId w:val="23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628CD"/>
    <w:rsid w:val="00066EFF"/>
    <w:rsid w:val="00077AFE"/>
    <w:rsid w:val="000A54E2"/>
    <w:rsid w:val="000A7FD1"/>
    <w:rsid w:val="000B767E"/>
    <w:rsid w:val="000E67DC"/>
    <w:rsid w:val="000F7E53"/>
    <w:rsid w:val="0010461C"/>
    <w:rsid w:val="00106AF7"/>
    <w:rsid w:val="00117CBE"/>
    <w:rsid w:val="001228F2"/>
    <w:rsid w:val="0012483E"/>
    <w:rsid w:val="00130AC4"/>
    <w:rsid w:val="00131531"/>
    <w:rsid w:val="00131BD3"/>
    <w:rsid w:val="00141CFE"/>
    <w:rsid w:val="00143496"/>
    <w:rsid w:val="0018332C"/>
    <w:rsid w:val="001A1206"/>
    <w:rsid w:val="001B3B6B"/>
    <w:rsid w:val="001F763C"/>
    <w:rsid w:val="00217201"/>
    <w:rsid w:val="002349EC"/>
    <w:rsid w:val="00264E94"/>
    <w:rsid w:val="00273268"/>
    <w:rsid w:val="0027356B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C551E"/>
    <w:rsid w:val="003D099E"/>
    <w:rsid w:val="003D61A6"/>
    <w:rsid w:val="003E5BDA"/>
    <w:rsid w:val="003F6871"/>
    <w:rsid w:val="003F7BF7"/>
    <w:rsid w:val="00402700"/>
    <w:rsid w:val="0040460B"/>
    <w:rsid w:val="00413A1A"/>
    <w:rsid w:val="004162ED"/>
    <w:rsid w:val="00433E66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90E54"/>
    <w:rsid w:val="00594D52"/>
    <w:rsid w:val="005B3C5A"/>
    <w:rsid w:val="005E3CED"/>
    <w:rsid w:val="005F37DD"/>
    <w:rsid w:val="00630298"/>
    <w:rsid w:val="00640198"/>
    <w:rsid w:val="00647E47"/>
    <w:rsid w:val="00681D79"/>
    <w:rsid w:val="00681D81"/>
    <w:rsid w:val="00690D9D"/>
    <w:rsid w:val="006A002D"/>
    <w:rsid w:val="006A3F6F"/>
    <w:rsid w:val="006C3E18"/>
    <w:rsid w:val="006C7A48"/>
    <w:rsid w:val="007053D2"/>
    <w:rsid w:val="00705A86"/>
    <w:rsid w:val="00712283"/>
    <w:rsid w:val="00756BE2"/>
    <w:rsid w:val="0075780D"/>
    <w:rsid w:val="00761F4C"/>
    <w:rsid w:val="00766646"/>
    <w:rsid w:val="007675D8"/>
    <w:rsid w:val="00771DA0"/>
    <w:rsid w:val="007A213D"/>
    <w:rsid w:val="007E1A9D"/>
    <w:rsid w:val="007F3674"/>
    <w:rsid w:val="007F3A38"/>
    <w:rsid w:val="007F4BA6"/>
    <w:rsid w:val="008001FD"/>
    <w:rsid w:val="008160E0"/>
    <w:rsid w:val="0085604A"/>
    <w:rsid w:val="00861B74"/>
    <w:rsid w:val="00881A0A"/>
    <w:rsid w:val="008A0774"/>
    <w:rsid w:val="008A5B38"/>
    <w:rsid w:val="008D10E8"/>
    <w:rsid w:val="008F118F"/>
    <w:rsid w:val="00911451"/>
    <w:rsid w:val="00941668"/>
    <w:rsid w:val="009640AE"/>
    <w:rsid w:val="00966CB1"/>
    <w:rsid w:val="009739F9"/>
    <w:rsid w:val="00980EA8"/>
    <w:rsid w:val="009A749F"/>
    <w:rsid w:val="009A7E54"/>
    <w:rsid w:val="009B3F65"/>
    <w:rsid w:val="009B42DD"/>
    <w:rsid w:val="009C36C6"/>
    <w:rsid w:val="009E1780"/>
    <w:rsid w:val="009F09A0"/>
    <w:rsid w:val="009F21F6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724CA"/>
    <w:rsid w:val="00A90F53"/>
    <w:rsid w:val="00A913A2"/>
    <w:rsid w:val="00AA5226"/>
    <w:rsid w:val="00AD6C46"/>
    <w:rsid w:val="00AE119F"/>
    <w:rsid w:val="00AE48AF"/>
    <w:rsid w:val="00AF2FEC"/>
    <w:rsid w:val="00B264AF"/>
    <w:rsid w:val="00B35DE0"/>
    <w:rsid w:val="00B7776B"/>
    <w:rsid w:val="00B914AB"/>
    <w:rsid w:val="00BA20A0"/>
    <w:rsid w:val="00BB6073"/>
    <w:rsid w:val="00BF615E"/>
    <w:rsid w:val="00C00C27"/>
    <w:rsid w:val="00C03C37"/>
    <w:rsid w:val="00C16159"/>
    <w:rsid w:val="00C21C8B"/>
    <w:rsid w:val="00C44FBB"/>
    <w:rsid w:val="00C52A08"/>
    <w:rsid w:val="00C816FC"/>
    <w:rsid w:val="00CC663F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54915"/>
    <w:rsid w:val="00E66705"/>
    <w:rsid w:val="00E87F24"/>
    <w:rsid w:val="00EE6BB0"/>
    <w:rsid w:val="00EE7488"/>
    <w:rsid w:val="00F11886"/>
    <w:rsid w:val="00F4078B"/>
    <w:rsid w:val="00F4462A"/>
    <w:rsid w:val="00F50921"/>
    <w:rsid w:val="00F54830"/>
    <w:rsid w:val="00F73315"/>
    <w:rsid w:val="00F74968"/>
    <w:rsid w:val="00F92693"/>
    <w:rsid w:val="00F92B09"/>
    <w:rsid w:val="00FC397C"/>
    <w:rsid w:val="00FD0DFE"/>
    <w:rsid w:val="00FE100B"/>
    <w:rsid w:val="00FE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6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B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B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B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B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6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B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B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B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B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SV. MATEJA 79, 10000 Zagreb zastupanog po punomoćniku ODVJETNIČKO DRUŠTVO BELOŠA &amp; JUKIĆ j.t.d.</izvorni_sadrzaj>
    <derivirana_varijabla naziv="DomainObject.Predmet.ProtustrankaFormatedWithAdress_1"> BORMICO d.o.o., SV.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SV. MATEJA 79, 10000 Zagreb zastupanog po punomoćniku ODVJETNIČKO DRUŠTVO BELOŠA &amp; JUKIĆ j.t.d.</izvorni_sadrzaj>
    <derivirana_varijabla naziv="DomainObject.Predmet.ProtustrankaFormatedWithAdressOIB_1"> BORMICO d.o.o., OIB 16313311368, SV. MATEJA 79, 10000 Zagreb zastupanog po punomoćniku ODVJETNIČKO DRUŠTVO BELOŠA &amp; JUKIĆ j.t.d.</derivirana_varijabla>
  </DomainObject.Predmet.ProtustrankaFormatedWithAdressOIB>
  <DomainObject.Predmet.ProtustrankaWithAdress>
    <izvorni_sadrzaj>BORMICO d.o.o. SV. MATEJA 79, 10000 Zagreb</izvorni_sadrzaj>
    <derivirana_varijabla naziv="DomainObject.Predmet.ProtustrankaWithAdress_1">BORMICO d.o.o. SV. MATEJA 79, 10000 Zagreb</derivirana_varijabla>
  </DomainObject.Predmet.ProtustrankaWithAdress>
  <DomainObject.Predmet.ProtustrankaWithAdressOIB>
    <izvorni_sadrzaj>BORMICO d.o.o., OIB 16313311368, SV. MATEJA 79, 10000 Zagreb</izvorni_sadrzaj>
    <derivirana_varijabla naziv="DomainObject.Predmet.ProtustrankaWithAdressOIB_1">BORMICO d.o.o., OIB 16313311368, SV.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BORMICO d.o.o.; VJEROVNICI</izvorni_sadrzaj>
    <derivirana_varijabla naziv="DomainObject.Predmet.StrankaFormated_1">  BORMICO d.o.o.; VJEROVNICI</derivirana_varijabla>
  </DomainObject.Predmet.StrankaFormated>
  <DomainObject.Predmet.StrankaFormatedOIB>
    <izvorni_sadrzaj>  BORMICO d.o.o., OIB 16313311368; VJEROVNICI</izvorni_sadrzaj>
    <derivirana_varijabla naziv="DomainObject.Predmet.StrankaFormatedOIB_1">  BORMICO d.o.o., OIB 16313311368; VJEROVNICI</derivirana_varijabla>
  </DomainObject.Predmet.StrankaFormatedOIB>
  <DomainObject.Predmet.StrankaFormatedWithAdress>
    <izvorni_sadrzaj> BORMICO d.o.o., SV. MATEJA 79, 10000 Zagreb; VJEROVNICI</izvorni_sadrzaj>
    <derivirana_varijabla naziv="DomainObject.Predmet.StrankaFormatedWithAdress_1"> BORMICO d.o.o., SV. MATEJA 79, 10000 Zagreb; VJEROVNICI</derivirana_varijabla>
  </DomainObject.Predmet.StrankaFormatedWithAdress>
  <DomainObject.Predmet.StrankaFormatedWithAdressOIB>
    <izvorni_sadrzaj> BORMICO d.o.o., OIB 16313311368, SV. MATEJA 79, 10000 Zagreb; VJEROVNICI</izvorni_sadrzaj>
    <derivirana_varijabla naziv="DomainObject.Predmet.StrankaFormatedWithAdressOIB_1"> BORMICO d.o.o., OIB 16313311368, SV. MATEJA 79, 10000 Zagreb; VJEROVNICI</derivirana_varijabla>
  </DomainObject.Predmet.StrankaFormatedWithAdressOIB>
  <DomainObject.Predmet.StrankaWithAdress>
    <izvorni_sadrzaj>BORMICO d.o.o. SV. MATEJA 79,10000 Zagreb,VJEROVNICI </izvorni_sadrzaj>
    <derivirana_varijabla naziv="DomainObject.Predmet.StrankaWithAdress_1">BORMICO d.o.o. SV. MATEJA 79,10000 Zagreb,VJEROVNICI </derivirana_varijabla>
  </DomainObject.Predmet.StrankaWithAdress>
  <DomainObject.Predmet.StrankaWithAdressOIB>
    <izvorni_sadrzaj>BORMICO d.o.o., OIB 16313311368, SV. MATEJA 79,10000 Zagreb,VJEROVNICI</izvorni_sadrzaj>
    <derivirana_varijabla naziv="DomainObject.Predmet.StrankaWithAdressOIB_1">BORMICO d.o.o., OIB 16313311368, SV. MATEJA 79,10000 Zagreb,VJEROVNICI</derivirana_varijabla>
  </DomainObject.Predmet.StrankaWithAdressOIB>
  <DomainObject.Predmet.StrankaNazivFormated>
    <izvorni_sadrzaj>BORMICO d.o.o.,VJEROVNICI</izvorni_sadrzaj>
    <derivirana_varijabla naziv="DomainObject.Predmet.StrankaNazivFormated_1">BORMICO d.o.o.,VJEROVNICI</derivirana_varijabla>
  </DomainObject.Predmet.StrankaNazivFormated>
  <DomainObject.Predmet.StrankaNazivFormatedOIB>
    <izvorni_sadrzaj>BORMICO d.o.o., OIB 16313311368,VJEROVNICI</izvorni_sadrzaj>
    <derivirana_varijabla naziv="DomainObject.Predmet.StrankaNazivFormatedOIB_1">BORMICO d.o.o., OIB 16313311368,VJEROVNICI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BORMICO d.o.o.</item>
      <item>VJEROVNICI</item>
    </izvorni_sadrzaj>
    <derivirana_varijabla naziv="DomainObject.Predmet.StrankaListFormated_1">
      <item>BORMICO d.o.o.</item>
      <item>VJEROVNICI</item>
    </derivirana_varijabla>
  </DomainObject.Predmet.StrankaListFormated>
  <DomainObject.Predmet.StrankaListFormatedOIB>
    <izvorni_sadrzaj>
      <item>BORMICO d.o.o., OIB 16313311368</item>
      <item>VJEROVNICI</item>
    </izvorni_sadrzaj>
    <derivirana_varijabla naziv="DomainObject.Predmet.StrankaListFormatedOIB_1">
      <item>BORMICO d.o.o., OIB 16313311368</item>
      <item>VJEROVNICI</item>
    </derivirana_varijabla>
  </DomainObject.Predmet.StrankaListFormatedOIB>
  <DomainObject.Predmet.StrankaListFormatedWithAdress>
    <izvorni_sadrzaj>
      <item>BORMICO d.o.o., SV. MATEJA 79, 10000 Zagreb</item>
      <item>VJEROVNICI</item>
    </izvorni_sadrzaj>
    <derivirana_varijabla naziv="DomainObject.Predmet.StrankaListFormatedWithAdress_1">
      <item>BORMICO d.o.o., SV. MATEJA 79, 10000 Zagreb</item>
      <item>VJEROVNICI</item>
    </derivirana_varijabla>
  </DomainObject.Predmet.StrankaListFormatedWithAdress>
  <DomainObject.Predmet.StrankaListFormatedWithAdressOIB>
    <izvorni_sadrzaj>
      <item>BORMICO d.o.o., OIB 16313311368, SV. MATEJA 79, 10000 Zagreb</item>
      <item>VJEROVNICI</item>
    </izvorni_sadrzaj>
    <derivirana_varijabla naziv="DomainObject.Predmet.StrankaListFormatedWithAdressOIB_1">
      <item>BORMICO d.o.o., OIB 16313311368, SV. MATEJA 79, 10000 Zagreb</item>
      <item>VJEROVNICI</item>
    </derivirana_varijabla>
  </DomainObject.Predmet.StrankaListFormatedWithAdressOIB>
  <DomainObject.Predmet.StrankaListNazivFormated>
    <izvorni_sadrzaj>
      <item>BORMICO d.o.o.</item>
      <item>VJEROVNICI</item>
    </izvorni_sadrzaj>
    <derivirana_varijabla naziv="DomainObject.Predmet.StrankaListNazivFormated_1">
      <item>BORMICO d.o.o.</item>
      <item>VJEROVNICI</item>
    </derivirana_varijabla>
  </DomainObject.Predmet.StrankaListNazivFormated>
  <DomainObject.Predmet.StrankaListNazivFormatedOIB>
    <izvorni_sadrzaj>
      <item>BORMICO d.o.o., OIB 16313311368</item>
      <item>VJEROVNICI</item>
    </izvorni_sadrzaj>
    <derivirana_varijabla naziv="DomainObject.Predmet.StrankaListNazivFormatedOIB_1">
      <item>BORMICO d.o.o., OIB 16313311368</item>
      <item>VJEROVNICI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SV. MATEJA 79, 10000 Zagreb zastupanog po punomoćniku ODVJETNIČKO DRUŠTVO BELOŠA &amp; JUKIĆ j.t.d.</item>
    </izvorni_sadrzaj>
    <derivirana_varijabla naziv="DomainObject.Predmet.ProtuStrankaListFormatedWithAdress_1">
      <item>BORMICO d.o.o., SV.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SV. MATEJA 79, 10000 Zagreb zastupanog po punomoćniku ODVJETNIČKO DRUŠTVO BELOŠA &amp; JUKIĆ j.t.d.</item>
    </izvorni_sadrzaj>
    <derivirana_varijabla naziv="DomainObject.Predmet.ProtuStrankaListFormatedWithAdressOIB_1">
      <item>BORMICO d.o.o., OIB 16313311368, SV.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i dr.</izvorni_sadrzaj>
    <derivirana_varijabla naziv="DomainObject.Predmet.StrankaIDrugi_1">BORMICO d.o.o.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d.o.o., OIB 16313311368, SV. MATEJA 79, 10000 Zagreb i dr.</izvorni_sadrzaj>
    <derivirana_varijabla naziv="DomainObject.Predmet.StrankaIDrugiAdressOIB_1">BORMICO d.o.o., OIB 16313311368, SV. MATEJA 79, 10000 Zagreb i dr.</derivirana_varijabla>
  </DomainObject.Predmet.StrankaIDrugiAdressOIB>
  <DomainObject.Predmet.ProtustrankaIDrugiAdressOIB>
    <izvorni_sadrzaj>BORMICO d.o.o., OIB 16313311368, SV. MATEJA 79, 10000 Zagreb</izvorni_sadrzaj>
    <derivirana_varijabla naziv="DomainObject.Predmet.ProtustrankaIDrugiAdressOIB_1">BORMICO d.o.o., OIB 16313311368,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</izvorni_sadrzaj>
    <derivirana_varijabla naziv="DomainObject.Predmet.SudioniciListNaziv_1"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</derivirana_varijabla>
  </DomainObject.Predmet.SudioniciListNaziv>
  <DomainObject.Predmet.SudioniciListAdressOIB>
    <izvorni_sadrzaj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</izvorni_sadrzaj>
    <derivirana_varijabla naziv="DomainObject.Predmet.SudioniciListAdressOIB_1"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</izvorni_sadrzaj>
    <derivirana_varijabla naziv="DomainObject.Predmet.SudioniciListNazivOIB_1"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1033</properties:Words>
  <properties:Characters>5772</properties:Characters>
  <properties:Lines>126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2015-09-11T11:37:00Z</dcterms:created>
  <dc:creator>Nada Kraljić</dc:creator>
  <cp:lastModifiedBy>Vinka Mihalinčić</cp:lastModifiedBy>
  <cp:lastPrinted>2014-10-01T10:07:00Z</cp:lastPrinted>
  <dcterms:modified xmlns:xsi="http://www.w3.org/2001/XMLSchema-instance" xsi:type="dcterms:W3CDTF">2015-09-11T11:39:00Z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