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ce0e" w14:paraId="b9bce0e" w:rsidRDefault="009052D1" w:rsidP="000F2E16" w:rsidR="009052D1">
      <w:pPr>
        <w15:collapsed w:val="false"/>
      </w:pPr>
      <w:bookmarkStart w:name="_GoBack" w:id="0"/>
      <w:bookmarkEnd w:id="0"/>
    </w:p>
    <w:p w:rsidRDefault="000F2E16" w:rsidP="000F2E16" w:rsidR="000F2E16" w:rsidRPr="000F2E16">
      <w:r w:rsidRPr="000F2E16">
        <w:t xml:space="preserve">           </w:t>
      </w:r>
      <w:r w:rsidRPr="000F2E1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F2E16" w:rsidP="009052D1" w:rsidR="000F2E16" w:rsidRPr="000F2E16">
      <w:pPr>
        <w:spacing w:before="200"/>
      </w:pPr>
      <w:r w:rsidRPr="000F2E16">
        <w:t>REPUBLIKA HRVATSKA</w:t>
      </w:r>
      <w:r w:rsidRPr="000F2E16">
        <w:tab/>
      </w:r>
      <w:r w:rsidRPr="000F2E16">
        <w:tab/>
      </w:r>
      <w:r w:rsidRPr="000F2E16">
        <w:tab/>
      </w:r>
      <w:r w:rsidRPr="000F2E16">
        <w:tab/>
      </w:r>
      <w:r w:rsidRPr="000F2E16">
        <w:tab/>
      </w:r>
      <w:r w:rsidRPr="000F2E16">
        <w:tab/>
        <w:t xml:space="preserve">      </w:t>
      </w:r>
    </w:p>
    <w:p w:rsidRDefault="000F2E16" w:rsidR="0018446E" w:rsidRPr="009B5817">
      <w:r w:rsidRPr="000F2E16">
        <w:t>TRGOVAČKI SUD U SPLITU</w:t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0F2E16">
        <w:t>Suko</w:t>
      </w:r>
      <w:r w:rsidR="00BD0385" w:rsidRPr="009B5817">
        <w:t>išanska</w:t>
      </w:r>
      <w:r w:rsidRPr="009B5817">
        <w:t xml:space="preserve"> 6</w:t>
      </w:r>
    </w:p>
    <w:p w:rsidRDefault="00BD0385" w:rsidP="0057303D" w:rsidR="00C1399A" w:rsidRPr="009B5817">
      <w:pPr>
        <w:pStyle w:val="Naslov1"/>
        <w:spacing w:after="260" w:before="26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57303D" w:rsidR="00BD0385" w:rsidRPr="009B5817">
      <w:pPr>
        <w:spacing w:after="260" w:before="26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1F6555" w:rsidR="001F6555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stečajnoj sutkinji</w:t>
      </w:r>
      <w:r w:rsidR="006D639C">
        <w:t xml:space="preserve"> </w:t>
      </w:r>
      <w:r w:rsidR="00BD0385" w:rsidRPr="009B5817">
        <w:t>Ani Golub Gruić,</w:t>
      </w:r>
      <w:r w:rsidR="00E021FA">
        <w:t xml:space="preserve"> </w:t>
      </w:r>
      <w:r w:rsidRPr="009B5817">
        <w:t xml:space="preserve">u stečajnom postupku nad </w:t>
      </w:r>
      <w:r w:rsidR="001F6555" w:rsidRPr="009B5817">
        <w:t xml:space="preserve">stečajnim </w:t>
      </w:r>
      <w:r w:rsidR="005B7D5C" w:rsidRPr="009B5817">
        <w:t>dužnikom</w:t>
      </w:r>
      <w:r w:rsidR="006D639C">
        <w:t xml:space="preserve"> </w:t>
      </w:r>
      <w:r w:rsidR="00E021FA" w:rsidRPr="00E021FA">
        <w:rPr>
          <w:rFonts w:eastAsia="Calibri"/>
          <w:lang w:eastAsia="en-US"/>
        </w:rPr>
        <w:t>PRIVREDNIK p.u.t.z. u stečaju Split, Put Supavla 39, OIB: 83973385748</w:t>
      </w:r>
      <w:r w:rsidR="0018446E" w:rsidRPr="009B5817">
        <w:t>,</w:t>
      </w:r>
      <w:r w:rsidR="00BD0385" w:rsidRPr="009B5817">
        <w:t xml:space="preserve"> dana </w:t>
      </w:r>
      <w:r w:rsidR="00E021FA">
        <w:t>18. travnja 2016</w:t>
      </w:r>
      <w:r w:rsidR="00BD0385" w:rsidRPr="009B5817">
        <w:t xml:space="preserve">. </w:t>
      </w:r>
      <w:r w:rsidR="00E52D5A" w:rsidRPr="009B5817">
        <w:t>godine</w:t>
      </w:r>
    </w:p>
    <w:p w:rsidRDefault="00716CB0" w:rsidP="009052D1" w:rsidR="003D3A97" w:rsidRPr="009B5817">
      <w:pPr>
        <w:spacing w:after="320" w:before="320"/>
        <w:jc w:val="center"/>
      </w:pPr>
      <w:r>
        <w:t>r i j e š i</w:t>
      </w:r>
      <w:r w:rsidR="002A395D" w:rsidRPr="009B5817">
        <w:t xml:space="preserve"> o</w:t>
      </w:r>
      <w:r w:rsidR="003D3A97" w:rsidRPr="009B5817">
        <w:t xml:space="preserve">   j e </w:t>
      </w:r>
    </w:p>
    <w:p w:rsidRDefault="00811084" w:rsidP="009052D1" w:rsidR="00FB6DA2">
      <w:pPr>
        <w:spacing w:after="500"/>
        <w:ind w:firstLine="709"/>
        <w:jc w:val="both"/>
      </w:pPr>
      <w:r>
        <w:t>Prihvaća se zahtjev Agencije za osiguranje radničkih potraživanja u slučaju stečaja poslodavca sa sjedištem u Zagrebu, Frankopa</w:t>
      </w:r>
      <w:r w:rsidR="00710FA7">
        <w:t>nska 11, OIB: 04323472109</w:t>
      </w:r>
      <w:r w:rsidR="00A53C22">
        <w:t>, (dalje u tekstu: AORPS)</w:t>
      </w:r>
      <w:r w:rsidR="00710FA7">
        <w:t>, te se</w:t>
      </w:r>
      <w:r>
        <w:t xml:space="preserve"> i</w:t>
      </w:r>
      <w:r w:rsidR="00716CB0" w:rsidRPr="00716CB0">
        <w:t>spravlj</w:t>
      </w:r>
      <w:r w:rsidR="00710FA7">
        <w:t>a</w:t>
      </w:r>
      <w:r w:rsidR="00716CB0" w:rsidRPr="00716CB0">
        <w:t xml:space="preserve"> tablica</w:t>
      </w:r>
      <w:r w:rsidR="00710FA7">
        <w:t xml:space="preserve"> ispitanih tražbina, sastavljena </w:t>
      </w:r>
      <w:r w:rsidR="00E021FA">
        <w:t>23</w:t>
      </w:r>
      <w:r w:rsidR="00A53C22">
        <w:t>. prosinca</w:t>
      </w:r>
      <w:r w:rsidR="007F490E">
        <w:t xml:space="preserve"> 2015</w:t>
      </w:r>
      <w:r w:rsidR="00710FA7">
        <w:t xml:space="preserve"> godine, u odnosu na </w:t>
      </w:r>
      <w:r w:rsidR="000F2E16">
        <w:t>I. viši isplatni red</w:t>
      </w:r>
      <w:r w:rsidR="00710FA7">
        <w:t>, na način da sada glasi:</w:t>
      </w:r>
    </w:p>
    <w:tbl>
      <w:tblPr>
        <w:tblW w:type="pct" w:w="5334"/>
        <w:jc w:val="center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1549"/>
        <w:gridCol w:w="1336"/>
        <w:gridCol w:w="1370"/>
        <w:gridCol w:w="1395"/>
        <w:gridCol w:w="1083"/>
        <w:gridCol w:w="1176"/>
        <w:gridCol w:w="1481"/>
      </w:tblGrid>
      <w:tr w:rsidTr="009052D1" w:rsidR="009052D1" w:rsidRPr="00E021FA">
        <w:trPr>
          <w:trHeight w:val="737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bCs/>
                <w:color w:val="000000"/>
              </w:rPr>
            </w:pPr>
            <w:r w:rsidRPr="00E021FA">
              <w:rPr>
                <w:bCs/>
                <w:color w:val="000000"/>
              </w:rPr>
              <w:t>R. Br.</w:t>
            </w:r>
          </w:p>
        </w:tc>
        <w:tc>
          <w:tcPr>
            <w:tcW w:type="pct" w:w="782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bCs/>
                <w:color w:val="000000"/>
              </w:rPr>
            </w:pPr>
            <w:r w:rsidRPr="00E021FA">
              <w:rPr>
                <w:bCs/>
                <w:color w:val="000000"/>
              </w:rPr>
              <w:t>Vjerovnik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jc w:val="center"/>
              <w:rPr>
                <w:bCs/>
                <w:color w:val="000000"/>
              </w:rPr>
            </w:pPr>
            <w:r w:rsidRPr="00E021FA">
              <w:rPr>
                <w:bCs/>
                <w:color w:val="000000"/>
              </w:rPr>
              <w:t>Osnov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Iznos prijavljene tražbine u kn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Iznos utvrđene tražbine u kn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Iznos osporene tražbine u kn</w:t>
            </w:r>
          </w:p>
        </w:tc>
        <w:tc>
          <w:tcPr>
            <w:tcW w:type="pct" w:w="594"/>
            <w:vAlign w:val="center"/>
          </w:tcPr>
          <w:p w:rsidRDefault="0012799F" w:rsidP="0012799F" w:rsidR="0012799F" w:rsidRPr="00C9418F">
            <w:pPr>
              <w:jc w:val="center"/>
              <w:rPr>
                <w:color w:val="000000"/>
                <w:sz w:val="22"/>
                <w:szCs w:val="22"/>
              </w:rPr>
            </w:pPr>
            <w:r w:rsidRPr="00C9418F">
              <w:rPr>
                <w:color w:val="000000"/>
                <w:sz w:val="22"/>
                <w:szCs w:val="22"/>
              </w:rPr>
              <w:t>Isplatila AORPS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C9418F">
            <w:pPr>
              <w:jc w:val="center"/>
              <w:rPr>
                <w:color w:val="000000"/>
                <w:sz w:val="22"/>
                <w:szCs w:val="22"/>
              </w:rPr>
            </w:pPr>
            <w:r w:rsidRPr="00C9418F">
              <w:rPr>
                <w:color w:val="000000"/>
                <w:sz w:val="22"/>
                <w:szCs w:val="22"/>
              </w:rPr>
              <w:t>Utvrđena tražbina poslije</w:t>
            </w:r>
          </w:p>
          <w:p w:rsidRDefault="0012799F" w:rsidP="0012799F" w:rsidR="0012799F" w:rsidRPr="00C9418F">
            <w:pPr>
              <w:jc w:val="center"/>
              <w:rPr>
                <w:color w:val="000000"/>
                <w:sz w:val="22"/>
                <w:szCs w:val="22"/>
              </w:rPr>
            </w:pPr>
            <w:r w:rsidRPr="00C9418F">
              <w:rPr>
                <w:color w:val="000000"/>
                <w:sz w:val="22"/>
                <w:szCs w:val="22"/>
              </w:rPr>
              <w:t>isplate AORPS</w:t>
            </w:r>
          </w:p>
        </w:tc>
      </w:tr>
      <w:tr w:rsidTr="00993506" w:rsidR="009052D1" w:rsidRPr="00E021FA">
        <w:trPr>
          <w:trHeight w:val="2108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t>1.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Republika Hrvatska Ministarstvo financija OIB: 18683136487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ovršna isprava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947.969,35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947.969,35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jc w:val="center"/>
              <w:rPr>
                <w:color w:val="000000"/>
                <w:highlight w:val="yellow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947.969,35</w:t>
            </w:r>
          </w:p>
        </w:tc>
      </w:tr>
      <w:tr w:rsidTr="009052D1" w:rsidR="009052D1" w:rsidRPr="00E021FA">
        <w:trPr>
          <w:trHeight w:val="737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t>2.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Babić Ante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14769428366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 neispl. plaće razl. pravo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143.331,39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143.331,39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143.331,39</w:t>
            </w:r>
          </w:p>
        </w:tc>
      </w:tr>
      <w:tr w:rsidTr="00993506" w:rsidR="009052D1" w:rsidRPr="00E021FA">
        <w:trPr>
          <w:trHeight w:val="1404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t>3.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Bešker Dragica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99199539756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 neispl. plaće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443.515,16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443.515,16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29.011,81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414</w:t>
            </w:r>
            <w:r w:rsidRPr="00E021FA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>503,35</w:t>
            </w:r>
          </w:p>
        </w:tc>
      </w:tr>
      <w:tr w:rsidTr="00993506" w:rsidR="009052D1" w:rsidRPr="00E021FA">
        <w:trPr>
          <w:trHeight w:val="1260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lastRenderedPageBreak/>
              <w:t>4.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Cipirita Anita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51216052742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 neispl. plaće razl. pravo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332.991,68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332.991,68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332.991,68</w:t>
            </w:r>
          </w:p>
        </w:tc>
      </w:tr>
      <w:tr w:rsidTr="00993506" w:rsidR="009052D1" w:rsidRPr="00E021FA">
        <w:trPr>
          <w:trHeight w:val="1264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t>5.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Jurić Luka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97209200280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 neispl. plaće razl. pravo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325.802,63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325.802,63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>
            <w:pPr>
              <w:jc w:val="center"/>
            </w:pPr>
            <w:r w:rsidRPr="000163C1"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325.802,63</w:t>
            </w:r>
          </w:p>
        </w:tc>
      </w:tr>
      <w:tr w:rsidTr="00993506" w:rsidR="009052D1" w:rsidRPr="00E021FA">
        <w:trPr>
          <w:trHeight w:val="1254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t>6.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Katavić Iva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54975254014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 neispl. plaće razl. pravo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305.865,49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305.865,49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>
            <w:pPr>
              <w:jc w:val="center"/>
            </w:pPr>
            <w:r w:rsidRPr="000163C1"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305.865,49</w:t>
            </w:r>
          </w:p>
        </w:tc>
      </w:tr>
      <w:tr w:rsidTr="00993506" w:rsidR="009052D1" w:rsidRPr="00E021FA">
        <w:trPr>
          <w:trHeight w:val="1563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t>7.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Ines Kovačević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0297088881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 neispl. plaće razl. pravo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303.558,19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303.558,19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>
            <w:pPr>
              <w:jc w:val="center"/>
            </w:pPr>
            <w:r w:rsidRPr="000163C1"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303.558,19</w:t>
            </w:r>
          </w:p>
        </w:tc>
      </w:tr>
      <w:tr w:rsidTr="00993506" w:rsidR="009052D1" w:rsidRPr="00E021FA">
        <w:trPr>
          <w:trHeight w:val="1543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t>8.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Slavica Parčina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86990281640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 neispl. plaće razl. pravo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301.602,46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301.602,46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>
            <w:pPr>
              <w:jc w:val="center"/>
            </w:pPr>
            <w:r w:rsidRPr="000163C1"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301.602,46</w:t>
            </w:r>
          </w:p>
        </w:tc>
      </w:tr>
      <w:tr w:rsidTr="00993506" w:rsidR="009052D1" w:rsidRPr="00E021FA">
        <w:trPr>
          <w:trHeight w:val="1692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t>9.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Damir Stupalo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34240153551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 neispl. plaće razl. pravo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260.585,44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260.585,44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>
            <w:pPr>
              <w:jc w:val="center"/>
            </w:pPr>
            <w:r w:rsidRPr="000163C1"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260.585,44</w:t>
            </w:r>
          </w:p>
        </w:tc>
      </w:tr>
      <w:tr w:rsidTr="00993506" w:rsidR="009052D1" w:rsidRPr="00E021FA">
        <w:trPr>
          <w:trHeight w:val="1546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</w:pPr>
            <w:r w:rsidRPr="00E021FA">
              <w:t>10.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Željko Stupalo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23409639920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 neispl. plaće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458.479,76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458.479,76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>
            <w:pPr>
              <w:jc w:val="center"/>
            </w:pPr>
            <w:r w:rsidRPr="0006202B"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458.479,76</w:t>
            </w:r>
          </w:p>
        </w:tc>
      </w:tr>
      <w:tr w:rsidTr="00993506" w:rsidR="009052D1" w:rsidRPr="00E021FA">
        <w:trPr>
          <w:trHeight w:val="1838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</w:pPr>
            <w:r w:rsidRPr="00E021FA">
              <w:t>11.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Petar Tanta Tijardovićeva 20, Split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22924918026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obračuni neisplaćene plaće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692.881,67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692.881,67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>
            <w:pPr>
              <w:jc w:val="center"/>
            </w:pPr>
            <w:r w:rsidRPr="0006202B"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692.881,67</w:t>
            </w:r>
          </w:p>
        </w:tc>
      </w:tr>
      <w:tr w:rsidTr="009052D1" w:rsidR="009052D1" w:rsidRPr="00E021FA">
        <w:trPr>
          <w:trHeight w:val="737"/>
          <w:jc w:val="center"/>
        </w:trPr>
        <w:tc>
          <w:tcPr>
            <w:tcW w:type="pct" w:w="260"/>
            <w:shd w:fill="auto" w:color="auto" w:val="clear"/>
            <w:vAlign w:val="center"/>
            <w:hideMark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t>12.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Nera Tomić Dinka Šimunovića 13, Split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OIB: 13042003329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21FA">
              <w:rPr>
                <w:rFonts w:eastAsiaTheme="minorHAnsi"/>
                <w:color w:val="000000"/>
                <w:lang w:eastAsia="en-US"/>
              </w:rPr>
              <w:t>obračun neispl. plaće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221.772,29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221.772,29</w:t>
            </w:r>
          </w:p>
        </w:tc>
        <w:tc>
          <w:tcPr>
            <w:tcW w:type="pct" w:w="492"/>
            <w:vAlign w:val="center"/>
          </w:tcPr>
          <w:p w:rsidRDefault="0012799F" w:rsidP="0012799F" w:rsidR="0012799F" w:rsidRPr="00E021FA">
            <w:pPr>
              <w:spacing w:lineRule="auto" w:line="276" w:after="200"/>
              <w:jc w:val="center"/>
              <w:rPr>
                <w:rFonts w:cstheme="minorBidi" w:eastAsiaTheme="minorHAnsi" w:hAnsiTheme="minorHAnsi" w:asciiTheme="minorHAnsi"/>
                <w:lang w:eastAsia="en-US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12799F" w:rsidP="0012799F" w:rsidR="0012799F">
            <w:pPr>
              <w:jc w:val="center"/>
            </w:pPr>
            <w:r w:rsidRPr="0006202B"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pct" w:w="769"/>
            <w:vAlign w:val="center"/>
          </w:tcPr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221.772,29</w:t>
            </w:r>
          </w:p>
        </w:tc>
      </w:tr>
      <w:tr w:rsidTr="009052D1" w:rsidR="009052D1" w:rsidRPr="00E021FA">
        <w:trPr>
          <w:trHeight w:val="737"/>
          <w:jc w:val="center"/>
        </w:trPr>
        <w:tc>
          <w:tcPr>
            <w:tcW w:type="pct" w:w="260"/>
            <w:shd w:fill="auto" w:color="auto" w:val="clear"/>
            <w:vAlign w:val="center"/>
          </w:tcPr>
          <w:p w:rsidRDefault="0012799F" w:rsidP="0012799F" w:rsidR="0012799F" w:rsidRPr="00E021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13.</w:t>
            </w:r>
          </w:p>
        </w:tc>
        <w:tc>
          <w:tcPr>
            <w:tcW w:type="pct" w:w="782"/>
            <w:shd w:fill="auto" w:color="auto" w:val="clear"/>
            <w:vAlign w:val="center"/>
          </w:tcPr>
          <w:p w:rsidRDefault="0012799F" w:rsidP="0012799F" w:rsidR="0012799F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Agencija za osiguranje radničkih potraživanja u slučaju stečaja poslodavca</w:t>
            </w:r>
          </w:p>
          <w:p w:rsidRDefault="0012799F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OIB: </w:t>
            </w:r>
            <w:r w:rsidRPr="0012799F">
              <w:rPr>
                <w:rFonts w:eastAsiaTheme="minorHAnsi"/>
                <w:lang w:eastAsia="en-US"/>
              </w:rPr>
              <w:t>04323472109</w:t>
            </w:r>
          </w:p>
        </w:tc>
        <w:tc>
          <w:tcPr>
            <w:tcW w:type="pct" w:w="674"/>
            <w:shd w:fill="auto" w:color="auto" w:val="clear"/>
            <w:vAlign w:val="center"/>
          </w:tcPr>
          <w:p w:rsidRDefault="009052D1" w:rsidP="0012799F" w:rsidR="0012799F" w:rsidRPr="00E021FA">
            <w:pPr>
              <w:spacing w:lineRule="auto" w:line="276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/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067F89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/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067F89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/</w:t>
            </w:r>
          </w:p>
        </w:tc>
        <w:tc>
          <w:tcPr>
            <w:tcW w:type="pct" w:w="492"/>
            <w:vAlign w:val="center"/>
          </w:tcPr>
          <w:p w:rsidRDefault="00067F89" w:rsidP="0012799F" w:rsidR="0012799F" w:rsidRPr="00E021FA">
            <w:pPr>
              <w:spacing w:lineRule="auto" w:line="276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type="pct" w:w="594"/>
            <w:vAlign w:val="center"/>
          </w:tcPr>
          <w:p w:rsidRDefault="009052D1" w:rsidP="0012799F" w:rsidR="0012799F" w:rsidRPr="0006202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/</w:t>
            </w:r>
          </w:p>
        </w:tc>
        <w:tc>
          <w:tcPr>
            <w:tcW w:type="pct" w:w="769"/>
            <w:vAlign w:val="center"/>
          </w:tcPr>
          <w:p w:rsidRDefault="009052D1" w:rsidP="0012799F" w:rsidR="0012799F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9052D1">
              <w:rPr>
                <w:rFonts w:eastAsiaTheme="minorHAnsi"/>
                <w:lang w:eastAsia="en-US"/>
              </w:rPr>
              <w:t>29.011,81</w:t>
            </w:r>
          </w:p>
        </w:tc>
      </w:tr>
      <w:tr w:rsidTr="009052D1" w:rsidR="009052D1" w:rsidRPr="00E021FA">
        <w:trPr>
          <w:trHeight w:val="737"/>
          <w:jc w:val="center"/>
        </w:trPr>
        <w:tc>
          <w:tcPr>
            <w:tcW w:type="pct" w:w="1717"/>
            <w:gridSpan w:val="3"/>
            <w:shd w:fill="auto" w:color="auto" w:val="clear"/>
            <w:vAlign w:val="center"/>
          </w:tcPr>
          <w:p w:rsidRDefault="009052D1" w:rsidP="0012799F" w:rsidR="009052D1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E021FA">
              <w:rPr>
                <w:rFonts w:eastAsiaTheme="minorHAnsi"/>
                <w:lang w:eastAsia="en-US"/>
              </w:rPr>
              <w:t>UKUPNO:</w:t>
            </w:r>
          </w:p>
        </w:tc>
        <w:tc>
          <w:tcPr>
            <w:tcW w:type="pct" w:w="713"/>
            <w:shd w:fill="auto" w:color="auto" w:val="clear"/>
            <w:vAlign w:val="center"/>
          </w:tcPr>
          <w:p w:rsidRDefault="00067F89" w:rsidP="009052D1" w:rsidR="009052D1" w:rsidRPr="00E021FA">
            <w:pPr>
              <w:tabs>
                <w:tab w:pos="1428" w:val="left"/>
              </w:tabs>
              <w:spacing w:lineRule="auto" w:line="276"/>
              <w:ind w:right="-158" w:left="-132"/>
              <w:jc w:val="center"/>
              <w:rPr>
                <w:rFonts w:eastAsiaTheme="minorHAnsi"/>
                <w:lang w:eastAsia="en-US"/>
              </w:rPr>
            </w:pPr>
            <w:r w:rsidRPr="00067F89">
              <w:rPr>
                <w:rFonts w:eastAsiaTheme="minorHAnsi"/>
                <w:lang w:eastAsia="en-US"/>
              </w:rPr>
              <w:t>4.738.355,51</w:t>
            </w:r>
          </w:p>
        </w:tc>
        <w:tc>
          <w:tcPr>
            <w:tcW w:type="pct" w:w="715"/>
            <w:shd w:fill="auto" w:color="auto" w:val="clear"/>
            <w:vAlign w:val="center"/>
          </w:tcPr>
          <w:p w:rsidRDefault="00067F89" w:rsidP="00A60F2A" w:rsidR="009052D1" w:rsidRPr="00E021FA">
            <w:pPr>
              <w:tabs>
                <w:tab w:pos="1428" w:val="left"/>
              </w:tabs>
              <w:spacing w:lineRule="auto" w:line="276"/>
              <w:ind w:right="-158" w:left="-132"/>
              <w:jc w:val="center"/>
              <w:rPr>
                <w:rFonts w:eastAsiaTheme="minorHAnsi"/>
                <w:lang w:eastAsia="en-US"/>
              </w:rPr>
            </w:pPr>
            <w:r w:rsidRPr="00067F89">
              <w:rPr>
                <w:rFonts w:eastAsiaTheme="minorHAnsi"/>
                <w:lang w:eastAsia="en-US"/>
              </w:rPr>
              <w:t>4.738.355,51</w:t>
            </w:r>
          </w:p>
        </w:tc>
        <w:tc>
          <w:tcPr>
            <w:tcW w:type="pct" w:w="492"/>
            <w:vAlign w:val="center"/>
          </w:tcPr>
          <w:p w:rsidRDefault="009052D1" w:rsidP="0012799F" w:rsidR="009052D1" w:rsidRPr="00E021FA">
            <w:pPr>
              <w:jc w:val="center"/>
              <w:rPr>
                <w:color w:val="000000"/>
              </w:rPr>
            </w:pPr>
            <w:r w:rsidRPr="00E021FA">
              <w:rPr>
                <w:color w:val="000000"/>
              </w:rPr>
              <w:t>0,00</w:t>
            </w:r>
          </w:p>
        </w:tc>
        <w:tc>
          <w:tcPr>
            <w:tcW w:type="pct" w:w="594"/>
            <w:vAlign w:val="center"/>
          </w:tcPr>
          <w:p w:rsidRDefault="009052D1" w:rsidP="0012799F" w:rsidR="009052D1" w:rsidRPr="00E021FA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29.011,81</w:t>
            </w:r>
          </w:p>
        </w:tc>
        <w:tc>
          <w:tcPr>
            <w:tcW w:type="pct" w:w="769"/>
            <w:vAlign w:val="center"/>
          </w:tcPr>
          <w:p w:rsidRDefault="009052D1" w:rsidP="009052D1" w:rsidR="009052D1" w:rsidRPr="00E021FA">
            <w:pPr>
              <w:tabs>
                <w:tab w:pos="1207" w:val="left"/>
              </w:tabs>
              <w:spacing w:lineRule="auto" w:line="276"/>
              <w:ind w:firstLine="192" w:left="-192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4.738.355,51</w:t>
            </w:r>
          </w:p>
        </w:tc>
      </w:tr>
    </w:tbl>
    <w:p w:rsidRDefault="00CB2B18" w:rsidP="00896A74" w:rsidR="00CB2B18">
      <w:pPr>
        <w:spacing w:after="180"/>
        <w:ind w:firstLine="709"/>
        <w:jc w:val="both"/>
        <w:rPr>
          <w:b/>
        </w:rPr>
      </w:pPr>
    </w:p>
    <w:p w:rsidRDefault="00716CB0" w:rsidP="001F514B" w:rsidR="006A045D" w:rsidRPr="00716CB0">
      <w:pPr>
        <w:spacing w:after="80" w:before="200"/>
        <w:jc w:val="center"/>
      </w:pPr>
      <w:r w:rsidRPr="00716CB0">
        <w:t>Obrazloženje</w:t>
      </w:r>
    </w:p>
    <w:p w:rsidRDefault="00716CB0" w:rsidP="005109FD" w:rsidR="007F490E">
      <w:pPr>
        <w:spacing w:before="140"/>
        <w:ind w:firstLine="708"/>
        <w:jc w:val="both"/>
      </w:pPr>
      <w:r w:rsidRPr="00716CB0">
        <w:t xml:space="preserve">Dana </w:t>
      </w:r>
      <w:r w:rsidR="009052D1">
        <w:t>17. prosinca 2015</w:t>
      </w:r>
      <w:r w:rsidR="001B0F56">
        <w:t>.</w:t>
      </w:r>
      <w:r w:rsidRPr="00716CB0">
        <w:t xml:space="preserve"> godine održano je prvo ispitno ročište u stečajnom postupku nad dužnikom</w:t>
      </w:r>
      <w:r w:rsidR="00456907">
        <w:t xml:space="preserve"> </w:t>
      </w:r>
      <w:r w:rsidR="009052D1" w:rsidRPr="009052D1">
        <w:rPr>
          <w:rFonts w:eastAsia="Calibri"/>
          <w:lang w:eastAsia="en-US"/>
        </w:rPr>
        <w:t>PRIVREDNIK p.u.t.z. u stečaju Split, Put Supavla 39, OIB: 83973385748</w:t>
      </w:r>
      <w:r w:rsidRPr="00716CB0">
        <w:t>, na kojemu je</w:t>
      </w:r>
      <w:r w:rsidR="00906479">
        <w:t xml:space="preserve"> </w:t>
      </w:r>
      <w:r w:rsidRPr="00716CB0">
        <w:t>stečajni upravitelj dao izjašnjenje o prispjelim tražbinama, prema njihovim iznosima i isplatnim</w:t>
      </w:r>
      <w:r w:rsidR="00906479">
        <w:t xml:space="preserve"> </w:t>
      </w:r>
      <w:r w:rsidRPr="00716CB0">
        <w:t>redovima.</w:t>
      </w:r>
      <w:r w:rsidR="00906479">
        <w:t xml:space="preserve"> </w:t>
      </w:r>
    </w:p>
    <w:p w:rsidRDefault="009052D1" w:rsidP="009052D1" w:rsidR="009052D1" w:rsidRPr="00C85BB9">
      <w:pPr>
        <w:spacing w:before="200"/>
        <w:ind w:firstLine="709"/>
        <w:jc w:val="both"/>
      </w:pPr>
      <w:r>
        <w:t xml:space="preserve">Podneskom od 8. travnja 2016. godine </w:t>
      </w:r>
      <w:r w:rsidRPr="00C85BB9">
        <w:t>Agencija za osiguranje radničkih potraživanja u slučaju</w:t>
      </w:r>
      <w:r>
        <w:t xml:space="preserve"> </w:t>
      </w:r>
      <w:r w:rsidRPr="00C85BB9">
        <w:t>stečaja poslodavca (dalje: Agencija) izvijestila je ovaj sud da</w:t>
      </w:r>
      <w:r>
        <w:t xml:space="preserve"> je </w:t>
      </w:r>
      <w:r w:rsidRPr="00716CB0">
        <w:t>izvršila</w:t>
      </w:r>
      <w:r>
        <w:t xml:space="preserve"> </w:t>
      </w:r>
      <w:r w:rsidRPr="00716CB0">
        <w:t>uplate osiguranih ra</w:t>
      </w:r>
      <w:r>
        <w:t>dničkih potraživanja za stečajnog</w:t>
      </w:r>
      <w:r w:rsidRPr="00716CB0">
        <w:t xml:space="preserve"> vjerovnik</w:t>
      </w:r>
      <w:r>
        <w:t>a</w:t>
      </w:r>
      <w:r w:rsidRPr="00716CB0">
        <w:t xml:space="preserve"> predmetnog dužnika u iznosu od </w:t>
      </w:r>
      <w:r>
        <w:t>29.011,81</w:t>
      </w:r>
      <w:r w:rsidRPr="00716CB0">
        <w:t xml:space="preserve"> kn</w:t>
      </w:r>
      <w:r>
        <w:t xml:space="preserve"> i u tom pravcu dostavila specifikaciju potraživanja, potvrdu o zaprimljenoj uplati, kao i rješenje kojim se radnici Dragici Bešker utvrđuje pravo na isplatu potraživanja u iznosu od 29.011,81 kn</w:t>
      </w:r>
      <w:r w:rsidRPr="00C85BB9">
        <w:t>.</w:t>
      </w:r>
    </w:p>
    <w:p w:rsidRDefault="009052D1" w:rsidP="009052D1" w:rsidR="009052D1">
      <w:pPr>
        <w:spacing w:before="200"/>
        <w:ind w:firstLine="709"/>
        <w:jc w:val="both"/>
      </w:pPr>
      <w:r w:rsidRPr="00C85BB9">
        <w:t>Odredbom članka 21. Zakona o osiguranju potraživanja radnika u slučaju stečaja poslodavca („Narodne novine“ broj 86/08 i 80/13)</w:t>
      </w:r>
      <w:r>
        <w:t xml:space="preserve"> </w:t>
      </w:r>
      <w:r w:rsidRPr="00C85BB9">
        <w:t>propisano je da potraživanja koja na temelju tog Zakona isplati Agencija prelaze na Agenciju danom</w:t>
      </w:r>
      <w:r>
        <w:t xml:space="preserve"> uplate iz odredbe članka 19. stavka 4. ovoga Zakona. Stavkom 2. istoga članka propisano je da danom prijenosa potraživanja Agencija preuzima sva procesna prava stečajnog vjerovnika u odnosu na preuzeta potraživanja, a stavkom 3. da o prijenosu potraživanja i preuzimanju procesnih prava stečajnog vjerovnika Agencija obavještava nadležni stečajni sud, uz dokaz o ispunjenju dijela potraživanja. Stavkom 4. propisano je da  će temeljem obavijesti iz stavka 3. toga članka nadležni stečajni sud ispraviti tablicu ispitanih tražbina i primjerak tako ispravljenog rješenja o utvrđivanju tražbina dostaviti Agenciji.</w:t>
      </w:r>
    </w:p>
    <w:p w:rsidRDefault="009052D1" w:rsidP="009052D1" w:rsidR="009052D1" w:rsidRPr="00A9790B">
      <w:pPr>
        <w:spacing w:before="200"/>
        <w:ind w:firstLine="708"/>
        <w:jc w:val="both"/>
      </w:pPr>
      <w:r>
        <w:t xml:space="preserve">Zahtjev Agencije </w:t>
      </w:r>
      <w:r w:rsidRPr="00426124">
        <w:t xml:space="preserve">za ispravak tablice iz rješenja ovoga suda poslovni broj </w:t>
      </w:r>
      <w:r>
        <w:t>St-72/2014</w:t>
      </w:r>
      <w:r w:rsidRPr="00426124">
        <w:t xml:space="preserve"> od </w:t>
      </w:r>
      <w:r>
        <w:t>23. prosinca 2015</w:t>
      </w:r>
      <w:r w:rsidRPr="00426124">
        <w:t xml:space="preserve">. godine </w:t>
      </w:r>
      <w:r>
        <w:t>u cijelosti je osnovan i to za iznos od 29.011,81</w:t>
      </w:r>
      <w:r w:rsidRPr="00426124">
        <w:t xml:space="preserve"> kn.</w:t>
      </w:r>
      <w:r>
        <w:t xml:space="preserve"> </w:t>
      </w:r>
    </w:p>
    <w:p w:rsidRDefault="009052D1" w:rsidP="009052D1" w:rsidR="009052D1">
      <w:pPr>
        <w:spacing w:before="200"/>
        <w:ind w:firstLine="708"/>
        <w:jc w:val="both"/>
      </w:pPr>
      <w:r>
        <w:t>Slijedom navedenog</w:t>
      </w:r>
      <w:r w:rsidRPr="003F1935">
        <w:t>, a sukladno odredbi članka 21. Zakona o osiguranju potraživanja radnika u slučaju stečaja poslodavca</w:t>
      </w:r>
      <w:r>
        <w:t>,</w:t>
      </w:r>
      <w:r w:rsidRPr="003F1935">
        <w:t xml:space="preserve"> odlučeno je kao u izreci ovog rješenja</w:t>
      </w:r>
      <w:r>
        <w:t>.</w:t>
      </w:r>
    </w:p>
    <w:p w:rsidRDefault="00705392" w:rsidP="00993506" w:rsidR="00A9790B">
      <w:pPr>
        <w:spacing w:before="300"/>
        <w:jc w:val="center"/>
      </w:pPr>
      <w:r>
        <w:t xml:space="preserve">U Splitu, </w:t>
      </w:r>
      <w:r w:rsidR="009052D1">
        <w:t>18. travnja 2016</w:t>
      </w:r>
      <w:r w:rsidR="00A9790B">
        <w:t>. godine</w:t>
      </w:r>
    </w:p>
    <w:p w:rsidRDefault="00705392" w:rsidP="00993506" w:rsidR="00705392">
      <w:pPr>
        <w:spacing w:before="300"/>
        <w:ind w:left="6372"/>
        <w:jc w:val="center"/>
      </w:pPr>
      <w:r>
        <w:t>SUTKINJA</w:t>
      </w:r>
    </w:p>
    <w:p w:rsidRDefault="00705392" w:rsidP="00993506" w:rsidR="00993506">
      <w:pPr>
        <w:ind w:left="6372"/>
        <w:jc w:val="center"/>
      </w:pPr>
      <w:r>
        <w:t>ANA GOLUB GRUIĆ</w:t>
      </w:r>
    </w:p>
    <w:p w:rsidRDefault="00067F89" w:rsidP="00993506" w:rsidR="00067F89">
      <w:pPr>
        <w:ind w:left="6372"/>
        <w:jc w:val="center"/>
      </w:pPr>
    </w:p>
    <w:p w:rsidRDefault="00067F89" w:rsidP="00067F89" w:rsidR="00067F89"/>
    <w:p w:rsidRDefault="00716CB0" w:rsidP="00067F89" w:rsidR="00705392">
      <w:r w:rsidRPr="00716CB0">
        <w:lastRenderedPageBreak/>
        <w:t>POUKA O PRAVNOM LIJEKU:</w:t>
      </w:r>
    </w:p>
    <w:p w:rsidRDefault="00705DFE" w:rsidP="00716CB0" w:rsidR="00705392">
      <w:pPr>
        <w:jc w:val="both"/>
      </w:pPr>
      <w:r w:rsidRPr="00705DFE"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5E3370" w:rsidP="001F514B" w:rsidR="00716CB0">
      <w:pPr>
        <w:spacing w:before="60"/>
        <w:jc w:val="both"/>
      </w:pPr>
      <w:r>
        <w:t>DNA:</w:t>
      </w:r>
    </w:p>
    <w:p w:rsidRDefault="005E3370" w:rsidP="005E3370" w:rsidR="005E3370">
      <w:pPr>
        <w:pStyle w:val="Odlomakpopisa"/>
        <w:numPr>
          <w:ilvl w:val="0"/>
          <w:numId w:val="11"/>
        </w:numPr>
        <w:jc w:val="both"/>
      </w:pPr>
      <w:r>
        <w:t>stečajnom upravitelju</w:t>
      </w:r>
    </w:p>
    <w:p w:rsidRDefault="003E5D2D" w:rsidP="005E3370" w:rsidR="003E5D2D">
      <w:pPr>
        <w:pStyle w:val="Odlomakpopisa"/>
        <w:numPr>
          <w:ilvl w:val="0"/>
          <w:numId w:val="11"/>
        </w:numPr>
        <w:jc w:val="both"/>
      </w:pPr>
      <w:r>
        <w:t>vjerovn</w:t>
      </w:r>
      <w:r w:rsidR="00993506">
        <w:t>ici u odnosu na koju</w:t>
      </w:r>
      <w:r w:rsidR="00F91D50">
        <w:t xml:space="preserve"> je ispravljena tablica</w:t>
      </w:r>
    </w:p>
    <w:p w:rsidRDefault="005E3370" w:rsidP="00A541EC" w:rsidR="005E3370">
      <w:pPr>
        <w:pStyle w:val="Odlomakpopisa"/>
        <w:numPr>
          <w:ilvl w:val="0"/>
          <w:numId w:val="11"/>
        </w:numPr>
        <w:jc w:val="both"/>
      </w:pPr>
      <w:r>
        <w:t>A</w:t>
      </w:r>
      <w:r w:rsidR="00A541EC">
        <w:t>gencij</w:t>
      </w:r>
      <w:r w:rsidR="00DE06D2">
        <w:t>i</w:t>
      </w:r>
      <w:r w:rsidR="00A541EC">
        <w:t xml:space="preserve"> </w:t>
      </w:r>
      <w:r w:rsidR="00A541EC" w:rsidRPr="00A541EC">
        <w:t>za osiguranje radničkih potraživanja u slučaju stečaja poslodavca</w:t>
      </w:r>
    </w:p>
    <w:p w:rsidRDefault="00233E49" w:rsidP="005E3370" w:rsidR="00845BBA">
      <w:pPr>
        <w:pStyle w:val="Odlomakpopisa"/>
        <w:numPr>
          <w:ilvl w:val="0"/>
          <w:numId w:val="11"/>
        </w:numPr>
        <w:jc w:val="both"/>
      </w:pPr>
      <w:r>
        <w:t xml:space="preserve">mrežna stranica </w:t>
      </w:r>
      <w:r w:rsidR="00A9790B">
        <w:t>e-</w:t>
      </w:r>
      <w:r>
        <w:t>O</w:t>
      </w:r>
      <w:r w:rsidR="00845BBA">
        <w:t xml:space="preserve">glasna ploča </w:t>
      </w:r>
      <w:r>
        <w:t>sudova</w:t>
      </w:r>
    </w:p>
    <w:p w:rsidRDefault="005E3370" w:rsidP="00E52D5A" w:rsidR="00EF7DFE">
      <w:pPr>
        <w:pStyle w:val="Odlomakpopisa"/>
        <w:numPr>
          <w:ilvl w:val="0"/>
          <w:numId w:val="11"/>
        </w:numPr>
        <w:jc w:val="both"/>
      </w:pPr>
      <w:r>
        <w:t>u spis</w:t>
      </w:r>
    </w:p>
    <w:sectPr w:rsidSect="00943549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FA7" w:rsidR="00710FA7">
      <w:r>
        <w:separator/>
      </w:r>
    </w:p>
  </w:endnote>
  <w:endnote w:id="0" w:type="continuationSeparator">
    <w:p w:rsidRDefault="00710FA7" w:rsidR="00710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FA7" w:rsidR="00710FA7">
      <w:r>
        <w:separator/>
      </w:r>
    </w:p>
  </w:footnote>
  <w:footnote w:id="0" w:type="continuationSeparator">
    <w:p w:rsidRDefault="00710FA7" w:rsidR="00710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A7" w:rsidP="005B7D5C" w:rsidR="00710F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FA7" w:rsidR="0071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A7" w:rsidP="007A49C6" w:rsidR="00710F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4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0FA7" w:rsidP="00F94CEA" w:rsidR="00710FA7">
    <w:pPr>
      <w:pStyle w:val="Zaglavlje"/>
      <w:jc w:val="right"/>
    </w:pPr>
    <w:r>
      <w:tab/>
    </w:r>
    <w:r w:rsidRPr="00BD0385">
      <w:t>11.</w:t>
    </w:r>
    <w:r w:rsidR="00247DEE">
      <w:t xml:space="preserve"> St-72</w:t>
    </w:r>
    <w:r w:rsidRPr="00BD0385">
      <w:t>/201</w:t>
    </w:r>
    <w:r w:rsidR="000F2E16">
      <w:t>4</w:t>
    </w:r>
  </w:p>
  <w:p w:rsidRDefault="00710FA7" w:rsidR="00710FA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E16" w:rsidP="00BD0385" w:rsidR="00710FA7">
    <w:pPr>
      <w:pStyle w:val="Zaglavlje"/>
      <w:jc w:val="right"/>
    </w:pPr>
    <w:r>
      <w:t>1</w:t>
    </w:r>
    <w:r w:rsidR="00E021FA">
      <w:t>1. St-72</w:t>
    </w:r>
    <w: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3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3A8B"/>
    <w:rsid w:val="00037558"/>
    <w:rsid w:val="00053AEF"/>
    <w:rsid w:val="0006069A"/>
    <w:rsid w:val="00067F89"/>
    <w:rsid w:val="00083FA3"/>
    <w:rsid w:val="00093BAC"/>
    <w:rsid w:val="000F2E16"/>
    <w:rsid w:val="000F7797"/>
    <w:rsid w:val="0012799F"/>
    <w:rsid w:val="00141B2B"/>
    <w:rsid w:val="00145D11"/>
    <w:rsid w:val="001467DF"/>
    <w:rsid w:val="00154C58"/>
    <w:rsid w:val="0016307D"/>
    <w:rsid w:val="00173061"/>
    <w:rsid w:val="00175AC9"/>
    <w:rsid w:val="0018446E"/>
    <w:rsid w:val="001B0F56"/>
    <w:rsid w:val="001B6D9B"/>
    <w:rsid w:val="001C3BAE"/>
    <w:rsid w:val="001E4B12"/>
    <w:rsid w:val="001F2DBC"/>
    <w:rsid w:val="001F514B"/>
    <w:rsid w:val="001F6555"/>
    <w:rsid w:val="00200B12"/>
    <w:rsid w:val="00214308"/>
    <w:rsid w:val="00233E49"/>
    <w:rsid w:val="00243E58"/>
    <w:rsid w:val="00247DEE"/>
    <w:rsid w:val="0027321F"/>
    <w:rsid w:val="00277099"/>
    <w:rsid w:val="00292B0C"/>
    <w:rsid w:val="002A395D"/>
    <w:rsid w:val="002B41C5"/>
    <w:rsid w:val="002C4EDB"/>
    <w:rsid w:val="002D3F73"/>
    <w:rsid w:val="002D4BD9"/>
    <w:rsid w:val="002E17B6"/>
    <w:rsid w:val="002F2F6F"/>
    <w:rsid w:val="00301643"/>
    <w:rsid w:val="00321482"/>
    <w:rsid w:val="00325B7A"/>
    <w:rsid w:val="00326A97"/>
    <w:rsid w:val="00366AE0"/>
    <w:rsid w:val="00384E91"/>
    <w:rsid w:val="003B26A3"/>
    <w:rsid w:val="003B382C"/>
    <w:rsid w:val="003C126E"/>
    <w:rsid w:val="003C2B5A"/>
    <w:rsid w:val="003D3A97"/>
    <w:rsid w:val="003E4F45"/>
    <w:rsid w:val="003E5D2D"/>
    <w:rsid w:val="003F1935"/>
    <w:rsid w:val="003F2C11"/>
    <w:rsid w:val="003F79EC"/>
    <w:rsid w:val="00414677"/>
    <w:rsid w:val="00426124"/>
    <w:rsid w:val="00441386"/>
    <w:rsid w:val="00446890"/>
    <w:rsid w:val="004537BD"/>
    <w:rsid w:val="00456907"/>
    <w:rsid w:val="004615D4"/>
    <w:rsid w:val="00461873"/>
    <w:rsid w:val="004912EA"/>
    <w:rsid w:val="004927EE"/>
    <w:rsid w:val="004A6B8F"/>
    <w:rsid w:val="004A7CB0"/>
    <w:rsid w:val="004C15F6"/>
    <w:rsid w:val="004C526D"/>
    <w:rsid w:val="004E15AE"/>
    <w:rsid w:val="004E2DDB"/>
    <w:rsid w:val="004E386C"/>
    <w:rsid w:val="004E73FE"/>
    <w:rsid w:val="00506206"/>
    <w:rsid w:val="00506AE0"/>
    <w:rsid w:val="005109FD"/>
    <w:rsid w:val="005216D3"/>
    <w:rsid w:val="00524606"/>
    <w:rsid w:val="0053192B"/>
    <w:rsid w:val="00543AD4"/>
    <w:rsid w:val="0054739B"/>
    <w:rsid w:val="00551E28"/>
    <w:rsid w:val="00551F2A"/>
    <w:rsid w:val="005557CB"/>
    <w:rsid w:val="0057303D"/>
    <w:rsid w:val="00585E80"/>
    <w:rsid w:val="005A5482"/>
    <w:rsid w:val="005A6C05"/>
    <w:rsid w:val="005B0887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616"/>
    <w:rsid w:val="0064573B"/>
    <w:rsid w:val="00647FC9"/>
    <w:rsid w:val="00650F66"/>
    <w:rsid w:val="00661560"/>
    <w:rsid w:val="006645D9"/>
    <w:rsid w:val="00667786"/>
    <w:rsid w:val="006716F6"/>
    <w:rsid w:val="006A045D"/>
    <w:rsid w:val="006B66EE"/>
    <w:rsid w:val="006B7778"/>
    <w:rsid w:val="006C2544"/>
    <w:rsid w:val="006C3115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6EFC"/>
    <w:rsid w:val="00740C30"/>
    <w:rsid w:val="007473F6"/>
    <w:rsid w:val="00762530"/>
    <w:rsid w:val="007675E1"/>
    <w:rsid w:val="007777EF"/>
    <w:rsid w:val="00782224"/>
    <w:rsid w:val="00786860"/>
    <w:rsid w:val="007A1C17"/>
    <w:rsid w:val="007A2049"/>
    <w:rsid w:val="007A49C6"/>
    <w:rsid w:val="007F490E"/>
    <w:rsid w:val="00802065"/>
    <w:rsid w:val="0080601A"/>
    <w:rsid w:val="00811084"/>
    <w:rsid w:val="00812DDE"/>
    <w:rsid w:val="008145A6"/>
    <w:rsid w:val="00815ED0"/>
    <w:rsid w:val="0084440B"/>
    <w:rsid w:val="00845BBA"/>
    <w:rsid w:val="00845DEA"/>
    <w:rsid w:val="008471B1"/>
    <w:rsid w:val="00847858"/>
    <w:rsid w:val="008573E7"/>
    <w:rsid w:val="00896A74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52D1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93506"/>
    <w:rsid w:val="009B2FB9"/>
    <w:rsid w:val="009B5817"/>
    <w:rsid w:val="009C390C"/>
    <w:rsid w:val="009C4EB0"/>
    <w:rsid w:val="009E0111"/>
    <w:rsid w:val="009E0CCA"/>
    <w:rsid w:val="009E4553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3C22"/>
    <w:rsid w:val="00A541EC"/>
    <w:rsid w:val="00A74A10"/>
    <w:rsid w:val="00A8543C"/>
    <w:rsid w:val="00A977D4"/>
    <w:rsid w:val="00A9790B"/>
    <w:rsid w:val="00AA33FE"/>
    <w:rsid w:val="00AB2DF6"/>
    <w:rsid w:val="00AD542B"/>
    <w:rsid w:val="00AE4459"/>
    <w:rsid w:val="00AF5F22"/>
    <w:rsid w:val="00B0602E"/>
    <w:rsid w:val="00B17858"/>
    <w:rsid w:val="00B251E1"/>
    <w:rsid w:val="00B95FB0"/>
    <w:rsid w:val="00B9709E"/>
    <w:rsid w:val="00BB04DD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61C3A"/>
    <w:rsid w:val="00C628D7"/>
    <w:rsid w:val="00C70A81"/>
    <w:rsid w:val="00C711A8"/>
    <w:rsid w:val="00C7238A"/>
    <w:rsid w:val="00C7791D"/>
    <w:rsid w:val="00C85BB9"/>
    <w:rsid w:val="00C87BD4"/>
    <w:rsid w:val="00C9418F"/>
    <w:rsid w:val="00CA3B04"/>
    <w:rsid w:val="00CA48BB"/>
    <w:rsid w:val="00CB2B18"/>
    <w:rsid w:val="00CB6988"/>
    <w:rsid w:val="00CC59AB"/>
    <w:rsid w:val="00CD39DA"/>
    <w:rsid w:val="00CF6B1C"/>
    <w:rsid w:val="00D07565"/>
    <w:rsid w:val="00D16C9A"/>
    <w:rsid w:val="00D43240"/>
    <w:rsid w:val="00D67C43"/>
    <w:rsid w:val="00D70E10"/>
    <w:rsid w:val="00D92CF0"/>
    <w:rsid w:val="00DA2BC7"/>
    <w:rsid w:val="00DA4BD2"/>
    <w:rsid w:val="00DB2798"/>
    <w:rsid w:val="00DC3791"/>
    <w:rsid w:val="00DD493C"/>
    <w:rsid w:val="00DE06D2"/>
    <w:rsid w:val="00DE09EC"/>
    <w:rsid w:val="00DE200B"/>
    <w:rsid w:val="00DE302C"/>
    <w:rsid w:val="00DF4B7F"/>
    <w:rsid w:val="00DF7A33"/>
    <w:rsid w:val="00E021FA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uiPriority w:val="59"/>
    <w:rsid w:val="007675E1"/>
    <w:rPr>
      <w:rFonts w:cstheme="minorBidi" w:eastAsiaTheme="minorHAnsi" w:hAnsiTheme="minorHAnsi" w:asciiTheme="minorHAns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43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2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2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2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2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uiPriority w:val="59"/>
    <w:rsid w:val="007675E1"/>
    <w:rPr>
      <w:rFonts w:asciiTheme="minorHAnsi" w:cstheme="minorBidi" w:eastAsiaTheme="minorHAnsi" w:hAnsiTheme="minorHAns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43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2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2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2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2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9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0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75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St-72/2014-74</izvorni_sadrzaj>
    <derivirana_varijabla naziv="DomainObject.Oznaka_1">St-72/2014-74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PRIVREDNIK, proizvođačko-uslužna i trgovačka zadruga</izvorni_sadrzaj>
    <derivirana_varijabla naziv="DomainObject.Predmet.ProtustrankaFormated_1">  PRIVREDNIK, proizvođačko-uslužna i trgovačka zadruga</derivirana_varijabla>
  </DomainObject.Predmet.ProtustrankaFormated>
  <DomainObject.Predmet.ProtustrankaFormatedOIB>
    <izvorni_sadrzaj>  PRIVREDNIK, proizvođačko-uslužna i trgovačka zadruga, OIB 83973385748</izvorni_sadrzaj>
    <derivirana_varijabla naziv="DomainObject.Predmet.ProtustrankaFormatedOIB_1">  PRIVREDNIK, proizvođačko-uslužna i trgovačka zadruga, OIB 83973385748</derivirana_varijabla>
  </DomainObject.Predmet.ProtustrankaFormatedOIB>
  <DomainObject.Predmet.ProtustrankaFormatedWithAdress>
    <izvorni_sadrzaj> PRIVREDNIK, proizvođačko-uslužna i trgovačka zadruga, Put Supavla 39, 21000 Split</izvorni_sadrzaj>
    <derivirana_varijabla naziv="DomainObject.Predmet.ProtustrankaFormatedWithAdress_1"> PRIVREDNIK, proizvođačko-uslužna i trgovačka zadruga, Put Supavla 39, 21000 Split</derivirana_varijabla>
  </DomainObject.Predmet.ProtustrankaFormatedWithAdress>
  <DomainObject.Predmet.ProtustrankaFormatedWithAdressOIB>
    <izvorni_sadrzaj> PRIVREDNIK, proizvođačko-uslužna i trgovačka zadruga, OIB 83973385748, Put Supavla 39, 21000 Split</izvorni_sadrzaj>
    <derivirana_varijabla naziv="DomainObject.Predmet.ProtustrankaFormatedWithAdressOIB_1"> PRIVREDNIK, proizvođačko-uslužna i trgovačka zadruga, OIB 83973385748, Put Supavla 39, 21000 Split</derivirana_varijabla>
  </DomainObject.Predmet.ProtustrankaFormatedWithAdressOIB>
  <DomainObject.Predmet.ProtustrankaWithAdress>
    <izvorni_sadrzaj>PRIVREDNIK, proizvođačko-uslužna i trgovačka zadruga Put Supavla 39, 21000 Split</izvorni_sadrzaj>
    <derivirana_varijabla naziv="DomainObject.Predmet.ProtustrankaWithAdress_1">PRIVREDNIK, proizvođačko-uslužna i trgovačka zadruga Put Supavla 39, 21000 Split</derivirana_varijabla>
  </DomainObject.Predmet.ProtustrankaWithAdress>
  <DomainObject.Predmet.ProtustrankaWithAdressOIB>
    <izvorni_sadrzaj>PRIVREDNIK, proizvođačko-uslužna i trgovačka zadruga, OIB 83973385748, Put Supavla 39, 21000 Split</izvorni_sadrzaj>
    <derivirana_varijabla naziv="DomainObject.Predmet.ProtustrankaWithAdressOIB_1">PRIVREDNIK, proizvođačko-uslužna i trgovačka zadruga, OIB 83973385748, Put Supavla 39, 21000 Split</derivirana_varijabla>
  </DomainObject.Predmet.ProtustrankaWithAdressOIB>
  <DomainObject.Predmet.ProtustrankaNazivFormated>
    <izvorni_sadrzaj>PRIVREDNIK, proizvođačko-uslužna i trgovačka zadruga</izvorni_sadrzaj>
    <derivirana_varijabla naziv="DomainObject.Predmet.ProtustrankaNazivFormated_1">PRIVREDNIK, proizvođačko-uslužna i trgovačka zadruga</derivirana_varijabla>
  </DomainObject.Predmet.ProtustrankaNazivFormated>
  <DomainObject.Predmet.ProtustrankaNazivFormatedOIB>
    <izvorni_sadrzaj>PRIVREDNIK, proizvođačko-uslužna i trgovačka zadruga, OIB 83973385748</izvorni_sadrzaj>
    <derivirana_varijabla naziv="DomainObject.Predmet.ProtustrankaNazivFormatedOIB_1">PRIVREDNIK, proizvođačko-uslužna i trgovačka zadruga, OIB 83973385748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PARČINA zastupanog po punomoćniku Željko Ćapin; LUKA JURIĆ zastupanog po punomoćniku Željko Ćapin; INES KOVAČEVIĆ zastupanog po punomoćniku Željko Ćapin</izvorni_sadrzaj>
    <derivirana_varijabla naziv="DomainObject.Predmet.StrankaFormated_1">  SLAVICA PARČINA zastupanog po punomoćniku Željko Ćapin; LUKA JURIĆ zastupanog po punomoćniku Željko Ćapin; INES KOVAČEVIĆ zastupanog po punomoćniku Željko Ćapin</derivirana_varijabla>
  </DomainObject.Predmet.StrankaFormated>
  <DomainObject.Predmet.StrankaFormatedOIB>
    <izvorni_sadrzaj>  SLAVICA PARČINA, OIB 86990281640 zastupanog po punomoćniku Željko Ćapin; LUKA JURIĆ, OIB 97209200280 zastupanog po punomoćniku Željko Ćapin; INES KOVAČEVIĆ, OIB 02970088881 zastupanog po punomoćniku Željko Ćapin</izvorni_sadrzaj>
    <derivirana_varijabla naziv="DomainObject.Predmet.StrankaFormatedOIB_1">  SLAVICA PARČINA, OIB 86990281640 zastupanog po punomoćniku Željko Ćapin; LUKA JURIĆ, OIB 97209200280 zastupanog po punomoćniku Željko Ćapin; INES KOVAČEVIĆ, OIB 02970088881 zastupanog po punomoćniku Željko Ćapin</derivirana_varijabla>
  </DomainObject.Predmet.StrankaFormatedOIB>
  <DomainObject.Predmet.StrankaFormatedWithAdress>
    <izvorni_sadrzaj> SLAVICA PARČINA, Hercegovačka 30, 21000 Split zastupanog po punomoćniku Željko Ćapin; LUKA JURIĆ, Neorić Sutina Kačari 22, 21203 Neorić zastupanog po punomoćniku Željko Ćapin; INES KOVAČEVIĆ, Doverska 17, 21000 Split zastupanog po punomoćniku Željko Ćapin</izvorni_sadrzaj>
    <derivirana_varijabla naziv="DomainObject.Predmet.StrankaFormatedWithAdress_1"> SLAVICA PARČINA, Hercegovačka 30, 21000 Split zastupanog po punomoćniku Željko Ćapin; LUKA JURIĆ, Neorić Sutina Kačari 22, 21203 Neorić zastupanog po punomoćniku Željko Ćapin; INES KOVAČEVIĆ, Doverska 17, 21000 Split zastupanog po punomoćniku Željko Ćapin</derivirana_varijabla>
  </DomainObject.Predmet.StrankaFormatedWithAdress>
  <DomainObject.Predmet.StrankaFormatedWithAdressOIB>
    <izvorni_sadrzaj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izvorni_sadrzaj>
    <derivirana_varijabla naziv="DomainObject.Predmet.StrankaFormatedWithAdressOIB_1"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derivirana_varijabla>
  </DomainObject.Predmet.StrankaFormatedWithAdressOIB>
  <DomainObject.Predmet.StrankaWithAdress>
    <izvorni_sadrzaj>SLAVICA PARČINA Hercegovačka 30,21000 Split,LUKA JURIĆ Neorić Sutina Kačari 22,21203 Neorić,INES KOVAČEVIĆ Doverska 17,21000 Split</izvorni_sadrzaj>
    <derivirana_varijabla naziv="DomainObject.Predmet.StrankaWithAdress_1">SLAVICA PARČINA Hercegovačka 30,21000 Split,LUKA JURIĆ Neorić Sutina Kačari 22,21203 Neorić,INES KOVAČEVIĆ Doverska 17,21000 Split</derivirana_varijabla>
  </DomainObject.Predmet.StrankaWithAdress>
  <DomainObject.Predmet.StrankaWithAdressOIB>
    <izvorni_sadrzaj>SLAVICA PARČINA, OIB 86990281640, Hercegovačka 30,21000 Split,LUKA JURIĆ, OIB 97209200280, Neorić Sutina Kačari 22,21203 Neorić,INES KOVAČEVIĆ, OIB 02970088881, Doverska 17,21000 Split</izvorni_sadrzaj>
    <derivirana_varijabla naziv="DomainObject.Predmet.StrankaWithAdressOIB_1">SLAVICA PARČINA, OIB 86990281640, Hercegovačka 30,21000 Split,LUKA JURIĆ, OIB 97209200280, Neorić Sutina Kačari 22,21203 Neorić,INES KOVAČEVIĆ, OIB 02970088881, Doverska 17,21000 Split</derivirana_varijabla>
  </DomainObject.Predmet.StrankaWithAdressOIB>
  <DomainObject.Predmet.StrankaNazivFormated>
    <izvorni_sadrzaj>SLAVICA PARČINA,LUKA JURIĆ,INES KOVAČEVIĆ</izvorni_sadrzaj>
    <derivirana_varijabla naziv="DomainObject.Predmet.StrankaNazivFormated_1">SLAVICA PARČINA,LUKA JURIĆ,INES KOVAČEVIĆ</derivirana_varijabla>
  </DomainObject.Predmet.StrankaNazivFormated>
  <DomainObject.Predmet.StrankaNazivFormatedOIB>
    <izvorni_sadrzaj>SLAVICA PARČINA, OIB 86990281640,LUKA JURIĆ, OIB 97209200280,INES KOVAČEVIĆ, OIB 02970088881</izvorni_sadrzaj>
    <derivirana_varijabla naziv="DomainObject.Predmet.StrankaNazivFormatedOIB_1">SLAVICA PARČINA, OIB 86990281640,LUKA JURIĆ, OIB 97209200280,INES KOVAČEVIĆ, OIB 02970088881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SLAVICA PARČINA zastupanog po punomoćniku Željko Ćapin</item>
      <item>LUKA JURIĆ zastupanog po punomoćniku Željko Ćapin</item>
      <item>INES KOVAČEVIĆ zastupanog po punomoćniku Željko Ćapin</item>
    </izvorni_sadrzaj>
    <derivirana_varijabla naziv="DomainObject.Predmet.StrankaListFormated_1">
      <item>SLAVICA PARČINA zastupanog po punomoćniku Željko Ćapin</item>
      <item>LUKA JURIĆ zastupanog po punomoćniku Željko Ćapin</item>
      <item>INES KOVAČEVIĆ zastupanog po punomoćniku Željko Ćapin</item>
    </derivirana_varijabla>
  </DomainObject.Predmet.StrankaListFormated>
  <DomainObject.Predmet.StrankaListFormatedOIB>
    <izvorni_sadrzaj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izvorni_sadrzaj>
    <derivirana_varijabla naziv="DomainObject.Predmet.StrankaListFormatedOIB_1"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derivirana_varijabla>
  </DomainObject.Predmet.StrankaListFormatedOIB>
  <DomainObject.Predmet.StrankaListFormatedWithAdress>
    <izvorni_sadrzaj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izvorni_sadrzaj>
    <derivirana_varijabla naziv="DomainObject.Predmet.StrankaListFormatedWithAdress_1"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derivirana_varijabla>
  </DomainObject.Predmet.StrankaListFormatedWithAdress>
  <DomainObject.Predmet.StrankaListFormatedWithAdressOIB>
    <izvorni_sadrzaj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izvorni_sadrzaj>
    <derivirana_varijabla naziv="DomainObject.Predmet.StrankaListFormatedWithAdressOIB_1"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derivirana_varijabla>
  </DomainObject.Predmet.StrankaListFormatedWithAdressOIB>
  <DomainObject.Predmet.StrankaListNazivFormated>
    <izvorni_sadrzaj>
      <item>SLAVICA PARČINA</item>
      <item>LUKA JURIĆ</item>
      <item>INES KOVAČEVIĆ</item>
    </izvorni_sadrzaj>
    <derivirana_varijabla naziv="DomainObject.Predmet.StrankaListNazivFormated_1">
      <item>SLAVICA PARČINA</item>
      <item>LUKA JURIĆ</item>
      <item>INES KOVAČEVIĆ</item>
    </derivirana_varijabla>
  </DomainObject.Predmet.StrankaListNazivFormated>
  <DomainObject.Predmet.StrankaListNazivFormatedOIB>
    <izvorni_sadrzaj>
      <item>SLAVICA PARČINA, OIB 86990281640</item>
      <item>LUKA JURIĆ, OIB 97209200280</item>
      <item>INES KOVAČEVIĆ, OIB 02970088881</item>
    </izvorni_sadrzaj>
    <derivirana_varijabla naziv="DomainObject.Predmet.StrankaListNazivFormatedOIB_1">
      <item>SLAVICA PARČINA, OIB 86990281640</item>
      <item>LUKA JURIĆ, OIB 97209200280</item>
      <item>INES KOVAČEVIĆ, OIB 02970088881</item>
    </derivirana_varijabla>
  </DomainObject.Predmet.StrankaListNazivFormatedOIB>
  <DomainObject.Predmet.ProtuStrankaListFormated>
    <izvorni_sadrzaj>
      <item>PRIVREDNIK, proizvođačko-uslužna i trgovačka zadruga</item>
    </izvorni_sadrzaj>
    <derivirana_varijabla naziv="DomainObject.Predmet.ProtuStrankaListFormated_1">
      <item>PRIVREDNIK, proizvođačko-uslužna i trgovačka zadruga</item>
    </derivirana_varijabla>
  </DomainObject.Predmet.ProtuStrankaListFormated>
  <DomainObject.Predmet.ProtuStrankaListFormatedOIB>
    <izvorni_sadrzaj>
      <item>PRIVREDNIK, proizvođačko-uslužna i trgovačka zadruga, OIB 83973385748</item>
    </izvorni_sadrzaj>
    <derivirana_varijabla naziv="DomainObject.Predmet.ProtuStrankaListFormatedOIB_1">
      <item>PRIVREDNIK, proizvođačko-uslužna i trgovačka zadruga, OIB 83973385748</item>
    </derivirana_varijabla>
  </DomainObject.Predmet.ProtuStrankaListFormatedOIB>
  <DomainObject.Predmet.ProtuStrankaListFormatedWithAdress>
    <izvorni_sadrzaj>
      <item>PRIVREDNIK, proizvođačko-uslužna i trgovačka zadruga, Put Supavla 39, 21000 Split</item>
    </izvorni_sadrzaj>
    <derivirana_varijabla naziv="DomainObject.Predmet.ProtuStrankaListFormatedWithAdress_1">
      <item>PRIVREDNIK, proizvođačko-uslužna i trgovačka zadruga, Put Supavla 39, 21000 Split</item>
    </derivirana_varijabla>
  </DomainObject.Predmet.ProtuStrankaListFormatedWithAdress>
  <DomainObject.Predmet.ProtuStrankaListFormatedWithAdressOIB>
    <izvorni_sadrzaj>
      <item>PRIVREDNIK, proizvođačko-uslužna i trgovačka zadruga, OIB 83973385748, Put Supavla 39, 21000 Split</item>
    </izvorni_sadrzaj>
    <derivirana_varijabla naziv="DomainObject.Predmet.ProtuStrankaListFormatedWithAdressOIB_1">
      <item>PRIVREDNIK, proizvođačko-uslužna i trgovačka zadruga, OIB 83973385748, Put Supavla 39, 21000 Split</item>
    </derivirana_varijabla>
  </DomainObject.Predmet.ProtuStrankaListFormatedWithAdressOIB>
  <DomainObject.Predmet.ProtuStrankaListNazivFormated>
    <izvorni_sadrzaj>
      <item>PRIVREDNIK, proizvođačko-uslužna i trgovačka zadruga</item>
    </izvorni_sadrzaj>
    <derivirana_varijabla naziv="DomainObject.Predmet.ProtuStrankaListNazivFormated_1">
      <item>PRIVREDNIK, proizvođačko-uslužna i trgovačka zadruga</item>
    </derivirana_varijabla>
  </DomainObject.Predmet.ProtuStrankaListNazivFormated>
  <DomainObject.Predmet.ProtuStrankaListNazivFormatedOIB>
    <izvorni_sadrzaj>
      <item>PRIVREDNIK, proizvođačko-uslužna i trgovačka zadruga, OIB 83973385748</item>
    </izvorni_sadrzaj>
    <derivirana_varijabla naziv="DomainObject.Predmet.ProtuStrankaListNazivFormatedOIB_1">
      <item>PRIVREDNIK, proizvođačko-uslužna i trgovačka zadruga, OIB 83973385748</item>
    </derivirana_varijabla>
  </DomainObject.Predmet.ProtuStrankaListNazivFormatedOIB>
  <DomainObject.Predmet.OstaliListFormated>
    <izvorni_sadrzaj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Formated_1"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Formated>
  <DomainObject.Predmet.OstaliListFormatedOIB>
    <izvorni_sadrzaj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FormatedOIB_1"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FormatedOIB>
  <DomainObject.Predmet.OstaliListFormatedWithAdress>
    <izvorni_sadrzaj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izvorni_sadrzaj>
    <derivirana_varijabla naziv="DomainObject.Predmet.OstaliListFormatedWithAdress_1"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derivirana_varijabla>
  </DomainObject.Predmet.OstaliListFormatedWithAdress>
  <DomainObject.Predmet.OstaliListFormatedWithAdressOIB>
    <izvorni_sadrzaj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izvorni_sadrzaj>
    <derivirana_varijabla naziv="DomainObject.Predmet.OstaliListFormatedWithAdressOIB_1"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derivirana_varijabla>
  </DomainObject.Predmet.OstaliListFormatedWithAdressOIB>
  <DomainObject.Predmet.OstaliListNazivFormated>
    <izvorni_sadrzaj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NazivFormated_1"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NazivFormated>
  <DomainObject.Predmet.OstaliListNazivFormatedOIB>
    <izvorni_sadrzaj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NazivFormatedOIB_1"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St-72/2014-74</izvorni_sadrzaj>
    <derivirana_varijabla naziv="DomainObject.PoslovniBrojDokumenta_1">St-72/2014-74</derivirana_varijabla>
  </DomainObject.PoslovniBrojDokumenta>
  <DomainObject.Predmet.StrankaIDrugi>
    <izvorni_sadrzaj>SLAVICA PARČINA i dr.</izvorni_sadrzaj>
    <derivirana_varijabla naziv="DomainObject.Predmet.StrankaIDrugi_1">SLAVICA PARČINA i dr.</derivirana_varijabla>
  </DomainObject.Predmet.StrankaIDrugi>
  <DomainObject.Predmet.ProtustrankaIDrugi>
    <izvorni_sadrzaj>PRIVREDNIK, proizvođačko-uslužna i trgovačka zadruga</izvorni_sadrzaj>
    <derivirana_varijabla naziv="DomainObject.Predmet.ProtustrankaIDrugi_1">PRIVREDNIK, proizvođačko-uslužna i trgovačka zadruga</derivirana_varijabla>
  </DomainObject.Predmet.ProtustrankaIDrugi>
  <DomainObject.Predmet.StrankaIDrugiAdressOIB>
    <izvorni_sadrzaj>SLAVICA PARČINA, OIB 86990281640, Hercegovačka 30, 21000 Split i dr.</izvorni_sadrzaj>
    <derivirana_varijabla naziv="DomainObject.Predmet.StrankaIDrugiAdressOIB_1">SLAVICA PARČINA, OIB 86990281640, Hercegovačka 30, 21000 Split i dr.</derivirana_varijabla>
  </DomainObject.Predmet.StrankaIDrugiAdressOIB>
  <DomainObject.Predmet.ProtustrankaIDrugiAdressOIB>
    <izvorni_sadrzaj>PRIVREDNIK, proizvođačko-uslužna i trgovačka zadruga, OIB 83973385748, Put Supavla 39, 21000 Split</izvorni_sadrzaj>
    <derivirana_varijabla naziv="DomainObject.Predmet.ProtustrankaIDrugiAdressOIB_1">PRIVREDNIK, proizvođačko-uslužna i trgovačka zadruga, OIB 83973385748,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PARČINA</item>
      <item>PRIVREDNIK, proizvođačko-uslužna i trgovačka zadruga</item>
      <item>LUKA JURIĆ</item>
      <item>INES KOVAČEVIĆ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SudioniciListNaziv_1">
      <item>SLAVICA PARČINA</item>
      <item>PRIVREDNIK, proizvođačko-uslužna i trgovačka zadruga</item>
      <item>LUKA JURIĆ</item>
      <item>INES KOVAČEVIĆ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SudioniciListNaziv>
  <DomainObject.Predmet.SudioniciListAdressOIB>
    <izvorni_sadrzaj>
      <item>SLAVICA PARČINA, OIB 86990281640, Hercegovačka 30,21000 Split</item>
      <item>PRIVREDNIK, proizvođačko-uslužna i trgovačka zadruga, OIB 83973385748, Put Supavla 39,21000 Split</item>
      <item>LUKA JURIĆ, OIB 97209200280, Neorić Sutina Kačari 22,21203 Neorić</item>
      <item>INES KOVAČEVIĆ, OIB 02970088881, Doverska 17,21000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izvorni_sadrzaj>
    <derivirana_varijabla naziv="DomainObject.Predmet.SudioniciListAdressOIB_1">
      <item>SLAVICA PARČINA, OIB 86990281640, Hercegovačka 30,21000 Split</item>
      <item>PRIVREDNIK, proizvođačko-uslužna i trgovačka zadruga, OIB 83973385748, Put Supavla 39,21000 Split</item>
      <item>LUKA JURIĆ, OIB 97209200280, Neorić Sutina Kačari 22,21203 Neorić</item>
      <item>INES KOVAČEVIĆ, OIB 02970088881, Doverska 17,21000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86990281640</item>
      <item>, OIB 83973385748</item>
      <item>, OIB 97209200280</item>
      <item>, OIB 02970088881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izvorni_sadrzaj>
    <derivirana_varijabla naziv="DomainObject.Predmet.SudioniciListNazivOIB_1">
      <item>, OIB 86990281640</item>
      <item>, OIB 83973385748</item>
      <item>, OIB 97209200280</item>
      <item>, OIB 02970088881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0769E-A6DC-479B-8FA5-2544A7665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4</properties:Pages>
  <properties:Words>683</properties:Words>
  <properties:Characters>4085</properties:Characters>
  <properties:Lines>264</properties:Lines>
  <properties:Paragraphs>156</properties:Paragraphs>
  <properties:TotalTime>214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4644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2016-04-18T11:11:00Z</cp:lastPrinted>
  <dcterms:modified xmlns:xsi="http://www.w3.org/2001/XMLSchema-instance" xsi:type="dcterms:W3CDTF">2016-04-18T11:11:00Z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St-72/2014-74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