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abdea" w14:paraId="74abdea" w:rsidRDefault="00937FF9" w:rsidP="00E67D40" w:rsidR="00AE649C" w:rsidRPr="00B76F3C">
      <w:pPr>
        <w:pStyle w:val="SudNaziv"/>
        <w15:collapsed w:val="false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2797A" w:rsidP="0092797A" w:rsidR="0092797A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92797A" w:rsidP="0092797A" w:rsidR="0092797A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92797A" w:rsidP="0092797A" w:rsidR="0092797A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92797A" w:rsidP="0092797A" w:rsidR="0092797A">
      <w:pPr>
        <w:jc w:val="both"/>
      </w:pPr>
      <w:r>
        <w:tab/>
      </w:r>
      <w:r>
        <w:tab/>
      </w:r>
      <w:r>
        <w:tab/>
      </w:r>
    </w:p>
    <w:p w:rsidRDefault="0092797A" w:rsidP="0092797A" w:rsidR="0092797A">
      <w:pPr>
        <w:jc w:val="center"/>
      </w:pPr>
      <w:r>
        <w:t>R E P U B L I K A   H R V A T S K A</w:t>
      </w:r>
    </w:p>
    <w:p w:rsidRDefault="0092797A" w:rsidP="0092797A" w:rsidR="0092797A">
      <w:pPr>
        <w:jc w:val="center"/>
      </w:pPr>
    </w:p>
    <w:p w:rsidRDefault="0092797A" w:rsidP="0092797A" w:rsidR="0092797A">
      <w:pPr>
        <w:jc w:val="center"/>
      </w:pPr>
      <w:r>
        <w:t>O G L A S</w:t>
      </w:r>
    </w:p>
    <w:p w:rsidRDefault="0092797A" w:rsidP="0092797A" w:rsidR="0092797A">
      <w:pPr>
        <w:jc w:val="center"/>
      </w:pPr>
    </w:p>
    <w:p w:rsidRDefault="0092797A" w:rsidP="0092797A" w:rsidR="0092797A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u skraćenom stečajnom postupku nad dužnikom BY THE WAY j. d.o.o. sa sjedištem u Zadru (Grad Zadar), Domovinskog rata 8, OIB:63255306933, povodom zahtjeva Financijske agencije, Regionalnog centra Split, Podružnice Zadar, Ivana Danila 4, OIB: 85821130368 od 20. rujna 2016., 6. listopada 2016. objavio je </w:t>
      </w:r>
    </w:p>
    <w:p w:rsidRDefault="0092797A" w:rsidP="0092797A" w:rsidR="0092797A">
      <w:pPr>
        <w:jc w:val="both"/>
      </w:pPr>
    </w:p>
    <w:p w:rsidRDefault="0092797A" w:rsidP="0092797A" w:rsidR="0092797A">
      <w:pPr>
        <w:jc w:val="center"/>
      </w:pPr>
      <w:r>
        <w:t>o g l a s</w:t>
      </w:r>
    </w:p>
    <w:p w:rsidRDefault="0092797A" w:rsidP="0092797A" w:rsidR="0092797A">
      <w:pPr>
        <w:jc w:val="center"/>
      </w:pPr>
    </w:p>
    <w:p w:rsidRDefault="0092797A" w:rsidP="0092797A" w:rsidR="0092797A">
      <w:pPr>
        <w:ind w:firstLine="315"/>
        <w:jc w:val="both"/>
      </w:pPr>
      <w:r>
        <w:tab/>
        <w:t xml:space="preserve">1.  Utvrđuje se da ukupni iznos evidentiranog duga dužnika BY THE WAY j. d.o.o. sa sjedištem u Zadru (Grad Zadar), Domovinskog rata 8, OIB:63255306933, na temelju neizvršenih osnova za plaćanje iznosi 5.357,00 kn. </w:t>
      </w:r>
    </w:p>
    <w:p w:rsidRDefault="0092797A" w:rsidP="0092797A" w:rsidR="0092797A">
      <w:pPr>
        <w:ind w:firstLine="315"/>
        <w:jc w:val="both"/>
      </w:pPr>
    </w:p>
    <w:p w:rsidRDefault="0092797A" w:rsidP="0092797A" w:rsidR="0092797A">
      <w:pPr>
        <w:jc w:val="both"/>
      </w:pPr>
      <w:r>
        <w:t xml:space="preserve">      </w:t>
      </w:r>
      <w:r>
        <w:tab/>
        <w:t xml:space="preserve">2.  Poziva se osoba ovlaštena za zastupanje dužnika po zakonu Mateo </w:t>
      </w:r>
      <w:proofErr w:type="spellStart"/>
      <w:r>
        <w:t>Kostijal</w:t>
      </w:r>
      <w:proofErr w:type="spellEnd"/>
      <w:r>
        <w:t xml:space="preserve">, Knin, </w:t>
      </w:r>
      <w:proofErr w:type="spellStart"/>
      <w:r>
        <w:t>Kranjčevićeva</w:t>
      </w:r>
      <w:proofErr w:type="spellEnd"/>
      <w:r>
        <w:t xml:space="preserve"> 9, u roku od 15 (petnaest) dana od dana objave ovog oglasa na e-Oglasnoj ploči ovog suda, a temeljem odredbe čl. 430. Stečajnog zakona (Narodne novine broj 71/15, u nastavku teksta: SZ),  podnijeti sudu javnobilježnički ovjerovljen popis imovine i obveza dužnika na propisanom obrascu. </w:t>
      </w:r>
    </w:p>
    <w:p w:rsidRDefault="0092797A" w:rsidP="0092797A" w:rsidR="0092797A">
      <w:pPr>
        <w:jc w:val="both"/>
      </w:pPr>
    </w:p>
    <w:p w:rsidRDefault="0092797A" w:rsidP="0092797A" w:rsidR="0092797A">
      <w:pPr>
        <w:jc w:val="both"/>
      </w:pPr>
      <w:r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92797A" w:rsidP="0092797A" w:rsidR="0092797A">
      <w:pPr>
        <w:jc w:val="both"/>
      </w:pPr>
    </w:p>
    <w:p w:rsidRDefault="0092797A" w:rsidP="0092797A" w:rsidR="0092797A">
      <w:pPr>
        <w:tabs>
          <w:tab w:pos="0" w:val="left"/>
        </w:tabs>
        <w:jc w:val="both"/>
      </w:pPr>
      <w:r>
        <w:lastRenderedPageBreak/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2797A" w:rsidP="0092797A" w:rsidR="0092797A">
      <w:pPr>
        <w:tabs>
          <w:tab w:pos="0" w:val="left"/>
        </w:tabs>
        <w:jc w:val="both"/>
      </w:pPr>
    </w:p>
    <w:p w:rsidRDefault="0092797A" w:rsidP="0092797A" w:rsidR="0092797A">
      <w:pPr>
        <w:tabs>
          <w:tab w:pos="0" w:val="left"/>
        </w:tabs>
        <w:jc w:val="both"/>
      </w:pPr>
    </w:p>
    <w:p w:rsidRDefault="0092797A" w:rsidP="0092797A" w:rsidR="0092797A">
      <w:pPr>
        <w:tabs>
          <w:tab w:pos="4536" w:val="center"/>
          <w:tab w:pos="9072" w:val="right"/>
        </w:tabs>
      </w:pPr>
      <w:r>
        <w:tab/>
        <w:t>U Zadru 6. listopada 2016.</w:t>
      </w:r>
      <w:r>
        <w:tab/>
      </w:r>
    </w:p>
    <w:p w:rsidRDefault="0092797A" w:rsidP="0092797A" w:rsidR="0092797A">
      <w:pPr>
        <w:jc w:val="center"/>
      </w:pPr>
    </w:p>
    <w:p w:rsidRDefault="0092797A" w:rsidP="0092797A" w:rsidR="0092797A">
      <w:pPr>
        <w:ind w:firstLine="708" w:left="6372"/>
        <w:jc w:val="center"/>
      </w:pPr>
      <w:r>
        <w:t>Sudska savjetnica:</w:t>
      </w:r>
    </w:p>
    <w:p w:rsidRDefault="0092797A" w:rsidP="0092797A" w:rsidR="0092797A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</w:p>
    <w:p w:rsidRDefault="0092797A" w:rsidP="0092797A" w:rsidR="0092797A">
      <w:pPr>
        <w:tabs>
          <w:tab w:pos="720" w:val="left"/>
        </w:tabs>
        <w:ind w:firstLine="315" w:left="7788"/>
        <w:jc w:val="both"/>
      </w:pPr>
    </w:p>
    <w:p w:rsidRDefault="0092797A" w:rsidP="0092797A" w:rsidR="0092797A">
      <w:pPr>
        <w:tabs>
          <w:tab w:pos="720" w:val="left"/>
        </w:tabs>
        <w:ind w:firstLine="315" w:left="7788"/>
        <w:jc w:val="both"/>
      </w:pPr>
      <w:r>
        <w:tab/>
      </w:r>
    </w:p>
    <w:p w:rsidRDefault="0092797A" w:rsidP="0092797A" w:rsidR="0092797A">
      <w:pPr>
        <w:ind w:firstLine="708"/>
        <w:jc w:val="both"/>
      </w:pPr>
      <w:r>
        <w:t>DNA:</w:t>
      </w:r>
    </w:p>
    <w:p w:rsidRDefault="0092797A" w:rsidP="0092797A" w:rsidR="0092797A">
      <w:pPr>
        <w:ind w:firstLine="708"/>
        <w:jc w:val="both"/>
      </w:pPr>
      <w:r>
        <w:t>1. e-Oglasna ploča suda</w:t>
      </w:r>
    </w:p>
    <w:p w:rsidRDefault="0092797A" w:rsidP="0092797A" w:rsidR="0092797A">
      <w:pPr>
        <w:tabs>
          <w:tab w:pos="6195" w:val="left"/>
        </w:tabs>
        <w:ind w:firstLine="708"/>
        <w:jc w:val="both"/>
      </w:pPr>
      <w:r>
        <w:t xml:space="preserve">2. U spis </w:t>
      </w:r>
      <w:r>
        <w:tab/>
      </w:r>
    </w:p>
    <w:p w:rsidRDefault="0092797A" w:rsidP="0092797A" w:rsidR="0092797A">
      <w:pPr>
        <w:ind w:firstLine="720"/>
        <w:jc w:val="both"/>
      </w:pPr>
    </w:p>
    <w:p w:rsidRDefault="0092797A" w:rsidP="0092797A" w:rsidR="0092797A">
      <w:pPr>
        <w:ind w:firstLine="720"/>
        <w:jc w:val="both"/>
      </w:pPr>
    </w:p>
    <w:p w:rsidRDefault="0092797A" w:rsidP="0092797A" w:rsidR="0092797A"/>
    <w:p w:rsidRDefault="0092797A" w:rsidP="0092797A" w:rsidR="0092797A"/>
    <w:p w:rsidRDefault="0092797A" w:rsidP="0092797A" w:rsidR="0092797A"/>
    <w:p w:rsidRDefault="00AE649C" w:rsidP="00E67D40" w:rsidR="00AE649C" w:rsidRPr="00B76F3C">
      <w:pPr>
        <w:pStyle w:val="SudSjedite"/>
      </w:pPr>
    </w:p>
    <w:p w:rsidRDefault="00A21F0D" w:rsidP="0092797A" w:rsidR="00A21F0D">
      <w:pPr>
        <w:pStyle w:val="NormaleSPIS"/>
        <w:ind w:firstLine="0"/>
        <w:rPr>
          <w:noProof/>
        </w:rPr>
      </w:pPr>
      <w:bookmarkStart w:name="_GoBack" w:id="0"/>
      <w:bookmarkEnd w:id="0"/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797A" w:rsidP="0092797A" w:rsidR="0092797A">
    <w:pPr>
      <w:jc w:val="right"/>
    </w:pPr>
    <w:r>
      <w:t>Poslovni broj: 5 St-1054/16-6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2797A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352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587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St-1054/2016-4</izvorni_sadrzaj>
    <derivirana_varijabla naziv="DomainObject.Oznaka_1">St-1054/2016-4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1054</izvorni_sadrzaj>
    <derivirana_varijabla naziv="DomainObject.Predmet.Broj_1">1054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2016.</izvorni_sadrzaj>
    <derivirana_varijabla naziv="DomainObject.Predmet.DatumOsnivanja_1">20.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St-1054/2016</izvorni_sadrzaj>
    <derivirana_varijabla naziv="DomainObject.Predmet.OznakaBroj_1">St-1054/2016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BY THE WAY j.d.o.o. za ugostiteljstvo i prijevoz</izvorni_sadrzaj>
    <derivirana_varijabla naziv="DomainObject.Predmet.ProtustrankaFormated_1">  BY THE WAY j.d.o.o. za ugostiteljstvo i prijevoz</derivirana_varijabla>
  </DomainObject.Predmet.ProtustrankaFormated>
  <DomainObject.Predmet.ProtustrankaFormatedOIB>
    <izvorni_sadrzaj>  BY THE WAY j.d.o.o. za ugostiteljstvo i prijevoz, OIB 63255306933</izvorni_sadrzaj>
    <derivirana_varijabla naziv="DomainObject.Predmet.ProtustrankaFormatedOIB_1">  BY THE WAY j.d.o.o. za ugostiteljstvo i prijevoz, OIB 63255306933</derivirana_varijabla>
  </DomainObject.Predmet.ProtustrankaFormatedOIB>
  <DomainObject.Predmet.ProtustrankaFormatedWithAdress>
    <izvorni_sadrzaj> BY THE WAY j.d.o.o. za ugostiteljstvo i prijevoz, Domovinskog rata 8, 23000 Zadar</izvorni_sadrzaj>
    <derivirana_varijabla naziv="DomainObject.Predmet.ProtustrankaFormatedWithAdress_1"> BY THE WAY j.d.o.o. za ugostiteljstvo i prijevoz, Domovinskog rata 8, 23000 Zadar</derivirana_varijabla>
  </DomainObject.Predmet.ProtustrankaFormatedWithAdress>
  <DomainObject.Predmet.ProtustrankaFormatedWithAdressOIB>
    <izvorni_sadrzaj> BY THE WAY j.d.o.o. za ugostiteljstvo i prijevoz, OIB 63255306933, Domovinskog rata 8, 23000 Zadar</izvorni_sadrzaj>
    <derivirana_varijabla naziv="DomainObject.Predmet.ProtustrankaFormatedWithAdressOIB_1"> BY THE WAY j.d.o.o. za ugostiteljstvo i prijevoz, OIB 63255306933, Domovinskog rata 8, 23000 Zadar</derivirana_varijabla>
  </DomainObject.Predmet.ProtustrankaFormatedWithAdressOIB>
  <DomainObject.Predmet.ProtustrankaWithAdress>
    <izvorni_sadrzaj>BY THE WAY j.d.o.o. za ugostiteljstvo i prijevoz Domovinskog rata 8, 23000 Zadar</izvorni_sadrzaj>
    <derivirana_varijabla naziv="DomainObject.Predmet.ProtustrankaWithAdress_1">BY THE WAY j.d.o.o. za ugostiteljstvo i prijevoz Domovinskog rata 8, 23000 Zadar</derivirana_varijabla>
  </DomainObject.Predmet.ProtustrankaWithAdress>
  <DomainObject.Predmet.ProtustrankaWithAdressOIB>
    <izvorni_sadrzaj>BY THE WAY j.d.o.o. za ugostiteljstvo i prijevoz, OIB 63255306933, Domovinskog rata 8, 23000 Zadar</izvorni_sadrzaj>
    <derivirana_varijabla naziv="DomainObject.Predmet.ProtustrankaWithAdressOIB_1">BY THE WAY j.d.o.o. za ugostiteljstvo i prijevoz, OIB 63255306933, Domovinskog rata 8, 23000 Zadar</derivirana_varijabla>
  </DomainObject.Predmet.ProtustrankaWithAdressOIB>
  <DomainObject.Predmet.ProtustrankaNazivFormated>
    <izvorni_sadrzaj>BY THE WAY j.d.o.o. za ugostiteljstvo i prijevoz</izvorni_sadrzaj>
    <derivirana_varijabla naziv="DomainObject.Predmet.ProtustrankaNazivFormated_1">BY THE WAY j.d.o.o. za ugostiteljstvo i prijevoz</derivirana_varijabla>
  </DomainObject.Predmet.ProtustrankaNazivFormated>
  <DomainObject.Predmet.ProtustrankaNazivFormatedOIB>
    <izvorni_sadrzaj>BY THE WAY j.d.o.o. za ugostiteljstvo i prijevoz, OIB 63255306933</izvorni_sadrzaj>
    <derivirana_varijabla naziv="DomainObject.Predmet.ProtustrankaNazivFormatedOIB_1">BY THE WAY j.d.o.o. za ugostiteljstvo i prijevoz, OIB 63255306933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BY THE WAY j.d.o.o. za ugostiteljstvo i prijevoz</item>
    </izvorni_sadrzaj>
    <derivirana_varijabla naziv="DomainObject.Predmet.ProtuStrankaListFormated_1">
      <item>BY THE WAY j.d.o.o. za ugostiteljstvo i prijevoz</item>
    </derivirana_varijabla>
  </DomainObject.Predmet.ProtuStrankaListFormated>
  <DomainObject.Predmet.ProtuStrankaListFormatedOIB>
    <izvorni_sadrzaj>
      <item>BY THE WAY j.d.o.o. za ugostiteljstvo i prijevoz, OIB 63255306933</item>
    </izvorni_sadrzaj>
    <derivirana_varijabla naziv="DomainObject.Predmet.ProtuStrankaListFormatedOIB_1">
      <item>BY THE WAY j.d.o.o. za ugostiteljstvo i prijevoz, OIB 63255306933</item>
    </derivirana_varijabla>
  </DomainObject.Predmet.ProtuStrankaListFormatedOIB>
  <DomainObject.Predmet.ProtuStrankaListFormatedWithAdress>
    <izvorni_sadrzaj>
      <item>BY THE WAY j.d.o.o. za ugostiteljstvo i prijevoz, Domovinskog rata 8, 23000 Zadar</item>
    </izvorni_sadrzaj>
    <derivirana_varijabla naziv="DomainObject.Predmet.ProtuStrankaListFormatedWithAdress_1">
      <item>BY THE WAY j.d.o.o. za ugostiteljstvo i prijevoz, Domovinskog rata 8, 23000 Zadar</item>
    </derivirana_varijabla>
  </DomainObject.Predmet.ProtuStrankaListFormatedWithAdress>
  <DomainObject.Predmet.ProtuStrankaListFormatedWithAdressOIB>
    <izvorni_sadrzaj>
      <item>BY THE WAY j.d.o.o. za ugostiteljstvo i prijevoz, OIB 63255306933, Domovinskog rata 8, 23000 Zadar</item>
    </izvorni_sadrzaj>
    <derivirana_varijabla naziv="DomainObject.Predmet.ProtuStrankaListFormatedWithAdressOIB_1">
      <item>BY THE WAY j.d.o.o. za ugostiteljstvo i prijevoz, OIB 63255306933, Domovinskog rata 8, 23000 Zadar</item>
    </derivirana_varijabla>
  </DomainObject.Predmet.ProtuStrankaListFormatedWithAdressOIB>
  <DomainObject.Predmet.ProtuStrankaListNazivFormated>
    <izvorni_sadrzaj>
      <item>BY THE WAY j.d.o.o. za ugostiteljstvo i prijevoz</item>
    </izvorni_sadrzaj>
    <derivirana_varijabla naziv="DomainObject.Predmet.ProtuStrankaListNazivFormated_1">
      <item>BY THE WAY j.d.o.o. za ugostiteljstvo i prijevoz</item>
    </derivirana_varijabla>
  </DomainObject.Predmet.ProtuStrankaListNazivFormated>
  <DomainObject.Predmet.ProtuStrankaListNazivFormatedOIB>
    <izvorni_sadrzaj>
      <item>BY THE WAY j.d.o.o. za ugostiteljstvo i prijevoz, OIB 63255306933</item>
    </izvorni_sadrzaj>
    <derivirana_varijabla naziv="DomainObject.Predmet.ProtuStrankaListNazivFormatedOIB_1">
      <item>BY THE WAY j.d.o.o. za ugostiteljstvo i prijevoz, OIB 63255306933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>St-1054/2016-4</izvorni_sadrzaj>
    <derivirana_varijabla naziv="DomainObject.PoslovniBrojDokumenta_1">St-1054/2016-4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BY THE WAY j.d.o.o. za ugostiteljstvo i prijevoz</izvorni_sadrzaj>
    <derivirana_varijabla naziv="DomainObject.Predmet.ProtustrankaIDrugi_1">BY THE WAY j.d.o.o. za ugostiteljstvo i prijevoz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BY THE WAY j.d.o.o. za ugostiteljstvo i prijevoz, OIB 63255306933, Domovinskog rata 8, 23000 Zadar</izvorni_sadrzaj>
    <derivirana_varijabla naziv="DomainObject.Predmet.ProtustrankaIDrugiAdressOIB_1">BY THE WAY j.d.o.o. za ugostiteljstvo i prijevoz, OIB 63255306933, Domovinskog rata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BY THE WAY j.d.o.o. za ugostiteljstvo i prijevoz</item>
    </izvorni_sadrzaj>
    <derivirana_varijabla naziv="DomainObject.Predmet.SudioniciListNaziv_1">
      <item>FINA</item>
      <item>BY THE WAY j.d.o.o. za ugostiteljstvo i prijevoz</item>
    </derivirana_varijabla>
  </DomainObject.Predmet.SudioniciListNaziv>
  <DomainObject.Predmet.SudioniciListAdressOIB>
    <izvorni_sadrzaj>
      <item>FINA, OIB 85821130368</item>
      <item>BY THE WAY j.d.o.o. za ugostiteljstvo i prijevoz, OIB 63255306933, Domovinskog rata 8,23000 Zadar</item>
    </izvorni_sadrzaj>
    <derivirana_varijabla naziv="DomainObject.Predmet.SudioniciListAdressOIB_1">
      <item>FINA, OIB 85821130368</item>
      <item>BY THE WAY j.d.o.o. za ugostiteljstvo i prijevoz, OIB 63255306933, Domovinskog rata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AF1A6E-9EB9-447A-B18C-7D31C5F608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400</properties:Words>
  <properties:Characters>2013</properties:Characters>
  <properties:Lines>60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2016-10-07T11:03:00Z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St-1054/2016-4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