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D3B26" w:rsidP="001D3B26" w:rsidRDefault="001D3B26" w14:paraId="9f15de6" w14:textId="9f15de6">
      <w:pPr>
        <w15:collapsed w:val="false"/>
      </w:pPr>
      <w:bookmarkStart w:name="_GoBack" w:id="0"/>
      <w:bookmarkEnd w:id="0"/>
    </w:p>
    <w:p w:rsidR="002E3738" w:rsidP="002E3738" w:rsidRDefault="002E3738">
      <w:r>
        <w:t xml:space="preserve">      </w:t>
      </w:r>
      <w:r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3738" w:rsidP="002E3738" w:rsidRDefault="002E3738">
      <w:r>
        <w:t xml:space="preserve">REPUBLIKA HRVATSKA </w:t>
      </w:r>
    </w:p>
    <w:p w:rsidR="002E3738" w:rsidP="002E3738" w:rsidRDefault="002E3738">
      <w:r>
        <w:t>Trgovački sud u Zagrebu</w:t>
      </w:r>
    </w:p>
    <w:p w:rsidR="002E3738" w:rsidP="002E3738" w:rsidRDefault="002E3738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="002E3738" w:rsidP="002E3738" w:rsidRDefault="002E3738">
      <w:r>
        <w:t>                                                                                                                    99. St-717/2019.</w:t>
      </w:r>
    </w:p>
    <w:p w:rsidR="002E3738" w:rsidP="002E3738" w:rsidRDefault="002E3738"/>
    <w:p w:rsidR="002E3738" w:rsidP="002E3738" w:rsidRDefault="002E3738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 i 104/17, dalje: SZ), dana 17. rujna 2019., objavljuje:</w:t>
      </w:r>
    </w:p>
    <w:p w:rsidR="002E3738" w:rsidP="002E3738" w:rsidRDefault="002E3738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="002E3738" w:rsidP="002E3738" w:rsidRDefault="002E3738">
      <w:pPr>
        <w:rPr>
          <w:b/>
          <w:bCs/>
        </w:rPr>
      </w:pPr>
    </w:p>
    <w:p w:rsidR="002E3738" w:rsidP="002E3738" w:rsidRDefault="002E3738">
      <w:pPr>
        <w:jc w:val="both"/>
      </w:pPr>
      <w:r>
        <w:t xml:space="preserve">I           Za dužnika AUTOMOTIVE PARTS j.d.o.o. za trgovinu i usluge, </w:t>
      </w:r>
      <w:proofErr w:type="spellStart"/>
      <w:r>
        <w:t>Goranec</w:t>
      </w:r>
      <w:proofErr w:type="spellEnd"/>
      <w:r>
        <w:t xml:space="preserve">, Glavna </w:t>
      </w:r>
    </w:p>
    <w:p w:rsidR="002E3738" w:rsidP="002E3738" w:rsidRDefault="002E3738">
      <w:pPr>
        <w:ind w:firstLine="708"/>
        <w:jc w:val="both"/>
      </w:pPr>
      <w:r>
        <w:t xml:space="preserve"> ulica 25, OIB:82308941393.</w:t>
      </w:r>
    </w:p>
    <w:p w:rsidR="002E3738" w:rsidP="002E3738" w:rsidRDefault="002E3738">
      <w:pPr>
        <w:jc w:val="both"/>
      </w:pPr>
    </w:p>
    <w:p w:rsidR="002E3738" w:rsidP="002E3738" w:rsidRDefault="002E3738">
      <w:pPr>
        <w:jc w:val="both"/>
      </w:pPr>
      <w:r>
        <w:t>II         Iznos duga evidentiran na temelju neizvršenih osnova za plaćanje je 6.195,40 kn.</w:t>
      </w:r>
    </w:p>
    <w:p w:rsidR="002E3738" w:rsidP="002E3738" w:rsidRDefault="002E3738">
      <w:pPr>
        <w:jc w:val="both"/>
      </w:pPr>
    </w:p>
    <w:p w:rsidR="002E3738" w:rsidP="002E3738" w:rsidRDefault="002E3738">
      <w:pPr>
        <w:jc w:val="both"/>
      </w:pPr>
      <w:r>
        <w:t xml:space="preserve">III        Pozivaju se osobe ovlaštene za zastupanje dužnika po zakonu u roku 15 dana od dana </w:t>
      </w:r>
    </w:p>
    <w:p w:rsidR="002E3738" w:rsidP="002E3738" w:rsidRDefault="002E3738">
      <w:pPr>
        <w:ind w:left="708"/>
        <w:jc w:val="both"/>
      </w:pPr>
      <w:r>
        <w:t>objave oglasa, pozivom na gornji broj spisa, podnijeti sudu javnobilježnički ovjerovljen popis imovine i obveza na propisanom obrascu.</w:t>
      </w:r>
    </w:p>
    <w:p w:rsidR="002E3738" w:rsidP="002E3738" w:rsidRDefault="002E3738">
      <w:pPr>
        <w:jc w:val="both"/>
      </w:pPr>
    </w:p>
    <w:p w:rsidR="002E3738" w:rsidP="002E3738" w:rsidRDefault="002E3738">
      <w:pPr>
        <w:jc w:val="both"/>
      </w:pPr>
      <w:r>
        <w:t xml:space="preserve">IV        Pozivaju se vjerovnici dužnika najkasnije u roku od 45 dana od dana objave ovog </w:t>
      </w:r>
    </w:p>
    <w:p w:rsidR="002E3738" w:rsidP="002E3738" w:rsidRDefault="002E3738">
      <w:pPr>
        <w:ind w:left="708"/>
        <w:jc w:val="both"/>
      </w:pPr>
      <w:r>
        <w:t>oglasa, pozivom na gornji broj spisa, predložiti otvaranje stečajnog postupka, te po pozivu suda predujmiti sredstva za namirenje troškova postupka.</w:t>
      </w:r>
    </w:p>
    <w:p w:rsidR="002E3738" w:rsidP="002E3738" w:rsidRDefault="002E3738">
      <w:pPr>
        <w:jc w:val="both"/>
      </w:pPr>
    </w:p>
    <w:p w:rsidR="002E3738" w:rsidP="002E3738" w:rsidRDefault="002E3738">
      <w:pPr>
        <w:jc w:val="both"/>
      </w:pPr>
      <w:r>
        <w:t>V         UPOZORENJE:</w:t>
      </w:r>
    </w:p>
    <w:p w:rsidR="002E3738" w:rsidP="002E3738" w:rsidRDefault="002E3738">
      <w:pPr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="002E3738" w:rsidP="002E3738" w:rsidRDefault="002E3738">
      <w:pPr>
        <w:ind w:left="708"/>
        <w:jc w:val="both"/>
      </w:pPr>
      <w:r>
        <w:t>U tom slučaju sud će po službenoj dužnosti donijeti rješenje o otvaranju i zaključenju skraćenog stečajnog postupka.</w:t>
      </w:r>
    </w:p>
    <w:p w:rsidR="002E3738" w:rsidP="002E3738" w:rsidRDefault="002E3738">
      <w:pPr>
        <w:jc w:val="center"/>
      </w:pPr>
    </w:p>
    <w:p w:rsidR="002E3738" w:rsidP="002E3738" w:rsidRDefault="002E3738">
      <w:pPr>
        <w:ind w:left="2124"/>
      </w:pPr>
      <w:r>
        <w:t xml:space="preserve">                       Zagreb, 17. rujna 2019.</w:t>
      </w:r>
    </w:p>
    <w:p w:rsidRPr="003D78D9" w:rsidR="002E3738" w:rsidP="002E3738" w:rsidRDefault="002E3738">
      <w:pPr>
        <w:ind w:left="4956"/>
        <w:jc w:val="right"/>
      </w:pP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="002E3738" w:rsidP="002E3738" w:rsidRDefault="002E3738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="002E3738" w:rsidP="002E3738" w:rsidRDefault="002E3738">
      <w:pPr>
        <w:jc w:val="right"/>
      </w:pPr>
      <w:r>
        <w:t xml:space="preserve">                                                                                  </w:t>
      </w:r>
      <w:r>
        <w:tab/>
        <w:t xml:space="preserve">Za točnost </w:t>
      </w:r>
      <w:proofErr w:type="spellStart"/>
      <w:r>
        <w:t>otpravka</w:t>
      </w:r>
      <w:proofErr w:type="spellEnd"/>
    </w:p>
    <w:p w:rsidR="002E3738" w:rsidP="002E3738" w:rsidRDefault="002E3738">
      <w:pPr>
        <w:jc w:val="right"/>
      </w:pPr>
      <w:r>
        <w:t xml:space="preserve"> Ovlašteni službenik:</w:t>
      </w:r>
    </w:p>
    <w:p w:rsidRPr="003D78D9" w:rsidR="002E3738" w:rsidP="002E3738" w:rsidRDefault="002E3738">
      <w:pPr>
        <w:jc w:val="right"/>
      </w:pPr>
      <w:r>
        <w:t xml:space="preserve">                                                                                                        Željka Rončević           </w:t>
      </w:r>
    </w:p>
    <w:p w:rsidR="005445C8" w:rsidP="002E3738" w:rsidRDefault="002E3738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</w:t>
      </w:r>
      <w:r w:rsidR="0082531D">
        <w:t xml:space="preserve">                          </w:t>
      </w:r>
    </w:p>
    <w:p w:rsidR="008D26BB" w:rsidP="002D1109" w:rsidRDefault="0050231F">
      <w:r>
        <w:t xml:space="preserve">                                                              </w:t>
      </w:r>
      <w:r w:rsidR="002D1109">
        <w:t xml:space="preserve">                         </w:t>
      </w:r>
      <w:r w:rsidR="002D1109">
        <w:tab/>
      </w:r>
      <w:r w:rsidR="002D1109">
        <w:tab/>
      </w:r>
      <w:r w:rsidR="002D1109">
        <w:tab/>
      </w:r>
      <w:r w:rsidR="006A22CF">
        <w:t xml:space="preserve">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</w:t>
      </w:r>
      <w:r w:rsidR="00C72516">
        <w:t xml:space="preserve">    </w:t>
      </w:r>
    </w:p>
    <w:sectPr w:rsidR="008D26BB" w:rsidSect="001D2443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11A1A" w:rsidRDefault="00811A1A">
      <w:r>
        <w:separator/>
      </w:r>
    </w:p>
  </w:endnote>
  <w:endnote w:type="continuationSeparator" w:id="0">
    <w:p w:rsidR="00811A1A" w:rsidRDefault="00811A1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11A1A" w:rsidRDefault="00811A1A">
      <w:r>
        <w:separator/>
      </w:r>
    </w:p>
  </w:footnote>
  <w:footnote w:type="continuationSeparator" w:id="0">
    <w:p w:rsidR="00811A1A" w:rsidRDefault="00811A1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P="00E00585" w:rsidRDefault="00881D1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81D1D" w:rsidRDefault="00881D1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81D1D" w:rsidRDefault="002842E2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ilvl="0" w:tplc="16982444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4A7357F"/>
    <w:multiLevelType w:val="hybridMultilevel"/>
    <w:tmpl w:val="66AA1440"/>
    <w:lvl w:ilvl="0" w:tplc="EEA6055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6BA4AFF"/>
    <w:multiLevelType w:val="hybridMultilevel"/>
    <w:tmpl w:val="B88C708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FF1798"/>
    <w:multiLevelType w:val="hybridMultilevel"/>
    <w:tmpl w:val="EFE49276"/>
    <w:lvl w:ilvl="0" w:tplc="821611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158F926">
      <w:start w:val="6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B40A1"/>
    <w:multiLevelType w:val="hybridMultilevel"/>
    <w:tmpl w:val="1F08F8BA"/>
    <w:lvl w:ilvl="0" w:tplc="9BE04C4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F017F89"/>
    <w:multiLevelType w:val="hybridMultilevel"/>
    <w:tmpl w:val="D3D068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C058B"/>
    <w:multiLevelType w:val="hybridMultilevel"/>
    <w:tmpl w:val="52C0EC34"/>
    <w:lvl w:ilvl="0" w:tplc="F3ACCA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1D34CFFE">
      <w:start w:val="68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hint="default" w:ascii="Times New Roman" w:hAnsi="Times New Roman" w:eastAsia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38414A03"/>
    <w:multiLevelType w:val="hybridMultilevel"/>
    <w:tmpl w:val="E1FE6E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B00BB"/>
    <w:multiLevelType w:val="hybridMultilevel"/>
    <w:tmpl w:val="E026BC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9395E"/>
    <w:multiLevelType w:val="hybridMultilevel"/>
    <w:tmpl w:val="07B859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F342B9"/>
    <w:multiLevelType w:val="hybridMultilevel"/>
    <w:tmpl w:val="AABEEB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37016F"/>
    <w:multiLevelType w:val="hybridMultilevel"/>
    <w:tmpl w:val="5844AFF8"/>
    <w:lvl w:ilvl="0" w:tplc="32A8E672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57DE2138"/>
    <w:multiLevelType w:val="hybridMultilevel"/>
    <w:tmpl w:val="D756A8E2"/>
    <w:lvl w:ilvl="0" w:tplc="7C9CF1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5B076F42"/>
    <w:multiLevelType w:val="hybridMultilevel"/>
    <w:tmpl w:val="0D9EB5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0B7358"/>
    <w:multiLevelType w:val="hybridMultilevel"/>
    <w:tmpl w:val="8E68B4EE"/>
    <w:lvl w:ilvl="0" w:tplc="36407D6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881BFD"/>
    <w:multiLevelType w:val="hybridMultilevel"/>
    <w:tmpl w:val="FA6C8E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E36E3"/>
    <w:multiLevelType w:val="hybridMultilevel"/>
    <w:tmpl w:val="45D674DA"/>
    <w:lvl w:ilvl="0" w:tplc="E9F27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false"/>
      </w:rPr>
    </w:lvl>
    <w:lvl w:ilvl="1" w:tplc="6B9802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CE77B64"/>
    <w:multiLevelType w:val="hybridMultilevel"/>
    <w:tmpl w:val="CAE415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="true" w:legacySpace="0" w:legacyIndent="360"/>
      <w:lvlJc w:val="left"/>
      <w:pPr>
        <w:ind w:left="360" w:hanging="360"/>
      </w:pPr>
      <w:rPr>
        <w:rFonts w:hint="default" w:ascii="Times New Roman" w:hAnsi="Times New Roman" w:cs="Times New Roman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spelling="clean" w:grammar="clean"/>
  <w:attachedTemplate r:id="rId1"/>
  <w:stylePaneFormatFilter w:val="3F01"/>
  <w:documentProtection w:edit="readOnly" w:enforcement="false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1109"/>
    <w:rsid w:val="002D231A"/>
    <w:rsid w:val="002D5187"/>
    <w:rsid w:val="002D6087"/>
    <w:rsid w:val="002E0389"/>
    <w:rsid w:val="002E3738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275B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2C0B"/>
    <w:rsid w:val="0052382B"/>
    <w:rsid w:val="0052662C"/>
    <w:rsid w:val="005334D9"/>
    <w:rsid w:val="00537BA6"/>
    <w:rsid w:val="005408FF"/>
    <w:rsid w:val="00542CDC"/>
    <w:rsid w:val="005445C8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0820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A1A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4DCF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516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6DD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926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E32F8B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5408F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1D2443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D2443"/>
  </w:style>
  <w:style w:type="paragraph" w:styleId="Podnoje">
    <w:name w:val="footer"/>
    <w:basedOn w:val="Normal"/>
    <w:rsid w:val="001D2443"/>
    <w:pPr>
      <w:tabs>
        <w:tab w:val="center" w:pos="4536"/>
        <w:tab w:val="right" w:pos="9072"/>
      </w:tabs>
    </w:pPr>
  </w:style>
  <w:style w:type="character" w:styleId="Naslov2Char" w:customStyle="true">
    <w:name w:val="Naslov 2 Char"/>
    <w:basedOn w:val="Zadanifontodlomka"/>
    <w:link w:val="Naslov2"/>
    <w:rsid w:val="00E32F8B"/>
    <w:rPr>
      <w:b/>
      <w:bCs/>
      <w:sz w:val="28"/>
      <w:szCs w:val="24"/>
    </w:rPr>
  </w:style>
  <w:style w:type="character" w:styleId="ZaglavljeChar" w:customStyle="true">
    <w:name w:val="Zaglavlje Char"/>
    <w:basedOn w:val="Zadanifontodlomka"/>
    <w:link w:val="Zaglavlje"/>
    <w:rsid w:val="0061429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C1BDC"/>
    <w:pPr>
      <w:ind w:left="720"/>
      <w:contextualSpacing/>
    </w:pPr>
  </w:style>
  <w:style w:type="paragraph" w:styleId="Bezproreda">
    <w:name w:val="No Spacing"/>
    <w:uiPriority w:val="1"/>
    <w:qFormat/>
    <w:rsid w:val="00391575"/>
    <w:rPr>
      <w:rFonts w:eastAsiaTheme="minorHAnsi" w:cstheme="minorBidi"/>
      <w:sz w:val="24"/>
      <w:szCs w:val="22"/>
      <w:lang w:eastAsia="en-US"/>
    </w:rPr>
  </w:style>
  <w:style w:type="character" w:styleId="spelle" w:customStyle="true">
    <w:name w:val="spelle"/>
    <w:rsid w:val="002842E2"/>
  </w:style>
  <w:style w:type="paragraph" w:styleId="Uvuenotijeloteksta">
    <w:name w:val="Body Text Indent"/>
    <w:basedOn w:val="Normal"/>
    <w:link w:val="UvuenotijelotekstaChar"/>
    <w:rsid w:val="00A65131"/>
    <w:pPr>
      <w:ind w:firstLine="708"/>
      <w:jc w:val="both"/>
    </w:pPr>
  </w:style>
  <w:style w:type="character" w:styleId="UvuenotijelotekstaChar" w:customStyle="true">
    <w:name w:val="Uvučeno tijelo teksta Char"/>
    <w:basedOn w:val="Zadanifontodlomka"/>
    <w:link w:val="Uvuenotijeloteksta"/>
    <w:rsid w:val="00A65131"/>
    <w:rPr>
      <w:sz w:val="24"/>
      <w:szCs w:val="24"/>
    </w:rPr>
  </w:style>
  <w:style w:type="paragraph" w:styleId="SudNaziv" w:customStyle="true">
    <w:name w:val="Sud_Naziv"/>
    <w:basedOn w:val="Normal"/>
    <w:rsid w:val="00683FB9"/>
    <w:rPr>
      <w:rFonts w:eastAsiaTheme="minorHAnsi" w:cstheme="minorBidi"/>
      <w:b/>
      <w:noProof/>
      <w:lang w:eastAsia="en-US"/>
    </w:rPr>
  </w:style>
  <w:style w:type="paragraph" w:styleId="FiksniRH" w:customStyle="true">
    <w:name w:val="Fiksni RH"/>
    <w:basedOn w:val="Normal"/>
    <w:next w:val="SudNaziv"/>
    <w:rsid w:val="00683FB9"/>
    <w:pPr>
      <w:spacing w:before="600" w:after="120"/>
    </w:pPr>
    <w:rPr>
      <w:rFonts w:eastAsiaTheme="minorHAnsi" w:cstheme="minorBidi"/>
      <w:b/>
      <w:caps/>
      <w:lang w:eastAsia="en-US"/>
    </w:rPr>
  </w:style>
  <w:style w:type="paragraph" w:styleId="GrbRH" w:customStyle="true">
    <w:name w:val="GrbRH"/>
    <w:basedOn w:val="Normal"/>
    <w:rsid w:val="00683FB9"/>
    <w:pPr>
      <w:spacing w:after="60"/>
    </w:pPr>
    <w:rPr>
      <w:rFonts w:eastAsiaTheme="minorHAnsi" w:cstheme="minorBidi"/>
      <w:noProof/>
      <w:sz w:val="16"/>
      <w:szCs w:val="16"/>
      <w:lang w:eastAsia="en-US"/>
    </w:rPr>
  </w:style>
  <w:style w:type="character" w:styleId="NaslovdokumentaChar" w:customStyle="true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type="paragraph" w:styleId="Naslovdokumenta" w:customStyle="true">
    <w:name w:val="Naslov_dokumenta"/>
    <w:basedOn w:val="Normal"/>
    <w:next w:val="Normal"/>
    <w:link w:val="NaslovdokumentaChar"/>
    <w:qFormat/>
    <w:rsid w:val="00683FB9"/>
    <w:pPr>
      <w:keepNext/>
      <w:spacing w:before="480" w:after="480"/>
      <w:jc w:val="center"/>
    </w:pPr>
    <w:rPr>
      <w:b/>
      <w:caps/>
      <w:spacing w:val="100"/>
    </w:rPr>
  </w:style>
  <w:style w:type="paragraph" w:styleId="SudSjedite" w:customStyle="true">
    <w:name w:val="Sud_Sjedište"/>
    <w:basedOn w:val="Bezproreda"/>
    <w:rsid w:val="00683FB9"/>
    <w:pPr>
      <w:tabs>
        <w:tab w:val="left" w:pos="7088"/>
      </w:tabs>
      <w:contextualSpacing/>
    </w:pPr>
    <w:rPr>
      <w:rFonts w:eastAsia="Times New Roman" w:cs="Times New Roman"/>
      <w:noProof/>
      <w:szCs w:val="24"/>
      <w:lang w:eastAsia="hr-HR"/>
    </w:rPr>
  </w:style>
  <w:style w:type="character" w:styleId="SudacChar" w:customStyle="true">
    <w:name w:val="Sudac Char"/>
    <w:basedOn w:val="Zadanifontodlomka"/>
    <w:link w:val="Sudac"/>
    <w:locked/>
    <w:rsid w:val="00683FB9"/>
    <w:rPr>
      <w:noProof/>
      <w:sz w:val="24"/>
      <w:szCs w:val="24"/>
    </w:rPr>
  </w:style>
  <w:style w:type="paragraph" w:styleId="Sudac" w:customStyle="true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683FB9"/>
    <w:pPr>
      <w:spacing w:before="360" w:after="120"/>
      <w:ind w:left="5387"/>
    </w:pPr>
    <w:rPr>
      <w:rFonts w:eastAsiaTheme="minorHAnsi" w:cstheme="minorBidi"/>
      <w:noProof/>
      <w:lang w:eastAsia="en-US"/>
    </w:rPr>
  </w:style>
  <w:style w:type="paragraph" w:styleId="Zapisniar" w:customStyle="true">
    <w:name w:val="Zapisničar"/>
    <w:basedOn w:val="Normal"/>
    <w:next w:val="ZapisniarPotpis"/>
    <w:qFormat/>
    <w:rsid w:val="00683FB9"/>
    <w:pPr>
      <w:keepNext/>
      <w:spacing w:before="360" w:after="360"/>
      <w:ind w:left="5387"/>
    </w:pPr>
    <w:rPr>
      <w:rFonts w:eastAsiaTheme="minorHAnsi" w:cstheme="minorBidi"/>
      <w:noProof/>
      <w:lang w:eastAsia="en-US"/>
    </w:rPr>
  </w:style>
  <w:style w:type="character" w:styleId="NormaleSPISChar" w:customStyle="true">
    <w:name w:val="Normal_eSPIS Char"/>
    <w:basedOn w:val="Zadanifontodlomka"/>
    <w:link w:val="NormaleSPIS"/>
    <w:locked/>
    <w:rsid w:val="00683FB9"/>
    <w:rPr>
      <w:sz w:val="24"/>
      <w:szCs w:val="24"/>
    </w:rPr>
  </w:style>
  <w:style w:type="paragraph" w:styleId="NormaleSPIS" w:customStyle="true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type="character" w:styleId="SudacPotpisIzvornikChar" w:customStyle="true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type="character" w:styleId="Pravnastvar2Char" w:customStyle="true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683FB9"/>
    <w:pPr>
      <w:tabs>
        <w:tab w:val="left" w:pos="1560"/>
      </w:tabs>
      <w:spacing w:after="120"/>
      <w:ind w:left="1559" w:hanging="992"/>
    </w:pPr>
    <w:rPr>
      <w:noProof/>
    </w:rPr>
  </w:style>
  <w:style w:type="character" w:styleId="eSPISCCParagraphDefaultFont" w:customStyle="true">
    <w:name w:val="eSPIS_CC_Paragraph Default Font"/>
    <w:basedOn w:val="NormaleSPISChar"/>
    <w:rsid w:val="00683FB9"/>
    <w:rPr>
      <w:noProof/>
      <w:color w:val="auto"/>
      <w:sz w:val="24"/>
      <w:szCs w:val="24"/>
      <w:bdr w:val="none" w:color="auto" w:sz="0" w:space="0" w:frame="true"/>
    </w:rPr>
  </w:style>
  <w:style w:type="character" w:styleId="PozadinaSvijetloZelena" w:customStyle="true">
    <w:name w:val="Pozadina_SvijetloZelena"/>
    <w:basedOn w:val="Zadanifontodlomka"/>
    <w:rsid w:val="00683FB9"/>
    <w:rPr>
      <w:noProof/>
      <w:bdr w:val="none" w:color="auto" w:sz="0" w:space="0" w:frame="true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683FB9"/>
    <w:rPr>
      <w:noProof/>
      <w:bdr w:val="none" w:color="auto" w:sz="0" w:space="0" w:frame="true"/>
      <w:shd w:val="clear" w:color="auto" w:fill="FFFFCC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type="paragraph" w:styleId="T-98-2" w:customStyle="true">
    <w:name w:val="T-9/8-2"/>
    <w:rsid w:val="003022D4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type="paragraph" w:styleId="clanak" w:customStyle="true">
    <w:name w:val="clanak"/>
    <w:basedOn w:val="Normal"/>
    <w:rsid w:val="008B0731"/>
    <w:pPr>
      <w:spacing w:before="100" w:beforeAutospacing="true" w:after="100" w:afterAutospacing="true"/>
      <w:jc w:val="center"/>
    </w:pPr>
  </w:style>
  <w:style w:type="paragraph" w:styleId="t-9-8" w:customStyle="true">
    <w:name w:val="t-9-8"/>
    <w:basedOn w:val="Normal"/>
    <w:rsid w:val="008B0731"/>
    <w:pPr>
      <w:spacing w:before="100" w:beforeAutospacing="true" w:after="100" w:afterAutospacing="true"/>
    </w:pPr>
  </w:style>
  <w:style w:type="paragraph" w:styleId="t-10-9-kurz-s" w:customStyle="true">
    <w:name w:val="t-10-9-kurz-s"/>
    <w:basedOn w:val="Normal"/>
    <w:rsid w:val="008B0731"/>
    <w:pPr>
      <w:spacing w:before="100" w:beforeAutospacing="true" w:after="100" w:afterAutospacing="true"/>
      <w:jc w:val="center"/>
    </w:pPr>
    <w:rPr>
      <w:i/>
      <w:iCs/>
      <w:sz w:val="26"/>
      <w:szCs w:val="26"/>
    </w:rPr>
  </w:style>
  <w:style w:type="character" w:styleId="Tekstrezerviranogmjesta">
    <w:name w:val="Placeholder Text"/>
    <w:basedOn w:val="Zadanifontodlomka"/>
    <w:uiPriority w:val="99"/>
    <w:semiHidden/>
    <w:rsid w:val="003F2B4A"/>
    <w:rPr>
      <w:color w:val="808080"/>
      <w:bdr w:val="none" w:color="auto" w:sz="0" w:space="0"/>
      <w:shd w:val="clear" w:color="auto" w:fill="auto"/>
    </w:rPr>
  </w:style>
  <w:style w:type="character" w:styleId="PozadinaSvijetloCrvena" w:customStyle="true">
    <w:name w:val="Pozadina_SvijetloCrvena"/>
    <w:basedOn w:val="eSPISCCParagraphDefaultFont"/>
    <w:rsid w:val="003F2B4A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697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3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712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47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808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814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993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9386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22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031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1339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955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18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44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8582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888214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605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4914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14292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1695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81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8563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7524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8989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67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68737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8996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3803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24310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3162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51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5367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7844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26233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6079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3011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1368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7031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3935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9388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42835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586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8779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4513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7031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28244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1822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68799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174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8791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265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441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779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077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93889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2744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46125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7157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5943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15220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19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2067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8380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920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8308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289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6635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3193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5035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545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38126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4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48832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3495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10150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8778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9722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82684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28101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108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0932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0566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3235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6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38248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75315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265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459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3889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4329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8262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63936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840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287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20887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979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06286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643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6331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7277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8939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33831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415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62689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6555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8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2727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0040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4010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89579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95644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690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07784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862149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43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8008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14817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3302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3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5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12514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630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207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7905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72138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1516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36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62555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43988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St-717/2019</izvorni_sadrzaj>
    <derivirana_varijabla naziv="DomainObject.Predmet.OznakaBroj_1">St-717/2019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AUTOMOTIVE PARTS j.d.o.o. za trgovinu i usluge</izvorni_sadrzaj>
    <derivirana_varijabla naziv="DomainObject.Predmet.ProtustrankaFormated_1">  AUTOMOTIVE PARTS j.d.o.o. za trgovinu i usluge</derivirana_varijabla>
  </DomainObject.Predmet.ProtustrankaFormated>
  <DomainObject.Predmet.ProtustrankaFormatedOIB>
    <izvorni_sadrzaj>  AUTOMOTIVE PARTS j.d.o.o. za trgovinu i usluge, OIB 82308941393</izvorni_sadrzaj>
    <derivirana_varijabla naziv="DomainObject.Predmet.ProtustrankaFormatedOIB_1">  AUTOMOTIVE PARTS j.d.o.o. za trgovinu i usluge, OIB 82308941393</derivirana_varijabla>
  </DomainObject.Predmet.ProtustrankaFormatedOIB>
  <DomainObject.Predmet.ProtustrankaFormatedWithAdress>
    <izvorni_sadrzaj> AUTOMOTIVE PARTS j.d.o.o. za trgovinu i usluge, Glavna ulica 25, 10360 Goranec</izvorni_sadrzaj>
    <derivirana_varijabla naziv="DomainObject.Predmet.ProtustrankaFormatedWithAdress_1"> AUTOMOTIVE PARTS j.d.o.o. za trgovinu i usluge, Glavna ulica 25, 10360 Goranec</derivirana_varijabla>
  </DomainObject.Predmet.ProtustrankaFormatedWithAdress>
  <DomainObject.Predmet.ProtustrankaFormatedWithAdressOIB>
    <izvorni_sadrzaj> AUTOMOTIVE PARTS j.d.o.o. za trgovinu i usluge, OIB 82308941393, Glavna ulica 25, 10360 Goranec</izvorni_sadrzaj>
    <derivirana_varijabla naziv="DomainObject.Predmet.ProtustrankaFormatedWithAdressOIB_1"> AUTOMOTIVE PARTS j.d.o.o. za trgovinu i usluge, OIB 82308941393, Glavna ulica 25, 10360 Goranec</derivirana_varijabla>
  </DomainObject.Predmet.ProtustrankaFormatedWithAdressOIB>
  <DomainObject.Predmet.ProtustrankaWithAdress>
    <izvorni_sadrzaj>AUTOMOTIVE PARTS j.d.o.o. za trgovinu i usluge Glavna ulica 25, 10360 Goranec</izvorni_sadrzaj>
    <derivirana_varijabla naziv="DomainObject.Predmet.ProtustrankaWithAdress_1">AUTOMOTIVE PARTS j.d.o.o. za trgovinu i usluge Glavna ulica 25, 10360 Goranec</derivirana_varijabla>
  </DomainObject.Predmet.ProtustrankaWithAdress>
  <DomainObject.Predmet.ProtustrankaWithAdressOIB>
    <izvorni_sadrzaj>AUTOMOTIVE PARTS j.d.o.o. za trgovinu i usluge, OIB 82308941393, Glavna ulica 25, 10360 Goranec</izvorni_sadrzaj>
    <derivirana_varijabla naziv="DomainObject.Predmet.ProtustrankaWithAdressOIB_1">AUTOMOTIVE PARTS j.d.o.o. za trgovinu i usluge, OIB 82308941393, Glavna ulica 25, 10360 Goranec</derivirana_varijabla>
  </DomainObject.Predmet.ProtustrankaWithAdressOIB>
  <DomainObject.Predmet.ProtustrankaNazivFormated>
    <izvorni_sadrzaj>AUTOMOTIVE PARTS j.d.o.o. za trgovinu i usluge</izvorni_sadrzaj>
    <derivirana_varijabla naziv="DomainObject.Predmet.ProtustrankaNazivFormated_1">AUTOMOTIVE PARTS j.d.o.o. za trgovinu i usluge</derivirana_varijabla>
  </DomainObject.Predmet.ProtustrankaNazivFormated>
  <DomainObject.Predmet.ProtustrankaNazivFormatedOIB>
    <izvorni_sadrzaj>AUTOMOTIVE PARTS j.d.o.o. za trgovinu i usluge, OIB 82308941393</izvorni_sadrzaj>
    <derivirana_varijabla naziv="DomainObject.Predmet.ProtustrankaNazivFormatedOIB_1">AUTOMOTIVE PARTS j.d.o.o. za trgovinu i usluge, OIB 82308941393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AUTOMOTIVE PARTS j.d.o.o. za trgovinu i usluge</item>
    </izvorni_sadrzaj>
    <derivirana_varijabla naziv="DomainObject.Predmet.ProtuStrankaListFormated_1">
      <item>AUTOMOTIVE PARTS j.d.o.o. za trgovinu i usluge</item>
    </derivirana_varijabla>
  </DomainObject.Predmet.ProtuStrankaListFormated>
  <DomainObject.Predmet.ProtuStrankaListFormatedOIB>
    <izvorni_sadrzaj>
      <item>AUTOMOTIVE PARTS j.d.o.o. za trgovinu i usluge, OIB 82308941393</item>
    </izvorni_sadrzaj>
    <derivirana_varijabla naziv="DomainObject.Predmet.ProtuStrankaListFormatedOIB_1">
      <item>AUTOMOTIVE PARTS j.d.o.o. za trgovinu i usluge, OIB 82308941393</item>
    </derivirana_varijabla>
  </DomainObject.Predmet.ProtuStrankaListFormatedOIB>
  <DomainObject.Predmet.ProtuStrankaListFormatedWithAdress>
    <izvorni_sadrzaj>
      <item>AUTOMOTIVE PARTS j.d.o.o. za trgovinu i usluge, Glavna ulica 25, 10360 Goranec</item>
    </izvorni_sadrzaj>
    <derivirana_varijabla naziv="DomainObject.Predmet.ProtuStrankaListFormatedWithAdress_1">
      <item>AUTOMOTIVE PARTS j.d.o.o. za trgovinu i usluge, Glavna ulica 25, 10360 Goranec</item>
    </derivirana_varijabla>
  </DomainObject.Predmet.ProtuStrankaListFormatedWithAdress>
  <DomainObject.Predmet.ProtuStrankaListFormatedWithAdressOIB>
    <izvorni_sadrzaj>
      <item>AUTOMOTIVE PARTS j.d.o.o. za trgovinu i usluge, OIB 82308941393, Glavna ulica 25, 10360 Goranec</item>
    </izvorni_sadrzaj>
    <derivirana_varijabla naziv="DomainObject.Predmet.ProtuStrankaListFormatedWithAdressOIB_1">
      <item>AUTOMOTIVE PARTS j.d.o.o. za trgovinu i usluge, OIB 82308941393, Glavna ulica 25, 10360 Goranec</item>
    </derivirana_varijabla>
  </DomainObject.Predmet.ProtuStrankaListFormatedWithAdressOIB>
  <DomainObject.Predmet.ProtuStrankaListNazivFormated>
    <izvorni_sadrzaj>
      <item>AUTOMOTIVE PARTS j.d.o.o. za trgovinu i usluge</item>
    </izvorni_sadrzaj>
    <derivirana_varijabla naziv="DomainObject.Predmet.ProtuStrankaListNazivFormated_1">
      <item>AUTOMOTIVE PARTS j.d.o.o. za trgovinu i usluge</item>
    </derivirana_varijabla>
  </DomainObject.Predmet.ProtuStrankaListNazivFormated>
  <DomainObject.Predmet.ProtuStrankaListNazivFormatedOIB>
    <izvorni_sadrzaj>
      <item>AUTOMOTIVE PARTS j.d.o.o. za trgovinu i usluge, OIB 82308941393</item>
    </izvorni_sadrzaj>
    <derivirana_varijabla naziv="DomainObject.Predmet.ProtuStrankaListNazivFormatedOIB_1">
      <item>AUTOMOTIVE PARTS j.d.o.o. za trgovinu i usluge, OIB 82308941393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AUTOMOTIVE PARTS j.d.o.o. za trgovinu i usluge</izvorni_sadrzaj>
    <derivirana_varijabla naziv="DomainObject.Predmet.ProtustrankaIDrugi_1">AUTOMOTIVE PARTS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AUTOMOTIVE PARTS j.d.o.o. za trgovinu i usluge, OIB 82308941393, Glavna ulica 25, 10360 Goranec</izvorni_sadrzaj>
    <derivirana_varijabla naziv="DomainObject.Predmet.ProtustrankaIDrugiAdressOIB_1">AUTOMOTIVE PARTS j.d.o.o. za trgovinu i usluge, OIB 82308941393, Glavna ulica 25, 10360 Goranec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AUTOMOTIVE PARTS j.d.o.o. za trgovinu i usluge</item>
    </izvorni_sadrzaj>
    <derivirana_varijabla naziv="DomainObject.Predmet.SudioniciListNaziv_1">
      <item>FINA Regionalni centar Zagreb</item>
      <item>AUTOMOTIVE PARTS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AUTOMOTIVE PARTS j.d.o.o. za trgovinu i usluge, OIB 82308941393, Glavna ulica 25,10360 Goranec</item>
    </izvorni_sadrzaj>
    <derivirana_varijabla naziv="DomainObject.Predmet.SudioniciListAdressOIB_1">
      <item>FINA Regionalni centar Zagreb, OIB 85821130368, Trg svibanjskih žrtava 1995.1,10000 Zagreb</item>
      <item>AUTOMOTIVE PARTS j.d.o.o. za trgovinu i usluge, OIB 82308941393, Glavna ulica 25,10360 Goranec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82308941393</item>
    </izvorni_sadrzaj>
    <derivirana_varijabla naziv="DomainObject.Predmet.SudioniciListNazivOIB_1">
      <item>, OIB 85821130368</item>
      <item>, OIB 82308941393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0BD29-47C7-46E2-978B-199B4BA3412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245</properties:Words>
  <properties:Characters>1345</properties:Characters>
  <properties:Lines>46</properties:Lines>
  <properties:Paragraphs>22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2019-09-17T12:06:00Z</dcterms:created>
  <dc:creator>Korisnik</dc:creator>
  <cp:lastModifiedBy>Danijela Jovanovska</cp:lastModifiedBy>
  <cp:lastPrinted>2019-09-17T12:17:00Z</cp:lastPrinted>
  <dcterms:modified xmlns:xsi="http://www.w3.org/2001/XMLSchema-instance" xsi:type="dcterms:W3CDTF">2019-09-17T12:17:00Z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(st-717-19-oglas.docx)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