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4d17" w14:paraId="6194d17" w:rsidRDefault="00232126" w:rsidR="00232126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2455" w:rsidR="006E7014" w:rsidRPr="009949B4">
      <w:r>
        <w:t xml:space="preserve">   </w:t>
      </w:r>
      <w:r w:rsidR="006E7014" w:rsidRPr="009949B4">
        <w:t xml:space="preserve">REPUBLIKA HRVATSKA </w:t>
      </w:r>
    </w:p>
    <w:p w:rsidRDefault="006E7014" w:rsidR="006E7014" w:rsidRPr="009949B4">
      <w:r w:rsidRPr="009949B4">
        <w:t>TRGOVAČKI SUD U ZAGREBU</w:t>
      </w:r>
    </w:p>
    <w:p w:rsidRDefault="006E7014" w:rsidR="006E7014">
      <w:r w:rsidRPr="009949B4">
        <w:t>Zagreb, Amruševa 2/II</w:t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="00FA60DF">
        <w:tab/>
      </w:r>
      <w:r w:rsidRPr="009949B4">
        <w:t>31-ST-</w:t>
      </w:r>
      <w:r w:rsidR="00A07DCC">
        <w:t>629/15-71</w:t>
      </w:r>
    </w:p>
    <w:p w:rsidRDefault="00A168FF" w:rsidR="00A168FF" w:rsidRPr="009949B4"/>
    <w:p w:rsidRDefault="00152F04" w:rsidP="00CB18C0" w:rsidR="00152F04" w:rsidRPr="009949B4">
      <w:pPr>
        <w:jc w:val="center"/>
        <w:rPr>
          <w:bCs/>
        </w:rPr>
      </w:pPr>
      <w:r w:rsidRPr="009949B4">
        <w:t xml:space="preserve">   </w:t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9006AE" w:rsidRPr="009949B4">
        <w:rPr>
          <w:bCs/>
        </w:rPr>
        <w:tab/>
      </w:r>
      <w:r w:rsidR="00A168FF">
        <w:rPr>
          <w:bCs/>
        </w:rPr>
        <w:t xml:space="preserve">R E P U B L I K A   H R VA T S K A </w:t>
      </w:r>
      <w:r w:rsidR="009006AE" w:rsidRPr="009949B4">
        <w:rPr>
          <w:bCs/>
        </w:rPr>
        <w:tab/>
      </w:r>
      <w:r w:rsidR="00CB18C0" w:rsidRPr="009949B4">
        <w:rPr>
          <w:bCs/>
        </w:rPr>
        <w:tab/>
      </w:r>
      <w:r w:rsidR="00CB18C0" w:rsidRPr="009949B4">
        <w:rPr>
          <w:bCs/>
        </w:rPr>
        <w:tab/>
        <w:t xml:space="preserve"> </w:t>
      </w:r>
    </w:p>
    <w:p w:rsidRDefault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 xml:space="preserve">IZVADAK  IZ RJEŠENJA </w:t>
      </w:r>
    </w:p>
    <w:p w:rsidRDefault="00E66253" w:rsidP="00E66253" w:rsidR="00E66253" w:rsidRPr="009949B4"/>
    <w:p w:rsidRDefault="00E66253" w:rsidP="00272455" w:rsidR="00C85DE0">
      <w:r w:rsidRPr="009949B4">
        <w:rPr>
          <w:bCs/>
        </w:rPr>
        <w:tab/>
      </w:r>
      <w:r w:rsidR="00272455" w:rsidRPr="00AC4413">
        <w:t xml:space="preserve">TRGOVAČKI SUD U ZAGREBU po stečajnom sucu Nadi Kraljić  u stečajnom predmetu stečajnog dužnika </w:t>
      </w:r>
      <w:r w:rsidR="00F913E8" w:rsidRPr="00925FE6">
        <w:t xml:space="preserve">CARIN d.o.o. Zagreb, Oreškovićeva 1/a MBS: 080234626 OIB: 31515855722 </w:t>
      </w:r>
      <w:r w:rsidR="00232126" w:rsidRPr="00AC4413">
        <w:t>n</w:t>
      </w:r>
      <w:r w:rsidR="00232126">
        <w:t xml:space="preserve">akon održanog ispitnog ročišta dana  </w:t>
      </w:r>
      <w:r w:rsidR="00F913E8">
        <w:t>15</w:t>
      </w:r>
      <w:r w:rsidR="002A7189">
        <w:t xml:space="preserve">. travnja 2016. </w:t>
      </w:r>
      <w:r w:rsidR="00232126">
        <w:t>godine</w:t>
      </w:r>
    </w:p>
    <w:p w:rsidRDefault="00D308D1" w:rsidP="00272455" w:rsidR="00D308D1"/>
    <w:p w:rsidRDefault="00152F04" w:rsidP="00272455" w:rsidR="00152F04" w:rsidRPr="009949B4">
      <w:pPr>
        <w:jc w:val="center"/>
        <w:rPr>
          <w:bCs/>
        </w:rPr>
      </w:pPr>
      <w:r w:rsidRPr="009949B4">
        <w:rPr>
          <w:bCs/>
        </w:rPr>
        <w:t>r i j e š i o   j e</w:t>
      </w:r>
    </w:p>
    <w:p w:rsidRDefault="00D308D1" w:rsidP="00D308D1" w:rsidR="00D308D1">
      <w:pPr>
        <w:jc w:val="both"/>
        <w:rPr>
          <w:sz w:val="22"/>
          <w:szCs w:val="22"/>
        </w:rPr>
      </w:pPr>
    </w:p>
    <w:p w:rsidRDefault="002A7189" w:rsidP="002A7189" w:rsidR="002A7189">
      <w:pPr>
        <w:ind w:firstLine="708"/>
        <w:jc w:val="both"/>
      </w:pPr>
      <w:r>
        <w:t>II</w:t>
      </w:r>
      <w:r>
        <w:tab/>
        <w:t xml:space="preserve">OSPORENE TRAŽBINE VJEROVNIKA DRUGOG VIŠEG ISPLATNOG REDA </w:t>
      </w:r>
    </w:p>
    <w:p w:rsidRDefault="002A7189" w:rsidP="002A7189" w:rsidR="002A7189" w:rsidRPr="00925FE6">
      <w:pPr>
        <w:jc w:val="both"/>
      </w:pPr>
      <w:r w:rsidRPr="00925FE6">
        <w:t>Red</w:t>
      </w:r>
      <w:r w:rsidR="00F913E8">
        <w:t>. Broj</w:t>
      </w:r>
      <w:r w:rsidR="00F913E8">
        <w:tab/>
        <w:t xml:space="preserve">NAZIV I ADRESA </w:t>
      </w:r>
      <w:r w:rsidR="00F913E8">
        <w:tab/>
        <w:t xml:space="preserve">      </w:t>
      </w:r>
      <w:r w:rsidR="00F913E8">
        <w:tab/>
      </w:r>
      <w:r w:rsidRPr="00925FE6">
        <w:t xml:space="preserve"> </w:t>
      </w:r>
      <w:r w:rsidR="00014CC5">
        <w:t xml:space="preserve">         PRIJAVLJENO    </w:t>
      </w:r>
      <w:r w:rsidR="00014CC5">
        <w:tab/>
      </w:r>
      <w:r>
        <w:t>OSPORENO</w:t>
      </w:r>
    </w:p>
    <w:p w:rsidRDefault="002A7189" w:rsidP="002A7189" w:rsidR="002A7189">
      <w:pPr>
        <w:jc w:val="both"/>
      </w:pPr>
      <w:r w:rsidRPr="00925FE6">
        <w:t>Br. Prijave</w:t>
      </w:r>
      <w:r w:rsidRPr="00925FE6">
        <w:tab/>
        <w:t xml:space="preserve">  VJEROVNIKA</w:t>
      </w:r>
    </w:p>
    <w:p w:rsidRDefault="00F4489A" w:rsidP="00F913E8" w:rsidR="00F4489A">
      <w:pPr>
        <w:jc w:val="both"/>
        <w:rPr>
          <w:bCs/>
        </w:rPr>
      </w:pPr>
    </w:p>
    <w:p w:rsidRDefault="00A07DCC" w:rsidP="00A07DCC" w:rsidR="00A07DCC" w:rsidRPr="00A07DCC">
      <w:r>
        <w:rPr>
          <w:bCs/>
        </w:rPr>
        <w:t>062</w:t>
      </w:r>
      <w:r w:rsidR="004A67E6" w:rsidRPr="000C680E">
        <w:rPr>
          <w:bCs/>
        </w:rPr>
        <w:t>.</w:t>
      </w:r>
      <w:r w:rsidR="004A67E6" w:rsidRPr="000C680E">
        <w:rPr>
          <w:bCs/>
        </w:rPr>
        <w:tab/>
      </w:r>
      <w:r w:rsidR="00014CC5">
        <w:rPr>
          <w:bCs/>
        </w:rPr>
        <w:tab/>
      </w:r>
      <w:r w:rsidRPr="00A07DCC">
        <w:rPr>
          <w:bCs/>
        </w:rPr>
        <w:t>PEWA d.o.o. u stečaju</w:t>
      </w:r>
      <w:r w:rsidRPr="00A07DCC">
        <w:t xml:space="preserve"> </w:t>
      </w:r>
    </w:p>
    <w:p w:rsidRDefault="00A07DCC" w:rsidP="00A07DCC" w:rsidR="001A48D9" w:rsidRPr="00A07DCC">
      <w:pPr>
        <w:ind w:firstLine="708" w:left="708"/>
      </w:pPr>
      <w:r w:rsidRPr="00A07DCC">
        <w:t>Labin, Vinež 602</w:t>
      </w:r>
      <w:r w:rsidR="005A2E89" w:rsidRPr="00A07DCC">
        <w:tab/>
      </w:r>
      <w:r>
        <w:tab/>
      </w:r>
      <w:r>
        <w:tab/>
      </w:r>
      <w:r w:rsidRPr="00A07DCC">
        <w:t>10.680,96</w:t>
      </w:r>
      <w:r w:rsidRPr="00A07DCC">
        <w:tab/>
      </w:r>
      <w:r w:rsidRPr="00A07DCC">
        <w:tab/>
        <w:t>5.136,90</w:t>
      </w:r>
      <w:r w:rsidR="00014CC5" w:rsidRPr="00A07DCC">
        <w:t xml:space="preserve"> </w:t>
      </w:r>
    </w:p>
    <w:p w:rsidRDefault="008B2BF6" w:rsidP="009D0B1C" w:rsidR="00F913E8" w:rsidRPr="00EA3EFD">
      <w:pPr>
        <w:ind w:left="1416"/>
      </w:pPr>
      <w:r w:rsidRPr="009D0B1C">
        <w:tab/>
      </w:r>
      <w:r w:rsidR="001A48D9">
        <w:t xml:space="preserve">   </w:t>
      </w:r>
      <w:r w:rsidR="00EA3EFD">
        <w:tab/>
      </w:r>
    </w:p>
    <w:p w:rsidRDefault="00F913E8" w:rsidP="00F913E8" w:rsidR="00F913E8" w:rsidRPr="0088740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F913E8" w:rsidP="00F913E8" w:rsidR="00F913E8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3462BE" w:rsidP="007C4EE6" w:rsidR="003462BE" w:rsidRPr="009949B4">
      <w:pPr>
        <w:pStyle w:val="Naslov1"/>
        <w:jc w:val="left"/>
        <w:rPr>
          <w:b w:val="false"/>
          <w:bCs w:val="false"/>
        </w:rPr>
      </w:pPr>
      <w:r w:rsidRPr="009949B4">
        <w:rPr>
          <w:b w:val="false"/>
        </w:rPr>
        <w:tab/>
      </w:r>
      <w:r w:rsidRPr="009949B4">
        <w:rPr>
          <w:b w:val="false"/>
        </w:rPr>
        <w:tab/>
      </w:r>
      <w:r w:rsidRPr="009949B4">
        <w:rPr>
          <w:b w:val="false"/>
        </w:rPr>
        <w:tab/>
      </w:r>
    </w:p>
    <w:p w:rsidRDefault="00152F04" w:rsidP="00152F04" w:rsidR="00152F04" w:rsidRPr="009949B4">
      <w:pPr>
        <w:pStyle w:val="Naslov1"/>
        <w:rPr>
          <w:b w:val="false"/>
        </w:rPr>
      </w:pPr>
      <w:r w:rsidRPr="009949B4">
        <w:rPr>
          <w:b w:val="false"/>
        </w:rPr>
        <w:t>Obrazloženje</w:t>
      </w:r>
    </w:p>
    <w:p w:rsidRDefault="00152F04" w:rsidR="00152F04" w:rsidRPr="009949B4">
      <w:pPr>
        <w:jc w:val="center"/>
      </w:pPr>
    </w:p>
    <w:p w:rsidRDefault="00152F04" w:rsidP="00152F04" w:rsidR="00913483" w:rsidRPr="009949B4">
      <w:pPr>
        <w:pStyle w:val="Naslov3"/>
        <w:rPr>
          <w:rFonts w:cs="Times New Roman" w:hAnsi="Times New Roman" w:ascii="Times New Roman"/>
          <w:b w:val="false"/>
        </w:rPr>
      </w:pPr>
      <w:r w:rsidRPr="009949B4">
        <w:rPr>
          <w:rFonts w:cs="Times New Roman" w:hAnsi="Times New Roman" w:ascii="Times New Roman"/>
          <w:b w:val="false"/>
        </w:rPr>
        <w:t>Rješenjem Trgovačkog suda u Zagrebu</w:t>
      </w:r>
      <w:r w:rsidR="001853FB" w:rsidRPr="009949B4">
        <w:rPr>
          <w:rFonts w:cs="Times New Roman" w:hAnsi="Times New Roman" w:ascii="Times New Roman"/>
          <w:b w:val="false"/>
        </w:rPr>
        <w:t xml:space="preserve"> broj ST-</w:t>
      </w:r>
      <w:r w:rsidR="00F913E8">
        <w:rPr>
          <w:rFonts w:cs="Times New Roman" w:hAnsi="Times New Roman" w:ascii="Times New Roman"/>
          <w:b w:val="false"/>
        </w:rPr>
        <w:t>629/15</w:t>
      </w:r>
      <w:r w:rsidR="008D06A6" w:rsidRPr="009949B4">
        <w:rPr>
          <w:rFonts w:cs="Times New Roman" w:hAnsi="Times New Roman" w:ascii="Times New Roman"/>
          <w:b w:val="false"/>
        </w:rPr>
        <w:t xml:space="preserve"> </w:t>
      </w:r>
      <w:r w:rsidR="007F2C50" w:rsidRPr="009949B4">
        <w:rPr>
          <w:rFonts w:cs="Times New Roman" w:hAnsi="Times New Roman" w:ascii="Times New Roman"/>
          <w:b w:val="false"/>
        </w:rPr>
        <w:t xml:space="preserve">od </w:t>
      </w:r>
      <w:r w:rsidR="00F913E8">
        <w:rPr>
          <w:rFonts w:cs="Times New Roman" w:hAnsi="Times New Roman" w:ascii="Times New Roman"/>
          <w:b w:val="false"/>
        </w:rPr>
        <w:t>15</w:t>
      </w:r>
      <w:r w:rsidR="002A7189">
        <w:rPr>
          <w:rFonts w:cs="Times New Roman" w:hAnsi="Times New Roman" w:ascii="Times New Roman"/>
          <w:b w:val="false"/>
        </w:rPr>
        <w:t>. travnja 2016.</w:t>
      </w:r>
      <w:r w:rsidR="00A168FF">
        <w:rPr>
          <w:rFonts w:cs="Times New Roman" w:hAnsi="Times New Roman" w:ascii="Times New Roman"/>
          <w:b w:val="false"/>
        </w:rPr>
        <w:t xml:space="preserve"> </w:t>
      </w:r>
      <w:r w:rsidRPr="009949B4">
        <w:rPr>
          <w:rFonts w:cs="Times New Roman" w:hAnsi="Times New Roman" w:ascii="Times New Roman"/>
          <w:b w:val="false"/>
        </w:rPr>
        <w:t>godine utvrđena su i osporena potraživanja vjerovnika.</w:t>
      </w:r>
    </w:p>
    <w:p w:rsidRDefault="00A07DCC" w:rsidP="00A07DCC" w:rsidR="00A07DCC">
      <w:pPr>
        <w:ind w:firstLine="708"/>
      </w:pPr>
      <w:r>
        <w:t xml:space="preserve">Vjerovnik PEWA d.o.o. u stečaju  prijavio je tražbinu koja nije u skladu sa iznosom pravomoćne predstečajne nagodbe što je suprotno čl. 82 čl. 4 ZFPPN-a (NN81/13). Priznat je iznos tražbine iz predstečajne nagodbe od 4.374,00  kuna sa pripadajućim kamatama do dana otvaranja stečajnog postupka. </w:t>
      </w:r>
    </w:p>
    <w:p w:rsidRDefault="00152F04" w:rsidP="007055AF" w:rsidR="00A168FF" w:rsidRPr="009949B4">
      <w:pPr>
        <w:ind w:firstLine="708"/>
      </w:pPr>
      <w:r w:rsidRPr="009949B4">
        <w:t xml:space="preserve">Izvadak iz rješenja dostavlja se svakom vjerovniku čija je tražbina osporena temeljem čl. </w:t>
      </w:r>
      <w:smartTag w:element="metricconverter" w:uri="urn:schemas-microsoft-com:office:smarttags">
        <w:smartTagPr>
          <w:attr w:val="177 st" w:name="ProductID"/>
        </w:smartTagPr>
        <w:r w:rsidRPr="009949B4">
          <w:t>177 st</w:t>
        </w:r>
      </w:smartTag>
      <w:r w:rsidRPr="009949B4">
        <w:t xml:space="preserve">. 4 Stečajnog zakona. </w:t>
      </w:r>
    </w:p>
    <w:p w:rsidRDefault="003462BE" w:rsidP="00755654" w:rsidR="00152F04" w:rsidRPr="009949B4">
      <w:pPr>
        <w:ind w:firstLine="708"/>
      </w:pPr>
      <w:r w:rsidRPr="009949B4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9949B4">
          <w:t>178 st</w:t>
        </w:r>
      </w:smartTag>
      <w:r w:rsidRPr="009949B4">
        <w:t>. 1 Stečajnog zakona</w:t>
      </w:r>
      <w:r w:rsidR="00BD2044" w:rsidRPr="009949B4">
        <w:t>.</w:t>
      </w:r>
      <w:r w:rsidRPr="009949B4">
        <w:t xml:space="preserve"> </w:t>
      </w:r>
    </w:p>
    <w:p w:rsidRDefault="00BD2044" w:rsidP="00BD2044" w:rsidR="00BD2044" w:rsidRPr="009949B4">
      <w:pPr>
        <w:ind w:firstLine="708"/>
      </w:pPr>
    </w:p>
    <w:p w:rsidRDefault="00152F04" w:rsidR="00152F04" w:rsidRPr="009949B4">
      <w:pPr>
        <w:jc w:val="center"/>
      </w:pPr>
      <w:r w:rsidRPr="009949B4">
        <w:t xml:space="preserve">U Zagrebu, </w:t>
      </w:r>
      <w:r w:rsidR="004101A0">
        <w:t>15</w:t>
      </w:r>
      <w:r w:rsidR="002A7189">
        <w:t>. travnja 2016.</w:t>
      </w:r>
    </w:p>
    <w:p w:rsidRDefault="00152F04" w:rsidP="00CB3845" w:rsidR="00EE1D9B" w:rsidRPr="009949B4"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</w:r>
      <w:r w:rsidRPr="009949B4">
        <w:tab/>
        <w:t>STEČAJNI SUDAC</w:t>
      </w:r>
    </w:p>
    <w:p w:rsidRDefault="00566F8E" w:rsidP="00F913E8" w:rsidR="002A7189">
      <w:pPr>
        <w:ind w:firstLine="708" w:left="4956"/>
      </w:pPr>
      <w:r w:rsidRPr="009949B4">
        <w:t xml:space="preserve">Nada </w:t>
      </w:r>
      <w:r w:rsidR="00F913E8">
        <w:t>Kraljić</w:t>
      </w:r>
      <w:r w:rsidR="008E69A8">
        <w:t>,v.r.</w:t>
      </w:r>
    </w:p>
    <w:p w:rsidRDefault="008E69A8" w:rsidR="008E69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E69A8" w:rsidP="008E69A8" w:rsidR="008E69A8">
      <w:pPr>
        <w:ind w:firstLine="708" w:left="4956"/>
      </w:pPr>
      <w:r>
        <w:t>Vinka Mihalinčić</w:t>
      </w:r>
    </w:p>
    <w:p w:rsidRDefault="008E69A8" w:rsidP="008E69A8" w:rsidR="008E69A8"/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>
      <w:pPr>
        <w:ind w:firstLine="708" w:left="4956"/>
      </w:pPr>
    </w:p>
    <w:p w:rsidRDefault="00F913E8" w:rsidP="00F913E8" w:rsidR="00F913E8" w:rsidRPr="009949B4">
      <w:pPr>
        <w:ind w:firstLine="708" w:left="4956"/>
      </w:pPr>
    </w:p>
    <w:p w:rsidRDefault="00152F04" w:rsidP="00152F04" w:rsidR="00152F04" w:rsidRPr="009949B4">
      <w:r w:rsidRPr="009949B4">
        <w:t>POUKA O PRAVNOM LIJEKU</w:t>
      </w:r>
    </w:p>
    <w:p w:rsidRDefault="003A67AC" w:rsidP="00B019FC" w:rsidR="00BD1266">
      <w:r w:rsidRPr="009949B4">
        <w:t>Protiv ovog</w:t>
      </w:r>
      <w:r w:rsidR="00152F04" w:rsidRPr="009949B4">
        <w:t xml:space="preserve"> rješenja nezadovoljna stranka može uložiti žalbu Visokom trgovačkom sudu Republike Hrvatske u roku od 8 dana po primitku rješenja, a ulaže se putem ovog suda u 3 primjerka </w:t>
      </w:r>
    </w:p>
    <w:p w:rsidRDefault="00372F8F" w:rsidP="00B019FC" w:rsidR="00372F8F" w:rsidRPr="009949B4"/>
    <w:p w:rsidRDefault="007C4EE6" w:rsidP="00BD1266" w:rsidR="00441D7D" w:rsidRPr="009949B4">
      <w:pPr>
        <w:ind w:left="708"/>
      </w:pPr>
      <w:r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</w:r>
      <w:r w:rsidR="00441D7D" w:rsidRPr="009949B4">
        <w:tab/>
        <w:t xml:space="preserve"> </w:t>
      </w:r>
    </w:p>
    <w:sectPr w:rsidSect="002A7189" w:rsidR="00441D7D" w:rsidRPr="009949B4">
      <w:headerReference w:type="default" r:id="rId11"/>
      <w:footerReference w:type="default" r:id="rId12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8FF" w:rsidP="00A168FF" w:rsidR="00A168FF">
      <w:r>
        <w:separator/>
      </w:r>
    </w:p>
  </w:endnote>
  <w:endnote w:id="0" w:type="continuationSeparator">
    <w:p w:rsidRDefault="00A168FF" w:rsidP="00A168FF" w:rsidR="00A16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5207077"/>
      <w:docPartObj>
        <w:docPartGallery w:val="Page Numbers (Bottom of Page)"/>
        <w:docPartUnique/>
      </w:docPartObj>
    </w:sdtPr>
    <w:sdtEndPr/>
    <w:sdtContent>
      <w:p w:rsidRDefault="00A168FF" w:rsidR="00A168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9A8">
          <w:rPr>
            <w:noProof/>
          </w:rPr>
          <w:t>2</w:t>
        </w:r>
        <w:r>
          <w:fldChar w:fldCharType="end"/>
        </w:r>
      </w:p>
    </w:sdtContent>
  </w:sdt>
  <w:p w:rsidRDefault="00A168FF" w:rsidR="00A168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8FF" w:rsidP="00A168FF" w:rsidR="00A168FF">
      <w:r>
        <w:separator/>
      </w:r>
    </w:p>
  </w:footnote>
  <w:footnote w:id="0" w:type="continuationSeparator">
    <w:p w:rsidRDefault="00A168FF" w:rsidP="00A168FF" w:rsidR="00A16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1840"/>
      <w:docPartObj>
        <w:docPartGallery w:val="Page Numbers (Top of Page)"/>
        <w:docPartUnique/>
      </w:docPartObj>
    </w:sdtPr>
    <w:sdtEndPr/>
    <w:sdtContent>
      <w:p w:rsidRDefault="00A168FF" w:rsidR="00A168FF">
        <w:pPr>
          <w:pStyle w:val="Zaglavlje"/>
          <w:jc w:val="center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E69A8">
          <w:rPr>
            <w:noProof/>
          </w:rPr>
          <w:t>2</w:t>
        </w:r>
        <w:r>
          <w:fldChar w:fldCharType="end"/>
        </w:r>
        <w:r>
          <w:t xml:space="preserve">                     31- St-</w:t>
        </w:r>
        <w:r w:rsidR="00A07DCC">
          <w:t>629/15-71</w:t>
        </w:r>
      </w:p>
    </w:sdtContent>
  </w:sdt>
  <w:p w:rsidRDefault="00A168FF" w:rsidR="00A168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A45F2"/>
    <w:multiLevelType w:val="hybridMultilevel"/>
    <w:tmpl w:val="EEDE6D9C"/>
    <w:lvl w:tplc="3406282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EE50A4"/>
    <w:multiLevelType w:val="hybridMultilevel"/>
    <w:tmpl w:val="51025328"/>
    <w:lvl w:tplc="FF5CF4B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A3B2B17"/>
    <w:multiLevelType w:val="hybridMultilevel"/>
    <w:tmpl w:val="82D46DA4"/>
    <w:lvl w:tplc="DB0E5E48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3E2786D"/>
    <w:multiLevelType w:val="hybridMultilevel"/>
    <w:tmpl w:val="90802346"/>
    <w:lvl w:tplc="7C6CC2A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8BC25D0"/>
    <w:multiLevelType w:val="hybridMultilevel"/>
    <w:tmpl w:val="E1AE8B68"/>
    <w:lvl w:tplc="B58E85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E80DF8"/>
    <w:multiLevelType w:val="hybridMultilevel"/>
    <w:tmpl w:val="9F40C5F8"/>
    <w:lvl w:tplc="453674BA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3D60F2B"/>
    <w:multiLevelType w:val="hybridMultilevel"/>
    <w:tmpl w:val="8D9E5F26"/>
    <w:lvl w:tplc="2A5ECF42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2459144A"/>
    <w:multiLevelType w:val="hybridMultilevel"/>
    <w:tmpl w:val="3E163012"/>
    <w:lvl w:tplc="DBEA39F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CD77D9"/>
    <w:multiLevelType w:val="hybridMultilevel"/>
    <w:tmpl w:val="69F42826"/>
    <w:lvl w:tplc="4D064D9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65B3C4C"/>
    <w:multiLevelType w:val="hybridMultilevel"/>
    <w:tmpl w:val="03DC4CB0"/>
    <w:lvl w:tplc="2B18BCEA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285C1DE9"/>
    <w:multiLevelType w:val="hybridMultilevel"/>
    <w:tmpl w:val="45B460E8"/>
    <w:lvl w:tplc="1068E1F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454446"/>
    <w:multiLevelType w:val="hybridMultilevel"/>
    <w:tmpl w:val="615805EC"/>
    <w:lvl w:tplc="08969C2A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10D00BB"/>
    <w:multiLevelType w:val="hybridMultilevel"/>
    <w:tmpl w:val="4DA415FA"/>
    <w:lvl w:tplc="1856E3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BC1868"/>
    <w:multiLevelType w:val="hybridMultilevel"/>
    <w:tmpl w:val="0818CD32"/>
    <w:lvl w:tplc="69B0271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C3337ED"/>
    <w:multiLevelType w:val="hybridMultilevel"/>
    <w:tmpl w:val="F752BA36"/>
    <w:lvl w:tplc="8000E8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DD85251"/>
    <w:multiLevelType w:val="hybridMultilevel"/>
    <w:tmpl w:val="129C5B88"/>
    <w:lvl w:tplc="58122CA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CE728C"/>
    <w:multiLevelType w:val="hybridMultilevel"/>
    <w:tmpl w:val="7F5A2248"/>
    <w:lvl w:tplc="357C4A4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5E4AED"/>
    <w:multiLevelType w:val="hybridMultilevel"/>
    <w:tmpl w:val="2018B5F4"/>
    <w:lvl w:tplc="4CACCC16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FA87486"/>
    <w:multiLevelType w:val="hybridMultilevel"/>
    <w:tmpl w:val="63BEF07C"/>
    <w:lvl w:tplc="88EC475E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65B175B2"/>
    <w:multiLevelType w:val="hybridMultilevel"/>
    <w:tmpl w:val="AB345B24"/>
    <w:lvl w:tplc="00A2861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3217B06"/>
    <w:multiLevelType w:val="hybridMultilevel"/>
    <w:tmpl w:val="0A628FC4"/>
    <w:lvl w:tplc="6CCC4E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1546E2"/>
    <w:multiLevelType w:val="hybridMultilevel"/>
    <w:tmpl w:val="FE186604"/>
    <w:lvl w:tplc="56A8DA1C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79C414BD"/>
    <w:multiLevelType w:val="hybridMultilevel"/>
    <w:tmpl w:val="1792871E"/>
    <w:lvl w:tplc="D152B8D4" w:ilvl="0">
      <w:start w:val="1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C84336F"/>
    <w:multiLevelType w:val="hybridMultilevel"/>
    <w:tmpl w:val="6A363516"/>
    <w:lvl w:tplc="2CD699B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224FD"/>
    <w:multiLevelType w:val="hybridMultilevel"/>
    <w:tmpl w:val="E47E6096"/>
    <w:lvl w:tplc="53CA012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7"/>
  </w:num>
  <w:num w:numId="5">
    <w:abstractNumId w:val="15"/>
  </w:num>
  <w:num w:numId="6">
    <w:abstractNumId w:val="0"/>
  </w:num>
  <w:num w:numId="7">
    <w:abstractNumId w:val="23"/>
  </w:num>
  <w:num w:numId="8">
    <w:abstractNumId w:val="19"/>
  </w:num>
  <w:num w:numId="9">
    <w:abstractNumId w:val="12"/>
  </w:num>
  <w:num w:numId="10">
    <w:abstractNumId w:val="14"/>
  </w:num>
  <w:num w:numId="11">
    <w:abstractNumId w:val="8"/>
  </w:num>
  <w:num w:numId="12">
    <w:abstractNumId w:val="16"/>
  </w:num>
  <w:num w:numId="13">
    <w:abstractNumId w:val="24"/>
  </w:num>
  <w:num w:numId="14">
    <w:abstractNumId w:val="20"/>
  </w:num>
  <w:num w:numId="15">
    <w:abstractNumId w:val="4"/>
  </w:num>
  <w:num w:numId="16">
    <w:abstractNumId w:val="2"/>
  </w:num>
  <w:num w:numId="17">
    <w:abstractNumId w:val="1"/>
  </w:num>
  <w:num w:numId="18">
    <w:abstractNumId w:val="9"/>
  </w:num>
  <w:num w:numId="19">
    <w:abstractNumId w:val="21"/>
  </w:num>
  <w:num w:numId="20">
    <w:abstractNumId w:val="18"/>
  </w:num>
  <w:num w:numId="21">
    <w:abstractNumId w:val="13"/>
  </w:num>
  <w:num w:numId="22">
    <w:abstractNumId w:val="6"/>
  </w:num>
  <w:num w:numId="23">
    <w:abstractNumId w:val="3"/>
  </w:num>
  <w:num w:numId="24">
    <w:abstractNumId w:val="2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614F"/>
    <w:rsid w:val="00014CC5"/>
    <w:rsid w:val="00023B07"/>
    <w:rsid w:val="00054592"/>
    <w:rsid w:val="000B34DF"/>
    <w:rsid w:val="000C568F"/>
    <w:rsid w:val="000C680E"/>
    <w:rsid w:val="000E64DC"/>
    <w:rsid w:val="000F6521"/>
    <w:rsid w:val="00106C4B"/>
    <w:rsid w:val="00113516"/>
    <w:rsid w:val="00120B76"/>
    <w:rsid w:val="00121522"/>
    <w:rsid w:val="00145FB5"/>
    <w:rsid w:val="00152F04"/>
    <w:rsid w:val="00167332"/>
    <w:rsid w:val="001853FB"/>
    <w:rsid w:val="001A3D2D"/>
    <w:rsid w:val="001A48D9"/>
    <w:rsid w:val="00232126"/>
    <w:rsid w:val="00272455"/>
    <w:rsid w:val="0028614F"/>
    <w:rsid w:val="002A7189"/>
    <w:rsid w:val="002B6AAE"/>
    <w:rsid w:val="002C58B9"/>
    <w:rsid w:val="00301916"/>
    <w:rsid w:val="00310A1C"/>
    <w:rsid w:val="00342E93"/>
    <w:rsid w:val="003462BE"/>
    <w:rsid w:val="00353F05"/>
    <w:rsid w:val="00356785"/>
    <w:rsid w:val="00370F46"/>
    <w:rsid w:val="00372F8F"/>
    <w:rsid w:val="003848B2"/>
    <w:rsid w:val="00384AA3"/>
    <w:rsid w:val="00387F0A"/>
    <w:rsid w:val="00395D6B"/>
    <w:rsid w:val="003A67AC"/>
    <w:rsid w:val="003C4698"/>
    <w:rsid w:val="004101A0"/>
    <w:rsid w:val="0041354B"/>
    <w:rsid w:val="00441D7D"/>
    <w:rsid w:val="004A67E6"/>
    <w:rsid w:val="004E068C"/>
    <w:rsid w:val="004F404D"/>
    <w:rsid w:val="00541F9C"/>
    <w:rsid w:val="00566F8E"/>
    <w:rsid w:val="005A2E89"/>
    <w:rsid w:val="005F5559"/>
    <w:rsid w:val="00611050"/>
    <w:rsid w:val="00620525"/>
    <w:rsid w:val="006458B1"/>
    <w:rsid w:val="006C694D"/>
    <w:rsid w:val="006D28DE"/>
    <w:rsid w:val="006E7014"/>
    <w:rsid w:val="007055AF"/>
    <w:rsid w:val="007547E6"/>
    <w:rsid w:val="00755654"/>
    <w:rsid w:val="00776C5D"/>
    <w:rsid w:val="007B0600"/>
    <w:rsid w:val="007C3D46"/>
    <w:rsid w:val="007C4EE6"/>
    <w:rsid w:val="007E5D14"/>
    <w:rsid w:val="007F2C50"/>
    <w:rsid w:val="008036F4"/>
    <w:rsid w:val="00822765"/>
    <w:rsid w:val="00822A2A"/>
    <w:rsid w:val="00840CBF"/>
    <w:rsid w:val="00862DEB"/>
    <w:rsid w:val="008B2BF6"/>
    <w:rsid w:val="008C1C71"/>
    <w:rsid w:val="008D06A6"/>
    <w:rsid w:val="008D77EA"/>
    <w:rsid w:val="008E69A8"/>
    <w:rsid w:val="008F4576"/>
    <w:rsid w:val="009006AE"/>
    <w:rsid w:val="00913483"/>
    <w:rsid w:val="00932138"/>
    <w:rsid w:val="00932E49"/>
    <w:rsid w:val="00971A27"/>
    <w:rsid w:val="00977177"/>
    <w:rsid w:val="0098344D"/>
    <w:rsid w:val="0098747B"/>
    <w:rsid w:val="009949B4"/>
    <w:rsid w:val="009A7BC0"/>
    <w:rsid w:val="009D0B1C"/>
    <w:rsid w:val="00A07DCC"/>
    <w:rsid w:val="00A168FF"/>
    <w:rsid w:val="00A46A52"/>
    <w:rsid w:val="00A6501B"/>
    <w:rsid w:val="00A66B6D"/>
    <w:rsid w:val="00A81ADC"/>
    <w:rsid w:val="00A9348A"/>
    <w:rsid w:val="00A94F36"/>
    <w:rsid w:val="00AA754B"/>
    <w:rsid w:val="00B019FC"/>
    <w:rsid w:val="00B2392D"/>
    <w:rsid w:val="00B666D7"/>
    <w:rsid w:val="00B75A2C"/>
    <w:rsid w:val="00B97039"/>
    <w:rsid w:val="00BA3892"/>
    <w:rsid w:val="00BD1266"/>
    <w:rsid w:val="00BD2044"/>
    <w:rsid w:val="00BF0DB7"/>
    <w:rsid w:val="00BF4E93"/>
    <w:rsid w:val="00C1430C"/>
    <w:rsid w:val="00C74939"/>
    <w:rsid w:val="00C77D9F"/>
    <w:rsid w:val="00C84708"/>
    <w:rsid w:val="00C85D36"/>
    <w:rsid w:val="00C85DE0"/>
    <w:rsid w:val="00CB18C0"/>
    <w:rsid w:val="00CB3845"/>
    <w:rsid w:val="00D03C68"/>
    <w:rsid w:val="00D0425E"/>
    <w:rsid w:val="00D308D1"/>
    <w:rsid w:val="00D479AA"/>
    <w:rsid w:val="00D55933"/>
    <w:rsid w:val="00D64FFE"/>
    <w:rsid w:val="00D73FD4"/>
    <w:rsid w:val="00DA76E0"/>
    <w:rsid w:val="00DF3CFD"/>
    <w:rsid w:val="00E0259B"/>
    <w:rsid w:val="00E05FC0"/>
    <w:rsid w:val="00E14FF3"/>
    <w:rsid w:val="00E1575F"/>
    <w:rsid w:val="00E46B82"/>
    <w:rsid w:val="00E66253"/>
    <w:rsid w:val="00E678B6"/>
    <w:rsid w:val="00E7134E"/>
    <w:rsid w:val="00EA3006"/>
    <w:rsid w:val="00EA3EFD"/>
    <w:rsid w:val="00EA78B4"/>
    <w:rsid w:val="00EB04E0"/>
    <w:rsid w:val="00EE1D9B"/>
    <w:rsid w:val="00F07AAB"/>
    <w:rsid w:val="00F13E29"/>
    <w:rsid w:val="00F268AB"/>
    <w:rsid w:val="00F34E92"/>
    <w:rsid w:val="00F4489A"/>
    <w:rsid w:val="00F60C92"/>
    <w:rsid w:val="00F913E8"/>
    <w:rsid w:val="00FA60DF"/>
    <w:rsid w:val="00FC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bCs/>
    </w:rPr>
  </w:style>
  <w:style w:styleId="Tekstbalonia" w:type="paragraph">
    <w:name w:val="Balloon Text"/>
    <w:basedOn w:val="Normal"/>
    <w:semiHidden/>
    <w:rsid w:val="00D03C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16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168FF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16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6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</izvorni_sadrzaj>
    <derivirana_varijabla naziv="DomainObject.Predmet.StrankaFormated_1">  CARIN d.o.o.</derivirana_varijabla>
  </DomainObject.Predmet.StrankaFormated>
  <DomainObject.Predmet.StrankaFormatedOIB>
    <izvorni_sadrzaj>  CARIN d.o.o., OIB 31515855722</izvorni_sadrzaj>
    <derivirana_varijabla naziv="DomainObject.Predmet.StrankaFormatedOIB_1">  CARIN d.o.o., OIB 31515855722</derivirana_varijabla>
  </DomainObject.Predmet.StrankaFormatedOIB>
  <DomainObject.Predmet.StrankaFormatedWithAdress>
    <izvorni_sadrzaj> CARIN d.o.o., Oreškovićeva 1/a, 10000 Zagreb</izvorni_sadrzaj>
    <derivirana_varijabla naziv="DomainObject.Predmet.StrankaFormatedWithAdress_1"> CARIN d.o.o., Oreškovićeva 1/a, 10000 Zagreb</derivirana_varijabla>
  </DomainObject.Predmet.StrankaFormatedWithAdress>
  <DomainObject.Predmet.StrankaFormatedWithAdressOIB>
    <izvorni_sadrzaj> CARIN d.o.o., OIB 31515855722, Oreškovićeva 1/a, 10000 Zagreb</izvorni_sadrzaj>
    <derivirana_varijabla naziv="DomainObject.Predmet.StrankaFormatedWithAdressOIB_1"> CARIN d.o.o., OIB 31515855722, Oreškovićeva 1/a, 10000 Zagreb</derivirana_varijabla>
  </DomainObject.Predmet.StrankaFormatedWithAdressOIB>
  <DomainObject.Predmet.StrankaWithAdress>
    <izvorni_sadrzaj>CARIN d.o.o. Oreškovićeva 1/a,10000 Zagreb</izvorni_sadrzaj>
    <derivirana_varijabla naziv="DomainObject.Predmet.StrankaWithAdress_1">CARIN d.o.o. Oreškovićeva 1/a,10000 Zagreb</derivirana_varijabla>
  </DomainObject.Predmet.StrankaWithAdress>
  <DomainObject.Predmet.StrankaWithAdressOIB>
    <izvorni_sadrzaj>CARIN d.o.o., OIB 31515855722, Oreškovićeva 1/a,10000 Zagreb</izvorni_sadrzaj>
    <derivirana_varijabla naziv="DomainObject.Predmet.StrankaWithAdressOIB_1">CARIN d.o.o., OIB 31515855722, Oreškovićeva 1/a,10000 Zagreb</derivirana_varijabla>
  </DomainObject.Predmet.StrankaWithAdressOIB>
  <DomainObject.Predmet.StrankaNazivFormated>
    <izvorni_sadrzaj>CARIN d.o.o.</izvorni_sadrzaj>
    <derivirana_varijabla naziv="DomainObject.Predmet.StrankaNazivFormated_1">CARIN d.o.o.</derivirana_varijabla>
  </DomainObject.Predmet.StrankaNazivFormated>
  <DomainObject.Predmet.StrankaNazivFormatedOIB>
    <izvorni_sadrzaj>CARIN d.o.o., OIB 31515855722</izvorni_sadrzaj>
    <derivirana_varijabla naziv="DomainObject.Predmet.StrankaNazivFormatedOIB_1">CARIN d.o.o., OIB 31515855722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</izvorni_sadrzaj>
    <derivirana_varijabla naziv="DomainObject.Predmet.StrankaListFormated_1">
      <item>CARIN d.o.o.</item>
    </derivirana_varijabla>
  </DomainObject.Predmet.StrankaListFormated>
  <DomainObject.Predmet.StrankaListFormatedOIB>
    <izvorni_sadrzaj>
      <item>CARIN d.o.o., OIB 31515855722</item>
    </izvorni_sadrzaj>
    <derivirana_varijabla naziv="DomainObject.Predmet.StrankaListFormatedOIB_1">
      <item>CARIN d.o.o., OIB 31515855722</item>
    </derivirana_varijabla>
  </DomainObject.Predmet.StrankaListFormatedOIB>
  <DomainObject.Predmet.StrankaListFormatedWithAdress>
    <izvorni_sadrzaj>
      <item>CARIN d.o.o., Oreškovićeva 1/a, 10000 Zagreb</item>
    </izvorni_sadrzaj>
    <derivirana_varijabla naziv="DomainObject.Predmet.StrankaListFormatedWithAdress_1">
      <item>CARIN d.o.o., Oreškovićeva 1/a, 10000 Zagreb</item>
    </derivirana_varijabla>
  </DomainObject.Predmet.StrankaListFormatedWithAdress>
  <DomainObject.Predmet.StrankaListFormatedWithAdressOIB>
    <izvorni_sadrzaj>
      <item>CARIN d.o.o., OIB 31515855722, Oreškovićeva 1/a, 10000 Zagreb</item>
    </izvorni_sadrzaj>
    <derivirana_varijabla naziv="DomainObject.Predmet.StrankaListFormatedWithAdressOIB_1">
      <item>CARIN d.o.o., OIB 31515855722, Oreškovićeva 1/a, 10000 Zagreb</item>
    </derivirana_varijabla>
  </DomainObject.Predmet.StrankaListFormatedWithAdressOIB>
  <DomainObject.Predmet.StrankaListNazivFormated>
    <izvorni_sadrzaj>
      <item>CARIN d.o.o.</item>
    </izvorni_sadrzaj>
    <derivirana_varijabla naziv="DomainObject.Predmet.StrankaListNazivFormated_1">
      <item>CARIN d.o.o.</item>
    </derivirana_varijabla>
  </DomainObject.Predmet.StrankaListNazivFormated>
  <DomainObject.Predmet.StrankaListNazivFormatedOIB>
    <izvorni_sadrzaj>
      <item>CARIN d.o.o., OIB 31515855722</item>
    </izvorni_sadrzaj>
    <derivirana_varijabla naziv="DomainObject.Predmet.StrankaListNazivFormatedOIB_1">
      <item>CARIN d.o.o., OIB 31515855722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</izvorni_sadrzaj>
    <derivirana_varijabla naziv="DomainObject.Predmet.OstaliListFormated_1">
      <item>BORO RADIĆ punomoćnik sudionika u postupku CARIN d.o.o.</item>
      <item>IVAN CARIN punomoćnik sudionika u postupku CARIN d.o.o.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</derivirana_varijabla>
  </DomainObject.Predmet.OstaliListFormatedWithAdressOIB>
  <DomainObject.Predmet.OstaliListNazivFormated>
    <izvorni_sadrzaj>
      <item>BORO RADIĆ</item>
      <item>IVAN CARIN</item>
    </izvorni_sadrzaj>
    <derivirana_varijabla naziv="DomainObject.Predmet.OstaliListNazivFormated_1">
      <item>BORO RADIĆ</item>
      <item>IVAN CARIN</item>
    </derivirana_varijabla>
  </DomainObject.Predmet.OstaliListNazivFormated>
  <DomainObject.Predmet.OstaliListNazivFormatedOIB>
    <izvorni_sadrzaj>
      <item>BORO RADIĆ</item>
      <item>IVAN CARIN, OIB 05200207605</item>
    </izvorni_sadrzaj>
    <derivirana_varijabla naziv="DomainObject.Predmet.OstaliListNazivFormatedOIB_1">
      <item>BORO RADIĆ</item>
      <item>IVAN CARIN, OIB 05200207605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</izvorni_sadrzaj>
    <derivirana_varijabla naziv="DomainObject.Predmet.StrankaIDrugi_1">CARIN d.o.o.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</izvorni_sadrzaj>
    <derivirana_varijabla naziv="DomainObject.Predmet.StrankaIDrugiAdressOIB_1">CARIN d.o.o., OIB 31515855722, Oreškovićeva 1/a, 10000 Zagreb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</izvorni_sadrzaj>
    <derivirana_varijabla naziv="DomainObject.Predmet.SudioniciListNaziv_1">
      <item>CARIN d.o.o.</item>
      <item>CARIN d.o.o.</item>
      <item>BORO RADIĆ</item>
      <item>IVAN CARIN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</izvorni_sadrzaj>
    <derivirana_varijabla naziv="DomainObject.Predmet.SudioniciListNazivOIB_1">
      <item>, OIB 31515855722</item>
      <item>, OIB 31515855722</item>
      <item>, OIB null</item>
      <item>, OIB 05200207605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51638-0FA2-44DE-B53E-908F8BCC5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307</properties:Words>
  <properties:Characters>1662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2016-04-18T08:54:00Z</dcterms:created>
  <dc:creator>Nada Kraljić</dc:creator>
  <cp:lastModifiedBy>Vinka Mihalinčić</cp:lastModifiedBy>
  <cp:lastPrinted>2010-12-22T12:16:00Z</cp:lastPrinted>
  <dcterms:modified xmlns:xsi="http://www.w3.org/2001/XMLSchema-instance" xsi:type="dcterms:W3CDTF">2016-04-18T08:55:00Z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