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2b9f" w14:paraId="da22b9f" w:rsidRDefault="00822163" w:rsidR="00B163E7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69620" cx="61722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5259" w:rsidR="00C65259" w:rsidRPr="00C65259"/>
    <w:p w:rsidRDefault="00C65259" w:rsidP="00C65259" w:rsidR="00C65259">
      <w:r>
        <w:t>REPUBLIKA HRVATSKA</w:t>
      </w:r>
    </w:p>
    <w:p w:rsidRDefault="00C65259" w:rsidP="00C65259" w:rsidR="00C65259">
      <w:r>
        <w:t>TRGOVAČKI SUD U ZAGREBU</w:t>
      </w:r>
    </w:p>
    <w:p w:rsidRDefault="00C65259" w:rsidP="00C65259" w:rsidR="00B163E7" w:rsidRPr="00C65259">
      <w:r>
        <w:t>Zagreb, Amruševa 2/II</w:t>
      </w:r>
    </w:p>
    <w:p w:rsidRDefault="00B163E7" w:rsidP="00C65259" w:rsidR="00B163E7" w:rsidRPr="00C65259"/>
    <w:p w:rsidRDefault="00B163E7" w:rsidP="00B163E7" w:rsidR="00B163E7" w:rsidRPr="00C65259">
      <w:pPr>
        <w:jc w:val="center"/>
      </w:pPr>
      <w:r w:rsidRPr="00C65259">
        <w:t>R J E Š E N J E</w:t>
      </w:r>
    </w:p>
    <w:p w:rsidRDefault="00B163E7" w:rsidP="00B163E7" w:rsidR="00B163E7" w:rsidRPr="00C65259">
      <w:pPr>
        <w:jc w:val="center"/>
      </w:pPr>
    </w:p>
    <w:p w:rsidRDefault="00B163E7" w:rsidP="00B163E7" w:rsidR="00B163E7" w:rsidRPr="00C65259">
      <w:pPr>
        <w:jc w:val="center"/>
      </w:pPr>
    </w:p>
    <w:p w:rsidRDefault="00B163E7" w:rsidP="00B163E7" w:rsidR="00D00A79" w:rsidRPr="00C65259">
      <w:pPr>
        <w:jc w:val="both"/>
      </w:pPr>
      <w:r w:rsidRPr="00C65259">
        <w:tab/>
      </w:r>
      <w:r w:rsidR="00C65259" w:rsidRPr="00C65259">
        <w:rPr>
          <w:color w:val="000000"/>
        </w:rPr>
        <w:t>TRGOVAČKI SUD U ZAGREBU, po stečajnom sucu Ivanu Vladiću, u stečajnom postupku nad dužnikom</w:t>
      </w:r>
      <w:r w:rsidR="000A7689">
        <w:rPr>
          <w:color w:val="000000"/>
        </w:rPr>
        <w:t xml:space="preserve"> </w:t>
      </w:r>
      <w:r w:rsidR="001E639D">
        <w:rPr>
          <w:color w:val="000000"/>
        </w:rPr>
        <w:t>BIZEK ALUMINIJ d.o.o. u stečaju, Zagreb, F. Lučića 36, OIB 91738551701</w:t>
      </w:r>
      <w:r w:rsidR="00032DB9">
        <w:rPr>
          <w:color w:val="000000"/>
        </w:rPr>
        <w:t xml:space="preserve">, dana </w:t>
      </w:r>
      <w:r w:rsidR="001E639D">
        <w:rPr>
          <w:color w:val="000000"/>
        </w:rPr>
        <w:t>13. prosinca</w:t>
      </w:r>
      <w:r w:rsidR="00C65259">
        <w:rPr>
          <w:color w:val="000000"/>
        </w:rPr>
        <w:t xml:space="preserve"> 2017.</w:t>
      </w:r>
    </w:p>
    <w:p w:rsidRDefault="00D00A79" w:rsidP="00B163E7" w:rsidR="00D00A79" w:rsidRPr="00C65259">
      <w:pPr>
        <w:jc w:val="both"/>
      </w:pPr>
    </w:p>
    <w:p w:rsidRDefault="00D00A79" w:rsidP="00D00A79" w:rsidR="00D00A79" w:rsidRPr="00C65259">
      <w:pPr>
        <w:jc w:val="center"/>
      </w:pPr>
      <w:r w:rsidRPr="00C65259">
        <w:t>r i j e š i o   j e</w:t>
      </w:r>
    </w:p>
    <w:p w:rsidRDefault="00D00A79" w:rsidP="00D00A79" w:rsidR="00D00A79" w:rsidRPr="00C65259">
      <w:pPr>
        <w:jc w:val="center"/>
      </w:pPr>
    </w:p>
    <w:p w:rsidRDefault="00D00A79" w:rsidP="00D00A79" w:rsidR="00D00A79" w:rsidRPr="00C65259">
      <w:pPr>
        <w:jc w:val="center"/>
      </w:pPr>
    </w:p>
    <w:p w:rsidRDefault="00C65259" w:rsidP="00D00A79" w:rsidR="00C65259">
      <w:pPr>
        <w:jc w:val="both"/>
        <w:rPr>
          <w:color w:val="000000"/>
        </w:rPr>
      </w:pPr>
      <w:r>
        <w:tab/>
        <w:t>Saziva se</w:t>
      </w:r>
      <w:r w:rsidR="00D00A79" w:rsidRPr="00C65259">
        <w:t xml:space="preserve"> Skupšti</w:t>
      </w:r>
      <w:r>
        <w:t>na</w:t>
      </w:r>
      <w:r w:rsidR="00235441" w:rsidRPr="00C65259">
        <w:t xml:space="preserve"> vje</w:t>
      </w:r>
      <w:r w:rsidR="00522A01" w:rsidRPr="00C65259">
        <w:t xml:space="preserve">rovnika stečajnog </w:t>
      </w:r>
      <w:r w:rsidR="001E639D">
        <w:rPr>
          <w:color w:val="000000"/>
        </w:rPr>
        <w:t>BIZEK ALUMINIJ d.o.o. u stečaju, Zagreb, F. Lučića 36, OIB 91738551701,</w:t>
      </w:r>
    </w:p>
    <w:p w:rsidRDefault="001E639D" w:rsidP="00D00A79" w:rsidR="001E639D" w:rsidRPr="00C65259">
      <w:pPr>
        <w:jc w:val="both"/>
      </w:pPr>
    </w:p>
    <w:p w:rsidRDefault="00522A01" w:rsidP="005C38CF" w:rsidR="005C38CF" w:rsidRPr="00C65259">
      <w:pPr>
        <w:jc w:val="center"/>
        <w:rPr>
          <w:u w:val="single"/>
        </w:rPr>
      </w:pPr>
      <w:r w:rsidRPr="00C65259">
        <w:rPr>
          <w:u w:val="single"/>
        </w:rPr>
        <w:t xml:space="preserve">za dan </w:t>
      </w:r>
      <w:r w:rsidR="001E639D">
        <w:rPr>
          <w:u w:val="single"/>
        </w:rPr>
        <w:t>09. siječnja 2018.  u 11,30</w:t>
      </w:r>
      <w:r w:rsidR="005C38CF" w:rsidRPr="00C65259">
        <w:rPr>
          <w:u w:val="single"/>
        </w:rPr>
        <w:t xml:space="preserve"> sati</w:t>
      </w:r>
    </w:p>
    <w:p w:rsidRDefault="005C38CF" w:rsidP="005C38CF" w:rsidR="005C38CF" w:rsidRPr="00C65259">
      <w:pPr>
        <w:jc w:val="center"/>
        <w:rPr>
          <w:u w:val="single"/>
        </w:rPr>
      </w:pPr>
    </w:p>
    <w:p w:rsidRDefault="005C38CF" w:rsidP="005C38CF" w:rsidR="005C38CF" w:rsidRPr="00C65259">
      <w:pPr>
        <w:jc w:val="both"/>
      </w:pPr>
      <w:r w:rsidRPr="00C65259">
        <w:tab/>
        <w:t>u Trgovačkom sudu u Zag</w:t>
      </w:r>
      <w:r w:rsidR="00235441" w:rsidRPr="00C65259">
        <w:t>rebu, Petrinjska 8, soba broj 24/</w:t>
      </w:r>
      <w:r w:rsidRPr="00C65259">
        <w:t>I</w:t>
      </w:r>
      <w:r w:rsidR="00235441" w:rsidRPr="00C65259">
        <w:t>,</w:t>
      </w:r>
    </w:p>
    <w:p w:rsidRDefault="005C38CF" w:rsidP="005C38CF" w:rsidR="005C38CF" w:rsidRPr="00C65259">
      <w:pPr>
        <w:jc w:val="both"/>
      </w:pPr>
    </w:p>
    <w:p w:rsidRDefault="005C38CF" w:rsidP="005C38CF" w:rsidR="005C38CF" w:rsidRPr="00C65259">
      <w:pPr>
        <w:ind w:firstLine="708"/>
        <w:jc w:val="both"/>
      </w:pPr>
      <w:r w:rsidRPr="00C65259">
        <w:t>sa dnevnim redom:</w:t>
      </w:r>
    </w:p>
    <w:p w:rsidRDefault="005C38CF" w:rsidP="005C38CF" w:rsidR="005C38CF" w:rsidRPr="00C65259">
      <w:pPr>
        <w:ind w:firstLine="708"/>
        <w:jc w:val="both"/>
      </w:pPr>
    </w:p>
    <w:p w:rsidRDefault="000A7689" w:rsidP="000A7689" w:rsidR="00C65259">
      <w:pPr>
        <w:numPr>
          <w:ilvl w:val="0"/>
          <w:numId w:val="3"/>
        </w:numPr>
        <w:jc w:val="both"/>
      </w:pPr>
      <w:r>
        <w:t>Izvještaj stečajne upraviteljice o dosadašnjem tijeku postupka</w:t>
      </w:r>
    </w:p>
    <w:p w:rsidRDefault="00032DB9" w:rsidP="000A7689" w:rsidR="000A7689">
      <w:pPr>
        <w:numPr>
          <w:ilvl w:val="0"/>
          <w:numId w:val="3"/>
        </w:numPr>
        <w:jc w:val="both"/>
      </w:pPr>
      <w:r>
        <w:t>Očitovanje i d</w:t>
      </w:r>
      <w:r w:rsidR="000A7689">
        <w:t>onošenje odluke od strane skupštine o</w:t>
      </w:r>
      <w:r>
        <w:t xml:space="preserve"> obustavi i zaključenju stečajnog postupka. </w:t>
      </w:r>
    </w:p>
    <w:p w:rsidRDefault="000A7689" w:rsidP="000A7689" w:rsidR="000A7689" w:rsidRPr="00C65259">
      <w:pPr>
        <w:numPr>
          <w:ilvl w:val="0"/>
          <w:numId w:val="3"/>
        </w:numPr>
        <w:jc w:val="both"/>
      </w:pPr>
      <w:r>
        <w:t>Razno.</w:t>
      </w:r>
    </w:p>
    <w:p w:rsidRDefault="005C38CF" w:rsidP="005C38CF" w:rsidR="005C38CF" w:rsidRPr="00C65259">
      <w:pPr>
        <w:jc w:val="both"/>
      </w:pPr>
    </w:p>
    <w:p w:rsidRDefault="005C38CF" w:rsidP="005C38CF" w:rsidR="005C38CF" w:rsidRPr="00C65259">
      <w:pPr>
        <w:jc w:val="both"/>
      </w:pPr>
    </w:p>
    <w:p w:rsidRDefault="00235441" w:rsidP="005C38CF" w:rsidR="00235441" w:rsidRPr="00C65259">
      <w:pPr>
        <w:jc w:val="both"/>
      </w:pPr>
    </w:p>
    <w:p w:rsidRDefault="001E639D" w:rsidP="005C38CF" w:rsidR="005C38CF" w:rsidRPr="00C65259">
      <w:pPr>
        <w:jc w:val="center"/>
      </w:pPr>
      <w:r>
        <w:t>U Zagrebu, 13. prosinca</w:t>
      </w:r>
      <w:r w:rsidR="00C65259">
        <w:t xml:space="preserve"> 2017.</w:t>
      </w:r>
      <w:r w:rsidR="005C38CF" w:rsidRPr="00C65259">
        <w:t xml:space="preserve"> </w:t>
      </w:r>
    </w:p>
    <w:p w:rsidRDefault="005C38CF" w:rsidP="005C38CF" w:rsidR="005C38CF" w:rsidRPr="00C65259">
      <w:pPr>
        <w:jc w:val="center"/>
      </w:pPr>
    </w:p>
    <w:p w:rsidRDefault="005C38CF" w:rsidP="005C38CF" w:rsidR="005C38CF" w:rsidRPr="00C65259">
      <w:pPr>
        <w:jc w:val="center"/>
      </w:pPr>
    </w:p>
    <w:p w:rsidRDefault="00C65259" w:rsidP="005C38CF" w:rsidR="005C38CF" w:rsidRPr="00C6525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C38CF" w:rsidRPr="00C65259">
        <w:t>SUDAC</w:t>
      </w:r>
    </w:p>
    <w:p w:rsidRDefault="005C38CF" w:rsidP="006E1A2C" w:rsidR="0086123F">
      <w:pPr>
        <w:jc w:val="center"/>
      </w:pPr>
      <w:r w:rsidRPr="00C65259">
        <w:tab/>
      </w:r>
      <w:r w:rsidRPr="00C65259">
        <w:tab/>
      </w:r>
      <w:r w:rsidRPr="00C65259">
        <w:tab/>
      </w:r>
      <w:r w:rsidRPr="00C65259">
        <w:tab/>
      </w:r>
      <w:r w:rsidRPr="00C65259">
        <w:tab/>
      </w:r>
      <w:r w:rsidRPr="00C65259">
        <w:tab/>
        <w:t>Ivan Vladić</w:t>
      </w:r>
      <w:r w:rsidR="006E1A2C">
        <w:t>, v.r.</w:t>
      </w:r>
    </w:p>
    <w:p w:rsidRDefault="006E1A2C" w:rsidP="006E1A2C" w:rsidR="006E1A2C">
      <w:pPr>
        <w:jc w:val="center"/>
      </w:pPr>
    </w:p>
    <w:p w:rsidRDefault="006E1A2C" w:rsidP="006E1A2C" w:rsidR="006E1A2C">
      <w:pPr>
        <w:jc w:val="center"/>
      </w:pPr>
    </w:p>
    <w:p w:rsidRDefault="006E1A2C" w:rsidP="00E82D09" w:rsidR="006E1A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6E1A2C" w:rsidP="00E82D09" w:rsidR="006E1A2C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6E1A2C" w:rsidP="006E1A2C" w:rsidR="006E1A2C" w:rsidRPr="00C65259">
      <w:pPr>
        <w:jc w:val="center"/>
      </w:pPr>
    </w:p>
    <w:sectPr w:rsidR="006E1A2C" w:rsidRPr="00C6525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259" w:rsidP="00C65259" w:rsidR="00C65259">
      <w:r>
        <w:separator/>
      </w:r>
    </w:p>
  </w:endnote>
  <w:endnote w:id="0" w:type="continuationSeparator">
    <w:p w:rsidRDefault="00C65259" w:rsidP="00C65259" w:rsidR="00C65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259" w:rsidP="00C65259" w:rsidR="00C65259">
      <w:r>
        <w:separator/>
      </w:r>
    </w:p>
  </w:footnote>
  <w:footnote w:id="0" w:type="continuationSeparator">
    <w:p w:rsidRDefault="00C65259" w:rsidP="00C65259" w:rsidR="00C65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259" w:rsidR="00C6525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3247">
      <w:rPr>
        <w:noProof/>
      </w:rPr>
      <w:t>1</w:t>
    </w:r>
    <w:r>
      <w:fldChar w:fldCharType="end"/>
    </w:r>
  </w:p>
  <w:p w:rsidRDefault="001E639D" w:rsidP="00C65259" w:rsidR="00C65259" w:rsidRPr="00C65259">
    <w:pPr>
      <w:pStyle w:val="Zaglavlje"/>
      <w:jc w:val="right"/>
      <w:rPr>
        <w:b/>
      </w:rPr>
    </w:pPr>
    <w:r>
      <w:rPr>
        <w:b/>
      </w:rPr>
      <w:t>28. St-848</w:t>
    </w:r>
    <w:r w:rsidR="00C65259">
      <w:rPr>
        <w:b/>
      </w:rPr>
      <w:t>/16</w:t>
    </w:r>
  </w:p>
  <w:p w:rsidRDefault="00C65259" w:rsidR="00C652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03982"/>
    <w:multiLevelType w:val="hybridMultilevel"/>
    <w:tmpl w:val="F3EC701E"/>
    <w:lvl w:tplc="9D30E7D8" w:ilvl="0">
      <w:start w:val="28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3F5B4BF7"/>
    <w:multiLevelType w:val="hybridMultilevel"/>
    <w:tmpl w:val="5E02D2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80462B6"/>
    <w:multiLevelType w:val="hybridMultilevel"/>
    <w:tmpl w:val="7B7245C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182"/>
    <w:rsid w:val="000000BD"/>
    <w:rsid w:val="00001260"/>
    <w:rsid w:val="00002ECE"/>
    <w:rsid w:val="00003792"/>
    <w:rsid w:val="00003D2D"/>
    <w:rsid w:val="00004B21"/>
    <w:rsid w:val="00004E08"/>
    <w:rsid w:val="00004F8E"/>
    <w:rsid w:val="00007C9F"/>
    <w:rsid w:val="00010260"/>
    <w:rsid w:val="00011159"/>
    <w:rsid w:val="000117A3"/>
    <w:rsid w:val="00012B76"/>
    <w:rsid w:val="00012EB4"/>
    <w:rsid w:val="00013385"/>
    <w:rsid w:val="000133FE"/>
    <w:rsid w:val="000162CD"/>
    <w:rsid w:val="00016772"/>
    <w:rsid w:val="0001688B"/>
    <w:rsid w:val="00017032"/>
    <w:rsid w:val="000203A9"/>
    <w:rsid w:val="0002102E"/>
    <w:rsid w:val="000216CA"/>
    <w:rsid w:val="00021C72"/>
    <w:rsid w:val="000220C0"/>
    <w:rsid w:val="000220C7"/>
    <w:rsid w:val="0002318F"/>
    <w:rsid w:val="00023A5E"/>
    <w:rsid w:val="00023C45"/>
    <w:rsid w:val="00025054"/>
    <w:rsid w:val="00025630"/>
    <w:rsid w:val="00026034"/>
    <w:rsid w:val="000267D8"/>
    <w:rsid w:val="00030F85"/>
    <w:rsid w:val="000312F7"/>
    <w:rsid w:val="00032DB9"/>
    <w:rsid w:val="00032ED7"/>
    <w:rsid w:val="00037803"/>
    <w:rsid w:val="000408BB"/>
    <w:rsid w:val="000419D9"/>
    <w:rsid w:val="00041F01"/>
    <w:rsid w:val="00042CCE"/>
    <w:rsid w:val="0004317F"/>
    <w:rsid w:val="00043E81"/>
    <w:rsid w:val="00043F97"/>
    <w:rsid w:val="0004550D"/>
    <w:rsid w:val="00047D2E"/>
    <w:rsid w:val="00052951"/>
    <w:rsid w:val="0005312C"/>
    <w:rsid w:val="000532A3"/>
    <w:rsid w:val="0005443C"/>
    <w:rsid w:val="00055348"/>
    <w:rsid w:val="000561A0"/>
    <w:rsid w:val="000574F2"/>
    <w:rsid w:val="0006051C"/>
    <w:rsid w:val="000607CA"/>
    <w:rsid w:val="00060E5E"/>
    <w:rsid w:val="00060FCD"/>
    <w:rsid w:val="00061DB7"/>
    <w:rsid w:val="00063DDD"/>
    <w:rsid w:val="000648C7"/>
    <w:rsid w:val="00065090"/>
    <w:rsid w:val="00065646"/>
    <w:rsid w:val="0006598C"/>
    <w:rsid w:val="000677B9"/>
    <w:rsid w:val="00067831"/>
    <w:rsid w:val="00067A9A"/>
    <w:rsid w:val="00067CCD"/>
    <w:rsid w:val="0007125C"/>
    <w:rsid w:val="00071CEE"/>
    <w:rsid w:val="00071F66"/>
    <w:rsid w:val="00072448"/>
    <w:rsid w:val="0007274C"/>
    <w:rsid w:val="000728CA"/>
    <w:rsid w:val="00072AA2"/>
    <w:rsid w:val="00072F5E"/>
    <w:rsid w:val="000742EE"/>
    <w:rsid w:val="000749C8"/>
    <w:rsid w:val="00075276"/>
    <w:rsid w:val="00077A0F"/>
    <w:rsid w:val="000808EA"/>
    <w:rsid w:val="00080AF1"/>
    <w:rsid w:val="00082105"/>
    <w:rsid w:val="00087BDA"/>
    <w:rsid w:val="00090615"/>
    <w:rsid w:val="000911CE"/>
    <w:rsid w:val="000917D0"/>
    <w:rsid w:val="00092318"/>
    <w:rsid w:val="00093D82"/>
    <w:rsid w:val="00093DAC"/>
    <w:rsid w:val="00094C61"/>
    <w:rsid w:val="00095258"/>
    <w:rsid w:val="00096522"/>
    <w:rsid w:val="000966C7"/>
    <w:rsid w:val="000A0F4E"/>
    <w:rsid w:val="000A1B7B"/>
    <w:rsid w:val="000A2049"/>
    <w:rsid w:val="000A2C23"/>
    <w:rsid w:val="000A2F6F"/>
    <w:rsid w:val="000A3AD7"/>
    <w:rsid w:val="000A4135"/>
    <w:rsid w:val="000A5626"/>
    <w:rsid w:val="000A57A4"/>
    <w:rsid w:val="000A706D"/>
    <w:rsid w:val="000A7689"/>
    <w:rsid w:val="000A76AC"/>
    <w:rsid w:val="000A7808"/>
    <w:rsid w:val="000B0081"/>
    <w:rsid w:val="000B065E"/>
    <w:rsid w:val="000B262E"/>
    <w:rsid w:val="000B2A35"/>
    <w:rsid w:val="000B32A8"/>
    <w:rsid w:val="000B336C"/>
    <w:rsid w:val="000B5656"/>
    <w:rsid w:val="000B63B1"/>
    <w:rsid w:val="000B6B06"/>
    <w:rsid w:val="000B7B55"/>
    <w:rsid w:val="000C1A2B"/>
    <w:rsid w:val="000C3AA2"/>
    <w:rsid w:val="000C3E09"/>
    <w:rsid w:val="000C4CEA"/>
    <w:rsid w:val="000C53C5"/>
    <w:rsid w:val="000C63FA"/>
    <w:rsid w:val="000C6A77"/>
    <w:rsid w:val="000C6F2C"/>
    <w:rsid w:val="000C718C"/>
    <w:rsid w:val="000C76EB"/>
    <w:rsid w:val="000C779B"/>
    <w:rsid w:val="000D0B53"/>
    <w:rsid w:val="000D1BED"/>
    <w:rsid w:val="000D1F3B"/>
    <w:rsid w:val="000D254D"/>
    <w:rsid w:val="000D2560"/>
    <w:rsid w:val="000D2B56"/>
    <w:rsid w:val="000D2D78"/>
    <w:rsid w:val="000D37FB"/>
    <w:rsid w:val="000D4AB1"/>
    <w:rsid w:val="000D690E"/>
    <w:rsid w:val="000D75A1"/>
    <w:rsid w:val="000D7C4E"/>
    <w:rsid w:val="000E47B9"/>
    <w:rsid w:val="000E4D95"/>
    <w:rsid w:val="000E50C5"/>
    <w:rsid w:val="000E5356"/>
    <w:rsid w:val="000E6DC2"/>
    <w:rsid w:val="000E712F"/>
    <w:rsid w:val="000E77F5"/>
    <w:rsid w:val="000F0E80"/>
    <w:rsid w:val="000F1A90"/>
    <w:rsid w:val="000F1FC4"/>
    <w:rsid w:val="000F22ED"/>
    <w:rsid w:val="000F31A1"/>
    <w:rsid w:val="000F3F27"/>
    <w:rsid w:val="000F4C96"/>
    <w:rsid w:val="000F50B0"/>
    <w:rsid w:val="000F55A3"/>
    <w:rsid w:val="000F5D73"/>
    <w:rsid w:val="000F5FA9"/>
    <w:rsid w:val="000F60BC"/>
    <w:rsid w:val="000F6E2D"/>
    <w:rsid w:val="000F7419"/>
    <w:rsid w:val="000F7824"/>
    <w:rsid w:val="001004FB"/>
    <w:rsid w:val="001005C5"/>
    <w:rsid w:val="001014A1"/>
    <w:rsid w:val="0010387E"/>
    <w:rsid w:val="00103FED"/>
    <w:rsid w:val="00106076"/>
    <w:rsid w:val="0010611B"/>
    <w:rsid w:val="0010650A"/>
    <w:rsid w:val="00107CA7"/>
    <w:rsid w:val="00107CF9"/>
    <w:rsid w:val="00113AAF"/>
    <w:rsid w:val="001142B0"/>
    <w:rsid w:val="00114821"/>
    <w:rsid w:val="0011495C"/>
    <w:rsid w:val="00117189"/>
    <w:rsid w:val="0011747D"/>
    <w:rsid w:val="00120752"/>
    <w:rsid w:val="00121609"/>
    <w:rsid w:val="0012189C"/>
    <w:rsid w:val="001225A6"/>
    <w:rsid w:val="001227AA"/>
    <w:rsid w:val="0012331C"/>
    <w:rsid w:val="00123538"/>
    <w:rsid w:val="00123CA0"/>
    <w:rsid w:val="00124429"/>
    <w:rsid w:val="00124A0F"/>
    <w:rsid w:val="00125E39"/>
    <w:rsid w:val="00127795"/>
    <w:rsid w:val="001315F8"/>
    <w:rsid w:val="00131D08"/>
    <w:rsid w:val="00132042"/>
    <w:rsid w:val="00133E1B"/>
    <w:rsid w:val="00134389"/>
    <w:rsid w:val="00135D5D"/>
    <w:rsid w:val="001368DF"/>
    <w:rsid w:val="00136B76"/>
    <w:rsid w:val="00142148"/>
    <w:rsid w:val="0014256D"/>
    <w:rsid w:val="00143C93"/>
    <w:rsid w:val="00143F02"/>
    <w:rsid w:val="00145C2C"/>
    <w:rsid w:val="00150634"/>
    <w:rsid w:val="0015075E"/>
    <w:rsid w:val="00150B91"/>
    <w:rsid w:val="00150E2F"/>
    <w:rsid w:val="001517A1"/>
    <w:rsid w:val="0015264A"/>
    <w:rsid w:val="0015333A"/>
    <w:rsid w:val="00153726"/>
    <w:rsid w:val="00153BFB"/>
    <w:rsid w:val="001540C2"/>
    <w:rsid w:val="00154E92"/>
    <w:rsid w:val="0015557A"/>
    <w:rsid w:val="0015704C"/>
    <w:rsid w:val="00160CD8"/>
    <w:rsid w:val="00161D76"/>
    <w:rsid w:val="001623F0"/>
    <w:rsid w:val="001636C9"/>
    <w:rsid w:val="00164DC6"/>
    <w:rsid w:val="001655B4"/>
    <w:rsid w:val="00166368"/>
    <w:rsid w:val="001673A4"/>
    <w:rsid w:val="0017037A"/>
    <w:rsid w:val="00171891"/>
    <w:rsid w:val="00173F00"/>
    <w:rsid w:val="00174FD6"/>
    <w:rsid w:val="00177CCA"/>
    <w:rsid w:val="00181081"/>
    <w:rsid w:val="001811AB"/>
    <w:rsid w:val="00181620"/>
    <w:rsid w:val="001834C2"/>
    <w:rsid w:val="0018420B"/>
    <w:rsid w:val="0018592D"/>
    <w:rsid w:val="00186B42"/>
    <w:rsid w:val="00186F58"/>
    <w:rsid w:val="001915CE"/>
    <w:rsid w:val="0019193D"/>
    <w:rsid w:val="00192CD8"/>
    <w:rsid w:val="00193115"/>
    <w:rsid w:val="00195182"/>
    <w:rsid w:val="00196770"/>
    <w:rsid w:val="00196E5D"/>
    <w:rsid w:val="0019744D"/>
    <w:rsid w:val="001A03E0"/>
    <w:rsid w:val="001A07DA"/>
    <w:rsid w:val="001A0961"/>
    <w:rsid w:val="001A104F"/>
    <w:rsid w:val="001A5343"/>
    <w:rsid w:val="001A6D87"/>
    <w:rsid w:val="001B0877"/>
    <w:rsid w:val="001B0A5E"/>
    <w:rsid w:val="001B0DB5"/>
    <w:rsid w:val="001B2033"/>
    <w:rsid w:val="001B337D"/>
    <w:rsid w:val="001B4DE5"/>
    <w:rsid w:val="001B55C0"/>
    <w:rsid w:val="001B7932"/>
    <w:rsid w:val="001C020B"/>
    <w:rsid w:val="001C03D9"/>
    <w:rsid w:val="001C1F27"/>
    <w:rsid w:val="001C3157"/>
    <w:rsid w:val="001C3187"/>
    <w:rsid w:val="001C54E6"/>
    <w:rsid w:val="001C5CC4"/>
    <w:rsid w:val="001C6D0F"/>
    <w:rsid w:val="001C6F29"/>
    <w:rsid w:val="001C7DA0"/>
    <w:rsid w:val="001D14CC"/>
    <w:rsid w:val="001D22D3"/>
    <w:rsid w:val="001D36EB"/>
    <w:rsid w:val="001D4810"/>
    <w:rsid w:val="001D4A4D"/>
    <w:rsid w:val="001D588B"/>
    <w:rsid w:val="001D6BB7"/>
    <w:rsid w:val="001D70C4"/>
    <w:rsid w:val="001D726C"/>
    <w:rsid w:val="001D7828"/>
    <w:rsid w:val="001E0DB0"/>
    <w:rsid w:val="001E247C"/>
    <w:rsid w:val="001E3910"/>
    <w:rsid w:val="001E535C"/>
    <w:rsid w:val="001E639D"/>
    <w:rsid w:val="001F02A4"/>
    <w:rsid w:val="001F0A40"/>
    <w:rsid w:val="001F3347"/>
    <w:rsid w:val="001F3C8E"/>
    <w:rsid w:val="001F40B7"/>
    <w:rsid w:val="001F5CCD"/>
    <w:rsid w:val="001F647C"/>
    <w:rsid w:val="002001C8"/>
    <w:rsid w:val="00200481"/>
    <w:rsid w:val="002013F6"/>
    <w:rsid w:val="00201E52"/>
    <w:rsid w:val="00201FD6"/>
    <w:rsid w:val="00202727"/>
    <w:rsid w:val="00202B10"/>
    <w:rsid w:val="00202DEC"/>
    <w:rsid w:val="00203D6B"/>
    <w:rsid w:val="00204269"/>
    <w:rsid w:val="00204732"/>
    <w:rsid w:val="00206EDC"/>
    <w:rsid w:val="00207A09"/>
    <w:rsid w:val="00207D82"/>
    <w:rsid w:val="00210D6B"/>
    <w:rsid w:val="00212388"/>
    <w:rsid w:val="002139F2"/>
    <w:rsid w:val="0021568B"/>
    <w:rsid w:val="00216AD9"/>
    <w:rsid w:val="00217576"/>
    <w:rsid w:val="00220E4D"/>
    <w:rsid w:val="002238FB"/>
    <w:rsid w:val="00225DB5"/>
    <w:rsid w:val="00225FCC"/>
    <w:rsid w:val="00227007"/>
    <w:rsid w:val="0022744B"/>
    <w:rsid w:val="00227CD3"/>
    <w:rsid w:val="00227DF3"/>
    <w:rsid w:val="00230608"/>
    <w:rsid w:val="00231C9C"/>
    <w:rsid w:val="0023208D"/>
    <w:rsid w:val="002324FE"/>
    <w:rsid w:val="00232BC5"/>
    <w:rsid w:val="002341F0"/>
    <w:rsid w:val="00235441"/>
    <w:rsid w:val="00237049"/>
    <w:rsid w:val="00240A95"/>
    <w:rsid w:val="00241D36"/>
    <w:rsid w:val="002453C9"/>
    <w:rsid w:val="00247721"/>
    <w:rsid w:val="002477AA"/>
    <w:rsid w:val="0025014D"/>
    <w:rsid w:val="00251F31"/>
    <w:rsid w:val="0025234D"/>
    <w:rsid w:val="00252406"/>
    <w:rsid w:val="00252BDB"/>
    <w:rsid w:val="00252F18"/>
    <w:rsid w:val="002551AD"/>
    <w:rsid w:val="00256231"/>
    <w:rsid w:val="002579BB"/>
    <w:rsid w:val="00257C90"/>
    <w:rsid w:val="00257DDA"/>
    <w:rsid w:val="00261538"/>
    <w:rsid w:val="0026396C"/>
    <w:rsid w:val="0026453D"/>
    <w:rsid w:val="002648FB"/>
    <w:rsid w:val="002650F5"/>
    <w:rsid w:val="00265166"/>
    <w:rsid w:val="00266810"/>
    <w:rsid w:val="00267B4B"/>
    <w:rsid w:val="00270803"/>
    <w:rsid w:val="00270D89"/>
    <w:rsid w:val="0027228A"/>
    <w:rsid w:val="002728D0"/>
    <w:rsid w:val="00272FEF"/>
    <w:rsid w:val="002732C0"/>
    <w:rsid w:val="0027413D"/>
    <w:rsid w:val="00275964"/>
    <w:rsid w:val="00276F95"/>
    <w:rsid w:val="00277C47"/>
    <w:rsid w:val="00280C90"/>
    <w:rsid w:val="00281484"/>
    <w:rsid w:val="002835A2"/>
    <w:rsid w:val="00283FFB"/>
    <w:rsid w:val="00287645"/>
    <w:rsid w:val="00287C1D"/>
    <w:rsid w:val="00287DF7"/>
    <w:rsid w:val="00291620"/>
    <w:rsid w:val="002926FF"/>
    <w:rsid w:val="00292844"/>
    <w:rsid w:val="00292F61"/>
    <w:rsid w:val="002932AD"/>
    <w:rsid w:val="002946DD"/>
    <w:rsid w:val="00295B76"/>
    <w:rsid w:val="00296B2E"/>
    <w:rsid w:val="00296B38"/>
    <w:rsid w:val="002977EB"/>
    <w:rsid w:val="00297C7F"/>
    <w:rsid w:val="002A094D"/>
    <w:rsid w:val="002A102D"/>
    <w:rsid w:val="002A2611"/>
    <w:rsid w:val="002A2AF5"/>
    <w:rsid w:val="002A2C15"/>
    <w:rsid w:val="002A314A"/>
    <w:rsid w:val="002A3D90"/>
    <w:rsid w:val="002A47F0"/>
    <w:rsid w:val="002A61ED"/>
    <w:rsid w:val="002A7C09"/>
    <w:rsid w:val="002B053E"/>
    <w:rsid w:val="002B0EE5"/>
    <w:rsid w:val="002B149F"/>
    <w:rsid w:val="002B16B3"/>
    <w:rsid w:val="002B326E"/>
    <w:rsid w:val="002B4524"/>
    <w:rsid w:val="002B5B0E"/>
    <w:rsid w:val="002B6240"/>
    <w:rsid w:val="002B6B1B"/>
    <w:rsid w:val="002B7688"/>
    <w:rsid w:val="002C039F"/>
    <w:rsid w:val="002C1524"/>
    <w:rsid w:val="002C2CC1"/>
    <w:rsid w:val="002C3431"/>
    <w:rsid w:val="002C38A9"/>
    <w:rsid w:val="002C414C"/>
    <w:rsid w:val="002C52AD"/>
    <w:rsid w:val="002C5707"/>
    <w:rsid w:val="002C5C6C"/>
    <w:rsid w:val="002C64AD"/>
    <w:rsid w:val="002C7EA6"/>
    <w:rsid w:val="002D1A88"/>
    <w:rsid w:val="002D1BA7"/>
    <w:rsid w:val="002D2134"/>
    <w:rsid w:val="002D335F"/>
    <w:rsid w:val="002D3E27"/>
    <w:rsid w:val="002D502E"/>
    <w:rsid w:val="002D5A9D"/>
    <w:rsid w:val="002D6567"/>
    <w:rsid w:val="002D6AB7"/>
    <w:rsid w:val="002D711F"/>
    <w:rsid w:val="002D7531"/>
    <w:rsid w:val="002D7B43"/>
    <w:rsid w:val="002E01FF"/>
    <w:rsid w:val="002E02E9"/>
    <w:rsid w:val="002E1A9D"/>
    <w:rsid w:val="002E2570"/>
    <w:rsid w:val="002E381E"/>
    <w:rsid w:val="002E3A93"/>
    <w:rsid w:val="002E682C"/>
    <w:rsid w:val="002E7151"/>
    <w:rsid w:val="002F11B0"/>
    <w:rsid w:val="002F11F4"/>
    <w:rsid w:val="002F20A3"/>
    <w:rsid w:val="002F2DD9"/>
    <w:rsid w:val="002F32B4"/>
    <w:rsid w:val="002F484F"/>
    <w:rsid w:val="002F48FA"/>
    <w:rsid w:val="002F7024"/>
    <w:rsid w:val="00300062"/>
    <w:rsid w:val="003005FA"/>
    <w:rsid w:val="00301972"/>
    <w:rsid w:val="00302CBF"/>
    <w:rsid w:val="00306A57"/>
    <w:rsid w:val="00307FDA"/>
    <w:rsid w:val="0031012B"/>
    <w:rsid w:val="00310DF2"/>
    <w:rsid w:val="0031110C"/>
    <w:rsid w:val="00311167"/>
    <w:rsid w:val="0031124F"/>
    <w:rsid w:val="003118E0"/>
    <w:rsid w:val="00311FF9"/>
    <w:rsid w:val="00312819"/>
    <w:rsid w:val="00313916"/>
    <w:rsid w:val="003140D8"/>
    <w:rsid w:val="00314D9C"/>
    <w:rsid w:val="00314E16"/>
    <w:rsid w:val="00316301"/>
    <w:rsid w:val="00316373"/>
    <w:rsid w:val="0031664B"/>
    <w:rsid w:val="00316B77"/>
    <w:rsid w:val="00317C4A"/>
    <w:rsid w:val="00321D23"/>
    <w:rsid w:val="00322524"/>
    <w:rsid w:val="00323E13"/>
    <w:rsid w:val="003267BB"/>
    <w:rsid w:val="00326C25"/>
    <w:rsid w:val="00326EA6"/>
    <w:rsid w:val="00327038"/>
    <w:rsid w:val="00327B7D"/>
    <w:rsid w:val="0033051A"/>
    <w:rsid w:val="00331DBE"/>
    <w:rsid w:val="00331FDA"/>
    <w:rsid w:val="00332089"/>
    <w:rsid w:val="0033223D"/>
    <w:rsid w:val="00332A98"/>
    <w:rsid w:val="00332B1A"/>
    <w:rsid w:val="00333B42"/>
    <w:rsid w:val="00335343"/>
    <w:rsid w:val="00336F03"/>
    <w:rsid w:val="00341676"/>
    <w:rsid w:val="00341E89"/>
    <w:rsid w:val="00341FF9"/>
    <w:rsid w:val="00342594"/>
    <w:rsid w:val="0034260D"/>
    <w:rsid w:val="00343E61"/>
    <w:rsid w:val="0034710E"/>
    <w:rsid w:val="00347992"/>
    <w:rsid w:val="00347A86"/>
    <w:rsid w:val="00347CD4"/>
    <w:rsid w:val="00347E84"/>
    <w:rsid w:val="00350DF3"/>
    <w:rsid w:val="0035264B"/>
    <w:rsid w:val="003527F1"/>
    <w:rsid w:val="00352EFE"/>
    <w:rsid w:val="0035310F"/>
    <w:rsid w:val="00355045"/>
    <w:rsid w:val="00355FBF"/>
    <w:rsid w:val="00356F26"/>
    <w:rsid w:val="003607B3"/>
    <w:rsid w:val="00360AF5"/>
    <w:rsid w:val="00361821"/>
    <w:rsid w:val="00361A22"/>
    <w:rsid w:val="003625B7"/>
    <w:rsid w:val="003637D6"/>
    <w:rsid w:val="00363E2F"/>
    <w:rsid w:val="00365308"/>
    <w:rsid w:val="003654FC"/>
    <w:rsid w:val="003655A6"/>
    <w:rsid w:val="00365878"/>
    <w:rsid w:val="00365D1D"/>
    <w:rsid w:val="003666EF"/>
    <w:rsid w:val="00367224"/>
    <w:rsid w:val="00367FBC"/>
    <w:rsid w:val="00370104"/>
    <w:rsid w:val="003707DE"/>
    <w:rsid w:val="00370E91"/>
    <w:rsid w:val="0037186E"/>
    <w:rsid w:val="00371E17"/>
    <w:rsid w:val="00372372"/>
    <w:rsid w:val="00372A6E"/>
    <w:rsid w:val="00372D05"/>
    <w:rsid w:val="003742A9"/>
    <w:rsid w:val="0037510F"/>
    <w:rsid w:val="0037557B"/>
    <w:rsid w:val="003762F3"/>
    <w:rsid w:val="00376B86"/>
    <w:rsid w:val="003776B0"/>
    <w:rsid w:val="00377B65"/>
    <w:rsid w:val="00377C7A"/>
    <w:rsid w:val="00380ACF"/>
    <w:rsid w:val="00380CAF"/>
    <w:rsid w:val="00380CE9"/>
    <w:rsid w:val="00381121"/>
    <w:rsid w:val="00381592"/>
    <w:rsid w:val="00386A20"/>
    <w:rsid w:val="00386B33"/>
    <w:rsid w:val="00387B0C"/>
    <w:rsid w:val="00390A7A"/>
    <w:rsid w:val="00390B02"/>
    <w:rsid w:val="003915EE"/>
    <w:rsid w:val="00393BE7"/>
    <w:rsid w:val="00394F5C"/>
    <w:rsid w:val="003958F1"/>
    <w:rsid w:val="00395AE3"/>
    <w:rsid w:val="003A0B5A"/>
    <w:rsid w:val="003A2C1E"/>
    <w:rsid w:val="003A2CC7"/>
    <w:rsid w:val="003A3FC4"/>
    <w:rsid w:val="003A4FEC"/>
    <w:rsid w:val="003A5527"/>
    <w:rsid w:val="003B076A"/>
    <w:rsid w:val="003B1A87"/>
    <w:rsid w:val="003B375A"/>
    <w:rsid w:val="003B44E2"/>
    <w:rsid w:val="003B544F"/>
    <w:rsid w:val="003B6DBB"/>
    <w:rsid w:val="003B72BF"/>
    <w:rsid w:val="003C0353"/>
    <w:rsid w:val="003C17CC"/>
    <w:rsid w:val="003C2597"/>
    <w:rsid w:val="003C2B02"/>
    <w:rsid w:val="003C32C0"/>
    <w:rsid w:val="003C510E"/>
    <w:rsid w:val="003C648A"/>
    <w:rsid w:val="003D1E39"/>
    <w:rsid w:val="003D3D9B"/>
    <w:rsid w:val="003D5A2E"/>
    <w:rsid w:val="003D624A"/>
    <w:rsid w:val="003D64A6"/>
    <w:rsid w:val="003D72E5"/>
    <w:rsid w:val="003D7698"/>
    <w:rsid w:val="003E04CE"/>
    <w:rsid w:val="003E0BE0"/>
    <w:rsid w:val="003E4118"/>
    <w:rsid w:val="003E41C9"/>
    <w:rsid w:val="003E4A0E"/>
    <w:rsid w:val="003E5571"/>
    <w:rsid w:val="003E6DB0"/>
    <w:rsid w:val="003E791F"/>
    <w:rsid w:val="003F03C2"/>
    <w:rsid w:val="003F2291"/>
    <w:rsid w:val="003F43A8"/>
    <w:rsid w:val="003F6320"/>
    <w:rsid w:val="003F6416"/>
    <w:rsid w:val="00400276"/>
    <w:rsid w:val="00400331"/>
    <w:rsid w:val="00400D0F"/>
    <w:rsid w:val="004017B7"/>
    <w:rsid w:val="00402396"/>
    <w:rsid w:val="004031D0"/>
    <w:rsid w:val="004031F8"/>
    <w:rsid w:val="004035D5"/>
    <w:rsid w:val="0040376A"/>
    <w:rsid w:val="0040393B"/>
    <w:rsid w:val="00404FD3"/>
    <w:rsid w:val="00405CF3"/>
    <w:rsid w:val="00406334"/>
    <w:rsid w:val="0040639B"/>
    <w:rsid w:val="004069BD"/>
    <w:rsid w:val="00407D13"/>
    <w:rsid w:val="004116DA"/>
    <w:rsid w:val="00412A1E"/>
    <w:rsid w:val="004134F0"/>
    <w:rsid w:val="004139FA"/>
    <w:rsid w:val="00414656"/>
    <w:rsid w:val="0041607D"/>
    <w:rsid w:val="00416145"/>
    <w:rsid w:val="00416A9D"/>
    <w:rsid w:val="00416C68"/>
    <w:rsid w:val="004178C1"/>
    <w:rsid w:val="00420C48"/>
    <w:rsid w:val="00421AF5"/>
    <w:rsid w:val="00422A8F"/>
    <w:rsid w:val="004239D1"/>
    <w:rsid w:val="00423D41"/>
    <w:rsid w:val="00425CC1"/>
    <w:rsid w:val="0042655C"/>
    <w:rsid w:val="004266AF"/>
    <w:rsid w:val="00427055"/>
    <w:rsid w:val="004271EE"/>
    <w:rsid w:val="0042773E"/>
    <w:rsid w:val="0043008C"/>
    <w:rsid w:val="004301EB"/>
    <w:rsid w:val="0043026B"/>
    <w:rsid w:val="00432699"/>
    <w:rsid w:val="004335E7"/>
    <w:rsid w:val="004341C7"/>
    <w:rsid w:val="0043439F"/>
    <w:rsid w:val="00434416"/>
    <w:rsid w:val="004344E7"/>
    <w:rsid w:val="00435B63"/>
    <w:rsid w:val="00436050"/>
    <w:rsid w:val="00437197"/>
    <w:rsid w:val="00437CC1"/>
    <w:rsid w:val="00440770"/>
    <w:rsid w:val="00440DAF"/>
    <w:rsid w:val="004415CF"/>
    <w:rsid w:val="0044296B"/>
    <w:rsid w:val="00442D60"/>
    <w:rsid w:val="004462BC"/>
    <w:rsid w:val="004465B3"/>
    <w:rsid w:val="0044732B"/>
    <w:rsid w:val="00450090"/>
    <w:rsid w:val="00450939"/>
    <w:rsid w:val="00450982"/>
    <w:rsid w:val="00453A26"/>
    <w:rsid w:val="00456359"/>
    <w:rsid w:val="00460401"/>
    <w:rsid w:val="00460EF2"/>
    <w:rsid w:val="004620F3"/>
    <w:rsid w:val="00463CE8"/>
    <w:rsid w:val="0046531F"/>
    <w:rsid w:val="004656F7"/>
    <w:rsid w:val="00466465"/>
    <w:rsid w:val="00466D00"/>
    <w:rsid w:val="00467759"/>
    <w:rsid w:val="004704E5"/>
    <w:rsid w:val="004716D8"/>
    <w:rsid w:val="00471FE7"/>
    <w:rsid w:val="0047205A"/>
    <w:rsid w:val="004726CB"/>
    <w:rsid w:val="004808D4"/>
    <w:rsid w:val="00481375"/>
    <w:rsid w:val="00482AA4"/>
    <w:rsid w:val="0048310D"/>
    <w:rsid w:val="00484D41"/>
    <w:rsid w:val="0048569B"/>
    <w:rsid w:val="00485A3D"/>
    <w:rsid w:val="00485AEE"/>
    <w:rsid w:val="0048652D"/>
    <w:rsid w:val="00487D96"/>
    <w:rsid w:val="00490789"/>
    <w:rsid w:val="00491880"/>
    <w:rsid w:val="00492030"/>
    <w:rsid w:val="00492C1C"/>
    <w:rsid w:val="00492F25"/>
    <w:rsid w:val="0049337D"/>
    <w:rsid w:val="00497C2B"/>
    <w:rsid w:val="004A053C"/>
    <w:rsid w:val="004A1232"/>
    <w:rsid w:val="004A1CAB"/>
    <w:rsid w:val="004A28F3"/>
    <w:rsid w:val="004A6DBA"/>
    <w:rsid w:val="004A7502"/>
    <w:rsid w:val="004A7F09"/>
    <w:rsid w:val="004B0407"/>
    <w:rsid w:val="004B070F"/>
    <w:rsid w:val="004B0D98"/>
    <w:rsid w:val="004B119C"/>
    <w:rsid w:val="004B19F9"/>
    <w:rsid w:val="004B2AD8"/>
    <w:rsid w:val="004B2B82"/>
    <w:rsid w:val="004B343D"/>
    <w:rsid w:val="004B44D1"/>
    <w:rsid w:val="004B619A"/>
    <w:rsid w:val="004B72EB"/>
    <w:rsid w:val="004B771A"/>
    <w:rsid w:val="004C0112"/>
    <w:rsid w:val="004C09D5"/>
    <w:rsid w:val="004C0F13"/>
    <w:rsid w:val="004C1B9D"/>
    <w:rsid w:val="004C2B16"/>
    <w:rsid w:val="004C34BB"/>
    <w:rsid w:val="004C3912"/>
    <w:rsid w:val="004C6867"/>
    <w:rsid w:val="004D3DF7"/>
    <w:rsid w:val="004D408A"/>
    <w:rsid w:val="004D5218"/>
    <w:rsid w:val="004D6CDB"/>
    <w:rsid w:val="004D6E03"/>
    <w:rsid w:val="004D75B2"/>
    <w:rsid w:val="004E2EA2"/>
    <w:rsid w:val="004E3226"/>
    <w:rsid w:val="004E45EB"/>
    <w:rsid w:val="004E4B2C"/>
    <w:rsid w:val="004E5007"/>
    <w:rsid w:val="004E5B47"/>
    <w:rsid w:val="004E6DE4"/>
    <w:rsid w:val="004E77AD"/>
    <w:rsid w:val="004F13B8"/>
    <w:rsid w:val="004F1408"/>
    <w:rsid w:val="004F40F7"/>
    <w:rsid w:val="004F4438"/>
    <w:rsid w:val="004F4814"/>
    <w:rsid w:val="004F48D8"/>
    <w:rsid w:val="004F5CA0"/>
    <w:rsid w:val="004F775C"/>
    <w:rsid w:val="005001CD"/>
    <w:rsid w:val="005002D8"/>
    <w:rsid w:val="00501C09"/>
    <w:rsid w:val="00502DA0"/>
    <w:rsid w:val="00503198"/>
    <w:rsid w:val="00503E55"/>
    <w:rsid w:val="0050472C"/>
    <w:rsid w:val="00512D40"/>
    <w:rsid w:val="00513247"/>
    <w:rsid w:val="005136E0"/>
    <w:rsid w:val="00513803"/>
    <w:rsid w:val="005141B6"/>
    <w:rsid w:val="00514E9A"/>
    <w:rsid w:val="005152BD"/>
    <w:rsid w:val="00517957"/>
    <w:rsid w:val="00517BF0"/>
    <w:rsid w:val="00520538"/>
    <w:rsid w:val="005205C7"/>
    <w:rsid w:val="005212BB"/>
    <w:rsid w:val="00522A01"/>
    <w:rsid w:val="0052481E"/>
    <w:rsid w:val="00525D2B"/>
    <w:rsid w:val="00525F9F"/>
    <w:rsid w:val="00526034"/>
    <w:rsid w:val="0052665A"/>
    <w:rsid w:val="00526C01"/>
    <w:rsid w:val="00530289"/>
    <w:rsid w:val="005308AF"/>
    <w:rsid w:val="005311F6"/>
    <w:rsid w:val="0053198B"/>
    <w:rsid w:val="00531BF7"/>
    <w:rsid w:val="00532BD5"/>
    <w:rsid w:val="00532F85"/>
    <w:rsid w:val="00533A81"/>
    <w:rsid w:val="005352F1"/>
    <w:rsid w:val="00540430"/>
    <w:rsid w:val="005428A7"/>
    <w:rsid w:val="005455DD"/>
    <w:rsid w:val="0054596E"/>
    <w:rsid w:val="005461F0"/>
    <w:rsid w:val="0054665A"/>
    <w:rsid w:val="00551173"/>
    <w:rsid w:val="005524B8"/>
    <w:rsid w:val="00552783"/>
    <w:rsid w:val="005534A3"/>
    <w:rsid w:val="00554B78"/>
    <w:rsid w:val="005550AB"/>
    <w:rsid w:val="00555576"/>
    <w:rsid w:val="00555ED3"/>
    <w:rsid w:val="005564E6"/>
    <w:rsid w:val="005567A5"/>
    <w:rsid w:val="00556FC6"/>
    <w:rsid w:val="00561FD0"/>
    <w:rsid w:val="00562239"/>
    <w:rsid w:val="00562C9B"/>
    <w:rsid w:val="0056357C"/>
    <w:rsid w:val="00564414"/>
    <w:rsid w:val="00564BF4"/>
    <w:rsid w:val="00565E0C"/>
    <w:rsid w:val="00567694"/>
    <w:rsid w:val="00570FCD"/>
    <w:rsid w:val="0057175A"/>
    <w:rsid w:val="00572081"/>
    <w:rsid w:val="00573516"/>
    <w:rsid w:val="0058199C"/>
    <w:rsid w:val="005828D1"/>
    <w:rsid w:val="005829A4"/>
    <w:rsid w:val="00582F44"/>
    <w:rsid w:val="0058450A"/>
    <w:rsid w:val="00584BA6"/>
    <w:rsid w:val="00584EAD"/>
    <w:rsid w:val="00585236"/>
    <w:rsid w:val="00585DAB"/>
    <w:rsid w:val="00587174"/>
    <w:rsid w:val="0058780A"/>
    <w:rsid w:val="00591F55"/>
    <w:rsid w:val="0059406F"/>
    <w:rsid w:val="00594D86"/>
    <w:rsid w:val="005955F9"/>
    <w:rsid w:val="005A315F"/>
    <w:rsid w:val="005A4154"/>
    <w:rsid w:val="005A477E"/>
    <w:rsid w:val="005A598D"/>
    <w:rsid w:val="005A6F3B"/>
    <w:rsid w:val="005A762A"/>
    <w:rsid w:val="005B0C1C"/>
    <w:rsid w:val="005B1D3E"/>
    <w:rsid w:val="005B2534"/>
    <w:rsid w:val="005B268A"/>
    <w:rsid w:val="005B27E0"/>
    <w:rsid w:val="005B2A8D"/>
    <w:rsid w:val="005B4100"/>
    <w:rsid w:val="005B4973"/>
    <w:rsid w:val="005B4DDE"/>
    <w:rsid w:val="005B6423"/>
    <w:rsid w:val="005B6DC0"/>
    <w:rsid w:val="005B7AF5"/>
    <w:rsid w:val="005B7F80"/>
    <w:rsid w:val="005C0045"/>
    <w:rsid w:val="005C022D"/>
    <w:rsid w:val="005C0700"/>
    <w:rsid w:val="005C0F25"/>
    <w:rsid w:val="005C3208"/>
    <w:rsid w:val="005C38CF"/>
    <w:rsid w:val="005C4C90"/>
    <w:rsid w:val="005C59F8"/>
    <w:rsid w:val="005C5EAC"/>
    <w:rsid w:val="005C6493"/>
    <w:rsid w:val="005C78BA"/>
    <w:rsid w:val="005D34D7"/>
    <w:rsid w:val="005D62CD"/>
    <w:rsid w:val="005D6878"/>
    <w:rsid w:val="005D6AEF"/>
    <w:rsid w:val="005E20EB"/>
    <w:rsid w:val="005E36F6"/>
    <w:rsid w:val="005E4135"/>
    <w:rsid w:val="005E5D1D"/>
    <w:rsid w:val="005E6E88"/>
    <w:rsid w:val="005F03E7"/>
    <w:rsid w:val="005F0B99"/>
    <w:rsid w:val="005F2369"/>
    <w:rsid w:val="005F2C53"/>
    <w:rsid w:val="005F3873"/>
    <w:rsid w:val="005F388A"/>
    <w:rsid w:val="005F665F"/>
    <w:rsid w:val="005F6C64"/>
    <w:rsid w:val="005F7652"/>
    <w:rsid w:val="0060055C"/>
    <w:rsid w:val="00601138"/>
    <w:rsid w:val="0060380F"/>
    <w:rsid w:val="00603940"/>
    <w:rsid w:val="006043E4"/>
    <w:rsid w:val="00604ADD"/>
    <w:rsid w:val="00605C61"/>
    <w:rsid w:val="00610FEE"/>
    <w:rsid w:val="0061228D"/>
    <w:rsid w:val="00612465"/>
    <w:rsid w:val="00612890"/>
    <w:rsid w:val="00612D02"/>
    <w:rsid w:val="00613CB2"/>
    <w:rsid w:val="006150A6"/>
    <w:rsid w:val="006160E2"/>
    <w:rsid w:val="00617AC5"/>
    <w:rsid w:val="00620D15"/>
    <w:rsid w:val="006214D4"/>
    <w:rsid w:val="00621BF2"/>
    <w:rsid w:val="006224E5"/>
    <w:rsid w:val="00622B92"/>
    <w:rsid w:val="00624AF5"/>
    <w:rsid w:val="00627E50"/>
    <w:rsid w:val="00631978"/>
    <w:rsid w:val="00633D7E"/>
    <w:rsid w:val="00633DB1"/>
    <w:rsid w:val="00634622"/>
    <w:rsid w:val="006357AE"/>
    <w:rsid w:val="00636AC6"/>
    <w:rsid w:val="006372FE"/>
    <w:rsid w:val="006402AE"/>
    <w:rsid w:val="006404F7"/>
    <w:rsid w:val="00641E44"/>
    <w:rsid w:val="00641E78"/>
    <w:rsid w:val="006457AF"/>
    <w:rsid w:val="00645A90"/>
    <w:rsid w:val="0064682B"/>
    <w:rsid w:val="006472B7"/>
    <w:rsid w:val="006500CF"/>
    <w:rsid w:val="0065472C"/>
    <w:rsid w:val="006560DE"/>
    <w:rsid w:val="00656CCC"/>
    <w:rsid w:val="00661A04"/>
    <w:rsid w:val="00662649"/>
    <w:rsid w:val="00662F9C"/>
    <w:rsid w:val="00665B76"/>
    <w:rsid w:val="00665CCD"/>
    <w:rsid w:val="00665E99"/>
    <w:rsid w:val="006663E6"/>
    <w:rsid w:val="006666CB"/>
    <w:rsid w:val="00667F07"/>
    <w:rsid w:val="006718E0"/>
    <w:rsid w:val="0067333A"/>
    <w:rsid w:val="006753E6"/>
    <w:rsid w:val="006762BD"/>
    <w:rsid w:val="00680CFC"/>
    <w:rsid w:val="00681656"/>
    <w:rsid w:val="0068187A"/>
    <w:rsid w:val="00681A16"/>
    <w:rsid w:val="00681F44"/>
    <w:rsid w:val="00682A47"/>
    <w:rsid w:val="00683815"/>
    <w:rsid w:val="006848C5"/>
    <w:rsid w:val="00686C7D"/>
    <w:rsid w:val="006874A9"/>
    <w:rsid w:val="0068753A"/>
    <w:rsid w:val="006878FA"/>
    <w:rsid w:val="00690195"/>
    <w:rsid w:val="00690F55"/>
    <w:rsid w:val="006918B4"/>
    <w:rsid w:val="00692643"/>
    <w:rsid w:val="00694F6A"/>
    <w:rsid w:val="00697751"/>
    <w:rsid w:val="00697943"/>
    <w:rsid w:val="006A08A4"/>
    <w:rsid w:val="006A0DB0"/>
    <w:rsid w:val="006A19CD"/>
    <w:rsid w:val="006A252A"/>
    <w:rsid w:val="006A2E36"/>
    <w:rsid w:val="006A3060"/>
    <w:rsid w:val="006A33CD"/>
    <w:rsid w:val="006A42D3"/>
    <w:rsid w:val="006A4D7E"/>
    <w:rsid w:val="006A6ABB"/>
    <w:rsid w:val="006B01F4"/>
    <w:rsid w:val="006B1F3D"/>
    <w:rsid w:val="006B248C"/>
    <w:rsid w:val="006B2EBC"/>
    <w:rsid w:val="006B3011"/>
    <w:rsid w:val="006B3034"/>
    <w:rsid w:val="006B3CF9"/>
    <w:rsid w:val="006B4AD4"/>
    <w:rsid w:val="006B5356"/>
    <w:rsid w:val="006B6502"/>
    <w:rsid w:val="006B673C"/>
    <w:rsid w:val="006B7A99"/>
    <w:rsid w:val="006B7ED3"/>
    <w:rsid w:val="006C0CD1"/>
    <w:rsid w:val="006C1F06"/>
    <w:rsid w:val="006C2414"/>
    <w:rsid w:val="006C25CA"/>
    <w:rsid w:val="006C2758"/>
    <w:rsid w:val="006C481A"/>
    <w:rsid w:val="006C6C00"/>
    <w:rsid w:val="006D1356"/>
    <w:rsid w:val="006D223D"/>
    <w:rsid w:val="006D29AF"/>
    <w:rsid w:val="006D3663"/>
    <w:rsid w:val="006D3AA6"/>
    <w:rsid w:val="006D47F5"/>
    <w:rsid w:val="006D5855"/>
    <w:rsid w:val="006D617F"/>
    <w:rsid w:val="006D6AC4"/>
    <w:rsid w:val="006D6EA2"/>
    <w:rsid w:val="006D7DC8"/>
    <w:rsid w:val="006E08D0"/>
    <w:rsid w:val="006E0F41"/>
    <w:rsid w:val="006E14BA"/>
    <w:rsid w:val="006E1A2C"/>
    <w:rsid w:val="006E2089"/>
    <w:rsid w:val="006E32F0"/>
    <w:rsid w:val="006E3962"/>
    <w:rsid w:val="006E5277"/>
    <w:rsid w:val="006E534F"/>
    <w:rsid w:val="006E584F"/>
    <w:rsid w:val="006F60B5"/>
    <w:rsid w:val="00702C69"/>
    <w:rsid w:val="00704C4A"/>
    <w:rsid w:val="007050AE"/>
    <w:rsid w:val="00705AF0"/>
    <w:rsid w:val="00705BAC"/>
    <w:rsid w:val="00705C97"/>
    <w:rsid w:val="00706380"/>
    <w:rsid w:val="0070682F"/>
    <w:rsid w:val="007106F3"/>
    <w:rsid w:val="00711A68"/>
    <w:rsid w:val="00711C5D"/>
    <w:rsid w:val="00711D03"/>
    <w:rsid w:val="00712E7A"/>
    <w:rsid w:val="0071315E"/>
    <w:rsid w:val="00713B5D"/>
    <w:rsid w:val="00713C74"/>
    <w:rsid w:val="00714C71"/>
    <w:rsid w:val="00714C7D"/>
    <w:rsid w:val="0071602C"/>
    <w:rsid w:val="00716FA7"/>
    <w:rsid w:val="007179E8"/>
    <w:rsid w:val="00721847"/>
    <w:rsid w:val="00721EEB"/>
    <w:rsid w:val="00723A3D"/>
    <w:rsid w:val="0072733A"/>
    <w:rsid w:val="00731686"/>
    <w:rsid w:val="00736470"/>
    <w:rsid w:val="0073776F"/>
    <w:rsid w:val="0074072F"/>
    <w:rsid w:val="00740EE5"/>
    <w:rsid w:val="00741522"/>
    <w:rsid w:val="00741D4B"/>
    <w:rsid w:val="00743528"/>
    <w:rsid w:val="00744227"/>
    <w:rsid w:val="00744764"/>
    <w:rsid w:val="00745D23"/>
    <w:rsid w:val="00746393"/>
    <w:rsid w:val="00747977"/>
    <w:rsid w:val="00747B33"/>
    <w:rsid w:val="0075042B"/>
    <w:rsid w:val="0075175B"/>
    <w:rsid w:val="00751E2C"/>
    <w:rsid w:val="0075273C"/>
    <w:rsid w:val="00752A3E"/>
    <w:rsid w:val="007550AD"/>
    <w:rsid w:val="007553EA"/>
    <w:rsid w:val="007557B8"/>
    <w:rsid w:val="00755C49"/>
    <w:rsid w:val="00755F1E"/>
    <w:rsid w:val="00756EC7"/>
    <w:rsid w:val="007609D5"/>
    <w:rsid w:val="00761B47"/>
    <w:rsid w:val="00761F14"/>
    <w:rsid w:val="00761FBC"/>
    <w:rsid w:val="007631CC"/>
    <w:rsid w:val="007644C7"/>
    <w:rsid w:val="007654AF"/>
    <w:rsid w:val="0076735F"/>
    <w:rsid w:val="0076760B"/>
    <w:rsid w:val="007676C2"/>
    <w:rsid w:val="00767F05"/>
    <w:rsid w:val="0077030A"/>
    <w:rsid w:val="00771BF5"/>
    <w:rsid w:val="00771EA5"/>
    <w:rsid w:val="00772C98"/>
    <w:rsid w:val="00772E9C"/>
    <w:rsid w:val="007758B2"/>
    <w:rsid w:val="00775A2D"/>
    <w:rsid w:val="00775C63"/>
    <w:rsid w:val="007762CA"/>
    <w:rsid w:val="007776F9"/>
    <w:rsid w:val="0078044E"/>
    <w:rsid w:val="00780CD8"/>
    <w:rsid w:val="00781019"/>
    <w:rsid w:val="007813E0"/>
    <w:rsid w:val="007819A7"/>
    <w:rsid w:val="0078209B"/>
    <w:rsid w:val="00782576"/>
    <w:rsid w:val="00784D30"/>
    <w:rsid w:val="0078545C"/>
    <w:rsid w:val="00785ED4"/>
    <w:rsid w:val="007870C4"/>
    <w:rsid w:val="00790ABA"/>
    <w:rsid w:val="0079102F"/>
    <w:rsid w:val="00792977"/>
    <w:rsid w:val="007933F0"/>
    <w:rsid w:val="007936C8"/>
    <w:rsid w:val="0079493A"/>
    <w:rsid w:val="00794B01"/>
    <w:rsid w:val="007960B6"/>
    <w:rsid w:val="007A0B5B"/>
    <w:rsid w:val="007A21BD"/>
    <w:rsid w:val="007A263A"/>
    <w:rsid w:val="007A2BF9"/>
    <w:rsid w:val="007A3822"/>
    <w:rsid w:val="007A3DA1"/>
    <w:rsid w:val="007A4C73"/>
    <w:rsid w:val="007A5862"/>
    <w:rsid w:val="007B19B3"/>
    <w:rsid w:val="007B234F"/>
    <w:rsid w:val="007B31D9"/>
    <w:rsid w:val="007B403E"/>
    <w:rsid w:val="007B64F6"/>
    <w:rsid w:val="007B6E1A"/>
    <w:rsid w:val="007B7702"/>
    <w:rsid w:val="007C0FD6"/>
    <w:rsid w:val="007C118A"/>
    <w:rsid w:val="007C1F24"/>
    <w:rsid w:val="007C1FD5"/>
    <w:rsid w:val="007C26BD"/>
    <w:rsid w:val="007C305B"/>
    <w:rsid w:val="007C44DB"/>
    <w:rsid w:val="007C55D6"/>
    <w:rsid w:val="007C6D22"/>
    <w:rsid w:val="007C7F90"/>
    <w:rsid w:val="007D12CD"/>
    <w:rsid w:val="007D3720"/>
    <w:rsid w:val="007D3906"/>
    <w:rsid w:val="007D3C04"/>
    <w:rsid w:val="007D4D12"/>
    <w:rsid w:val="007D556B"/>
    <w:rsid w:val="007D63AB"/>
    <w:rsid w:val="007D68CE"/>
    <w:rsid w:val="007D7BA8"/>
    <w:rsid w:val="007E21F1"/>
    <w:rsid w:val="007E45FE"/>
    <w:rsid w:val="007E6310"/>
    <w:rsid w:val="007E6AA4"/>
    <w:rsid w:val="007F434A"/>
    <w:rsid w:val="007F4474"/>
    <w:rsid w:val="007F4A28"/>
    <w:rsid w:val="007F694A"/>
    <w:rsid w:val="007F71D1"/>
    <w:rsid w:val="007F78CF"/>
    <w:rsid w:val="007F7DBF"/>
    <w:rsid w:val="007F7DE4"/>
    <w:rsid w:val="00800C76"/>
    <w:rsid w:val="008011E1"/>
    <w:rsid w:val="00802416"/>
    <w:rsid w:val="008025E4"/>
    <w:rsid w:val="0080318D"/>
    <w:rsid w:val="008032CE"/>
    <w:rsid w:val="008043F0"/>
    <w:rsid w:val="008052DE"/>
    <w:rsid w:val="008056CF"/>
    <w:rsid w:val="00805AF2"/>
    <w:rsid w:val="00805E2A"/>
    <w:rsid w:val="008060E2"/>
    <w:rsid w:val="00806696"/>
    <w:rsid w:val="00806AA0"/>
    <w:rsid w:val="00806DE6"/>
    <w:rsid w:val="008076DD"/>
    <w:rsid w:val="00807850"/>
    <w:rsid w:val="00810417"/>
    <w:rsid w:val="0081149C"/>
    <w:rsid w:val="0081177F"/>
    <w:rsid w:val="00811E01"/>
    <w:rsid w:val="00811F0F"/>
    <w:rsid w:val="00812FF1"/>
    <w:rsid w:val="00813572"/>
    <w:rsid w:val="00815B3A"/>
    <w:rsid w:val="00816885"/>
    <w:rsid w:val="00817140"/>
    <w:rsid w:val="008200BA"/>
    <w:rsid w:val="00820344"/>
    <w:rsid w:val="008218F8"/>
    <w:rsid w:val="00822163"/>
    <w:rsid w:val="008234F5"/>
    <w:rsid w:val="00823628"/>
    <w:rsid w:val="0082366E"/>
    <w:rsid w:val="00824137"/>
    <w:rsid w:val="0082454A"/>
    <w:rsid w:val="00824A48"/>
    <w:rsid w:val="00824C4A"/>
    <w:rsid w:val="008255E8"/>
    <w:rsid w:val="00825E4C"/>
    <w:rsid w:val="00826537"/>
    <w:rsid w:val="008269DE"/>
    <w:rsid w:val="00826BE4"/>
    <w:rsid w:val="00826DB3"/>
    <w:rsid w:val="00827279"/>
    <w:rsid w:val="00827760"/>
    <w:rsid w:val="00827BE3"/>
    <w:rsid w:val="008305FE"/>
    <w:rsid w:val="00832A79"/>
    <w:rsid w:val="00833733"/>
    <w:rsid w:val="00834C98"/>
    <w:rsid w:val="00836940"/>
    <w:rsid w:val="00836C21"/>
    <w:rsid w:val="00837154"/>
    <w:rsid w:val="00837322"/>
    <w:rsid w:val="008376EF"/>
    <w:rsid w:val="0083784B"/>
    <w:rsid w:val="00837D25"/>
    <w:rsid w:val="00837F16"/>
    <w:rsid w:val="0084024F"/>
    <w:rsid w:val="0084075D"/>
    <w:rsid w:val="00840DE4"/>
    <w:rsid w:val="00842D66"/>
    <w:rsid w:val="00843A92"/>
    <w:rsid w:val="00844D84"/>
    <w:rsid w:val="0084691C"/>
    <w:rsid w:val="00846D7C"/>
    <w:rsid w:val="0084742B"/>
    <w:rsid w:val="0084748C"/>
    <w:rsid w:val="0084751F"/>
    <w:rsid w:val="00850AB0"/>
    <w:rsid w:val="008517F7"/>
    <w:rsid w:val="00851A04"/>
    <w:rsid w:val="008523CB"/>
    <w:rsid w:val="00853909"/>
    <w:rsid w:val="008552FB"/>
    <w:rsid w:val="00855D5C"/>
    <w:rsid w:val="00856664"/>
    <w:rsid w:val="0086085C"/>
    <w:rsid w:val="0086123F"/>
    <w:rsid w:val="00862174"/>
    <w:rsid w:val="00863010"/>
    <w:rsid w:val="008635A9"/>
    <w:rsid w:val="00863D1D"/>
    <w:rsid w:val="00863E60"/>
    <w:rsid w:val="0086487D"/>
    <w:rsid w:val="00865C9B"/>
    <w:rsid w:val="008664B2"/>
    <w:rsid w:val="008668EF"/>
    <w:rsid w:val="008669B0"/>
    <w:rsid w:val="00866EE0"/>
    <w:rsid w:val="00867758"/>
    <w:rsid w:val="0087103F"/>
    <w:rsid w:val="00872D67"/>
    <w:rsid w:val="00873196"/>
    <w:rsid w:val="00874834"/>
    <w:rsid w:val="0087504C"/>
    <w:rsid w:val="00876DA1"/>
    <w:rsid w:val="00877951"/>
    <w:rsid w:val="00880030"/>
    <w:rsid w:val="00880B24"/>
    <w:rsid w:val="008829E7"/>
    <w:rsid w:val="00882C8F"/>
    <w:rsid w:val="008851F4"/>
    <w:rsid w:val="008874DF"/>
    <w:rsid w:val="00891FE6"/>
    <w:rsid w:val="00892A96"/>
    <w:rsid w:val="008931BD"/>
    <w:rsid w:val="00893B06"/>
    <w:rsid w:val="00896267"/>
    <w:rsid w:val="0089795F"/>
    <w:rsid w:val="008A0B08"/>
    <w:rsid w:val="008A18FC"/>
    <w:rsid w:val="008A2674"/>
    <w:rsid w:val="008A2B5B"/>
    <w:rsid w:val="008A3FE8"/>
    <w:rsid w:val="008A75E5"/>
    <w:rsid w:val="008A7A5A"/>
    <w:rsid w:val="008B2848"/>
    <w:rsid w:val="008B4FCB"/>
    <w:rsid w:val="008B55B3"/>
    <w:rsid w:val="008B5BC8"/>
    <w:rsid w:val="008B743B"/>
    <w:rsid w:val="008C26E8"/>
    <w:rsid w:val="008C3B30"/>
    <w:rsid w:val="008C3E56"/>
    <w:rsid w:val="008C40D4"/>
    <w:rsid w:val="008C4670"/>
    <w:rsid w:val="008C52AB"/>
    <w:rsid w:val="008C64CB"/>
    <w:rsid w:val="008C7D07"/>
    <w:rsid w:val="008D267A"/>
    <w:rsid w:val="008D293D"/>
    <w:rsid w:val="008D3CAC"/>
    <w:rsid w:val="008D6DB0"/>
    <w:rsid w:val="008D7519"/>
    <w:rsid w:val="008E04A2"/>
    <w:rsid w:val="008E2EAB"/>
    <w:rsid w:val="008E3234"/>
    <w:rsid w:val="008E4AC8"/>
    <w:rsid w:val="008E70C9"/>
    <w:rsid w:val="008E779E"/>
    <w:rsid w:val="008F3189"/>
    <w:rsid w:val="008F4AE6"/>
    <w:rsid w:val="008F4DD1"/>
    <w:rsid w:val="008F5C9D"/>
    <w:rsid w:val="008F60E1"/>
    <w:rsid w:val="008F66B5"/>
    <w:rsid w:val="008F784B"/>
    <w:rsid w:val="008F7991"/>
    <w:rsid w:val="009004AD"/>
    <w:rsid w:val="00900542"/>
    <w:rsid w:val="00901069"/>
    <w:rsid w:val="009016D5"/>
    <w:rsid w:val="00902597"/>
    <w:rsid w:val="00902E06"/>
    <w:rsid w:val="00903E98"/>
    <w:rsid w:val="00904C21"/>
    <w:rsid w:val="00905317"/>
    <w:rsid w:val="00907173"/>
    <w:rsid w:val="0090726E"/>
    <w:rsid w:val="00907F25"/>
    <w:rsid w:val="0091417A"/>
    <w:rsid w:val="0091417B"/>
    <w:rsid w:val="009157EA"/>
    <w:rsid w:val="00915F11"/>
    <w:rsid w:val="00920628"/>
    <w:rsid w:val="00921DA3"/>
    <w:rsid w:val="00922217"/>
    <w:rsid w:val="00922B2C"/>
    <w:rsid w:val="009249F7"/>
    <w:rsid w:val="00925122"/>
    <w:rsid w:val="00925B5A"/>
    <w:rsid w:val="0092710F"/>
    <w:rsid w:val="00930B27"/>
    <w:rsid w:val="009318FC"/>
    <w:rsid w:val="00931BD2"/>
    <w:rsid w:val="00932AE8"/>
    <w:rsid w:val="009334F4"/>
    <w:rsid w:val="009344EB"/>
    <w:rsid w:val="00934982"/>
    <w:rsid w:val="009352B0"/>
    <w:rsid w:val="00935615"/>
    <w:rsid w:val="00935665"/>
    <w:rsid w:val="00941531"/>
    <w:rsid w:val="00941E23"/>
    <w:rsid w:val="0094228D"/>
    <w:rsid w:val="009429AD"/>
    <w:rsid w:val="0094377B"/>
    <w:rsid w:val="009445EC"/>
    <w:rsid w:val="009454BC"/>
    <w:rsid w:val="00946F07"/>
    <w:rsid w:val="00947D51"/>
    <w:rsid w:val="00950833"/>
    <w:rsid w:val="00954985"/>
    <w:rsid w:val="00954DFD"/>
    <w:rsid w:val="00955CA3"/>
    <w:rsid w:val="00957F18"/>
    <w:rsid w:val="00957FFD"/>
    <w:rsid w:val="00960510"/>
    <w:rsid w:val="0096115B"/>
    <w:rsid w:val="00961408"/>
    <w:rsid w:val="00961629"/>
    <w:rsid w:val="009626E2"/>
    <w:rsid w:val="009631ED"/>
    <w:rsid w:val="00964B36"/>
    <w:rsid w:val="009653D9"/>
    <w:rsid w:val="00965C27"/>
    <w:rsid w:val="009670B1"/>
    <w:rsid w:val="009674B7"/>
    <w:rsid w:val="00967E05"/>
    <w:rsid w:val="00970AB9"/>
    <w:rsid w:val="00970DE7"/>
    <w:rsid w:val="009711B9"/>
    <w:rsid w:val="00973360"/>
    <w:rsid w:val="0097470E"/>
    <w:rsid w:val="00974E27"/>
    <w:rsid w:val="00975EC6"/>
    <w:rsid w:val="00976ED0"/>
    <w:rsid w:val="0097724B"/>
    <w:rsid w:val="0097730F"/>
    <w:rsid w:val="00977E6B"/>
    <w:rsid w:val="00981B0C"/>
    <w:rsid w:val="00982573"/>
    <w:rsid w:val="00982C06"/>
    <w:rsid w:val="00983463"/>
    <w:rsid w:val="00984FE1"/>
    <w:rsid w:val="0099024A"/>
    <w:rsid w:val="009924A6"/>
    <w:rsid w:val="00992FBF"/>
    <w:rsid w:val="00993F16"/>
    <w:rsid w:val="0099431A"/>
    <w:rsid w:val="00994F7D"/>
    <w:rsid w:val="00996E8C"/>
    <w:rsid w:val="00997758"/>
    <w:rsid w:val="009A0C31"/>
    <w:rsid w:val="009A145C"/>
    <w:rsid w:val="009A1846"/>
    <w:rsid w:val="009A1D25"/>
    <w:rsid w:val="009A2199"/>
    <w:rsid w:val="009A228B"/>
    <w:rsid w:val="009A2302"/>
    <w:rsid w:val="009A3939"/>
    <w:rsid w:val="009A4012"/>
    <w:rsid w:val="009A40A6"/>
    <w:rsid w:val="009A43FC"/>
    <w:rsid w:val="009A714B"/>
    <w:rsid w:val="009B0618"/>
    <w:rsid w:val="009B2659"/>
    <w:rsid w:val="009B27AD"/>
    <w:rsid w:val="009B3963"/>
    <w:rsid w:val="009B3EFF"/>
    <w:rsid w:val="009B42EF"/>
    <w:rsid w:val="009B4896"/>
    <w:rsid w:val="009B4E1C"/>
    <w:rsid w:val="009B53C9"/>
    <w:rsid w:val="009B7085"/>
    <w:rsid w:val="009C18AA"/>
    <w:rsid w:val="009C30D5"/>
    <w:rsid w:val="009C3145"/>
    <w:rsid w:val="009C4B80"/>
    <w:rsid w:val="009C4E1D"/>
    <w:rsid w:val="009C73E9"/>
    <w:rsid w:val="009C7429"/>
    <w:rsid w:val="009C77A9"/>
    <w:rsid w:val="009D0AEE"/>
    <w:rsid w:val="009D0E8B"/>
    <w:rsid w:val="009D1D06"/>
    <w:rsid w:val="009D242B"/>
    <w:rsid w:val="009D30CC"/>
    <w:rsid w:val="009D6B00"/>
    <w:rsid w:val="009E0674"/>
    <w:rsid w:val="009E0D64"/>
    <w:rsid w:val="009E11D5"/>
    <w:rsid w:val="009E177C"/>
    <w:rsid w:val="009E260E"/>
    <w:rsid w:val="009E3E48"/>
    <w:rsid w:val="009E42CE"/>
    <w:rsid w:val="009E6A6A"/>
    <w:rsid w:val="009F1815"/>
    <w:rsid w:val="009F1BE9"/>
    <w:rsid w:val="009F3879"/>
    <w:rsid w:val="009F43E0"/>
    <w:rsid w:val="009F442D"/>
    <w:rsid w:val="009F4A16"/>
    <w:rsid w:val="009F6708"/>
    <w:rsid w:val="009F6801"/>
    <w:rsid w:val="009F76B7"/>
    <w:rsid w:val="00A00143"/>
    <w:rsid w:val="00A0026E"/>
    <w:rsid w:val="00A00389"/>
    <w:rsid w:val="00A007E4"/>
    <w:rsid w:val="00A035A0"/>
    <w:rsid w:val="00A056E1"/>
    <w:rsid w:val="00A06D9F"/>
    <w:rsid w:val="00A071B3"/>
    <w:rsid w:val="00A071BA"/>
    <w:rsid w:val="00A074C2"/>
    <w:rsid w:val="00A07950"/>
    <w:rsid w:val="00A1139F"/>
    <w:rsid w:val="00A11810"/>
    <w:rsid w:val="00A13A70"/>
    <w:rsid w:val="00A13A9C"/>
    <w:rsid w:val="00A13B0C"/>
    <w:rsid w:val="00A14C3F"/>
    <w:rsid w:val="00A162B6"/>
    <w:rsid w:val="00A20625"/>
    <w:rsid w:val="00A20E0B"/>
    <w:rsid w:val="00A221E8"/>
    <w:rsid w:val="00A22964"/>
    <w:rsid w:val="00A2392C"/>
    <w:rsid w:val="00A23B01"/>
    <w:rsid w:val="00A23B58"/>
    <w:rsid w:val="00A2453D"/>
    <w:rsid w:val="00A24EB6"/>
    <w:rsid w:val="00A304D1"/>
    <w:rsid w:val="00A3083D"/>
    <w:rsid w:val="00A30B5D"/>
    <w:rsid w:val="00A317C0"/>
    <w:rsid w:val="00A31B59"/>
    <w:rsid w:val="00A3383C"/>
    <w:rsid w:val="00A34251"/>
    <w:rsid w:val="00A36DEE"/>
    <w:rsid w:val="00A41880"/>
    <w:rsid w:val="00A430C8"/>
    <w:rsid w:val="00A45F40"/>
    <w:rsid w:val="00A4609A"/>
    <w:rsid w:val="00A46345"/>
    <w:rsid w:val="00A466A3"/>
    <w:rsid w:val="00A46AAA"/>
    <w:rsid w:val="00A46E4F"/>
    <w:rsid w:val="00A47EC9"/>
    <w:rsid w:val="00A47FDB"/>
    <w:rsid w:val="00A5110B"/>
    <w:rsid w:val="00A51598"/>
    <w:rsid w:val="00A52423"/>
    <w:rsid w:val="00A53B17"/>
    <w:rsid w:val="00A554A0"/>
    <w:rsid w:val="00A55E24"/>
    <w:rsid w:val="00A575B0"/>
    <w:rsid w:val="00A57DDF"/>
    <w:rsid w:val="00A57E07"/>
    <w:rsid w:val="00A6024C"/>
    <w:rsid w:val="00A614C8"/>
    <w:rsid w:val="00A63A75"/>
    <w:rsid w:val="00A65504"/>
    <w:rsid w:val="00A67234"/>
    <w:rsid w:val="00A707F5"/>
    <w:rsid w:val="00A70C86"/>
    <w:rsid w:val="00A70CA0"/>
    <w:rsid w:val="00A71A5D"/>
    <w:rsid w:val="00A74A36"/>
    <w:rsid w:val="00A75B61"/>
    <w:rsid w:val="00A76167"/>
    <w:rsid w:val="00A77E0A"/>
    <w:rsid w:val="00A809A1"/>
    <w:rsid w:val="00A83897"/>
    <w:rsid w:val="00A84F0A"/>
    <w:rsid w:val="00A85917"/>
    <w:rsid w:val="00A86998"/>
    <w:rsid w:val="00A91A35"/>
    <w:rsid w:val="00A91DEC"/>
    <w:rsid w:val="00A924E9"/>
    <w:rsid w:val="00A92B1C"/>
    <w:rsid w:val="00A93441"/>
    <w:rsid w:val="00A948DF"/>
    <w:rsid w:val="00A951C4"/>
    <w:rsid w:val="00A95564"/>
    <w:rsid w:val="00A95902"/>
    <w:rsid w:val="00A95A3D"/>
    <w:rsid w:val="00A96041"/>
    <w:rsid w:val="00A97B37"/>
    <w:rsid w:val="00A97EFD"/>
    <w:rsid w:val="00AA00CF"/>
    <w:rsid w:val="00AA027F"/>
    <w:rsid w:val="00AA0537"/>
    <w:rsid w:val="00AA1140"/>
    <w:rsid w:val="00AA1ED4"/>
    <w:rsid w:val="00AA2274"/>
    <w:rsid w:val="00AA259C"/>
    <w:rsid w:val="00AA29F2"/>
    <w:rsid w:val="00AA3669"/>
    <w:rsid w:val="00AA3867"/>
    <w:rsid w:val="00AA440F"/>
    <w:rsid w:val="00AA4AEB"/>
    <w:rsid w:val="00AA4F3C"/>
    <w:rsid w:val="00AA6305"/>
    <w:rsid w:val="00AA7370"/>
    <w:rsid w:val="00AA739B"/>
    <w:rsid w:val="00AB3595"/>
    <w:rsid w:val="00AB4B1A"/>
    <w:rsid w:val="00AB4B99"/>
    <w:rsid w:val="00AB4F78"/>
    <w:rsid w:val="00AB60EE"/>
    <w:rsid w:val="00AB6D40"/>
    <w:rsid w:val="00AB7D1E"/>
    <w:rsid w:val="00AC0BC3"/>
    <w:rsid w:val="00AC208F"/>
    <w:rsid w:val="00AC25BC"/>
    <w:rsid w:val="00AC3BD7"/>
    <w:rsid w:val="00AC3D2C"/>
    <w:rsid w:val="00AC43F6"/>
    <w:rsid w:val="00AC493D"/>
    <w:rsid w:val="00AC49FE"/>
    <w:rsid w:val="00AC4B92"/>
    <w:rsid w:val="00AC5094"/>
    <w:rsid w:val="00AC5761"/>
    <w:rsid w:val="00AC725D"/>
    <w:rsid w:val="00AD1309"/>
    <w:rsid w:val="00AD1B25"/>
    <w:rsid w:val="00AD1FFE"/>
    <w:rsid w:val="00AD22CC"/>
    <w:rsid w:val="00AD535C"/>
    <w:rsid w:val="00AD5AFC"/>
    <w:rsid w:val="00AD5BC2"/>
    <w:rsid w:val="00AD6C1A"/>
    <w:rsid w:val="00AD7458"/>
    <w:rsid w:val="00AD75A7"/>
    <w:rsid w:val="00AD76FC"/>
    <w:rsid w:val="00AE03E2"/>
    <w:rsid w:val="00AE1022"/>
    <w:rsid w:val="00AE2C98"/>
    <w:rsid w:val="00AE3660"/>
    <w:rsid w:val="00AE39F8"/>
    <w:rsid w:val="00AE3E08"/>
    <w:rsid w:val="00AE560B"/>
    <w:rsid w:val="00AE5CD5"/>
    <w:rsid w:val="00AE5E05"/>
    <w:rsid w:val="00AF0337"/>
    <w:rsid w:val="00AF0DA4"/>
    <w:rsid w:val="00AF1A43"/>
    <w:rsid w:val="00AF3BDD"/>
    <w:rsid w:val="00AF4833"/>
    <w:rsid w:val="00AF684D"/>
    <w:rsid w:val="00AF6BF1"/>
    <w:rsid w:val="00AF7732"/>
    <w:rsid w:val="00B00D09"/>
    <w:rsid w:val="00B0324E"/>
    <w:rsid w:val="00B03B1E"/>
    <w:rsid w:val="00B04129"/>
    <w:rsid w:val="00B04233"/>
    <w:rsid w:val="00B05B0D"/>
    <w:rsid w:val="00B05D12"/>
    <w:rsid w:val="00B0667A"/>
    <w:rsid w:val="00B0709D"/>
    <w:rsid w:val="00B071BE"/>
    <w:rsid w:val="00B108DB"/>
    <w:rsid w:val="00B1117D"/>
    <w:rsid w:val="00B11D68"/>
    <w:rsid w:val="00B1315F"/>
    <w:rsid w:val="00B14657"/>
    <w:rsid w:val="00B15C33"/>
    <w:rsid w:val="00B163E7"/>
    <w:rsid w:val="00B17635"/>
    <w:rsid w:val="00B17DB8"/>
    <w:rsid w:val="00B21521"/>
    <w:rsid w:val="00B22BB5"/>
    <w:rsid w:val="00B22D5F"/>
    <w:rsid w:val="00B24438"/>
    <w:rsid w:val="00B25692"/>
    <w:rsid w:val="00B25F96"/>
    <w:rsid w:val="00B2658E"/>
    <w:rsid w:val="00B27031"/>
    <w:rsid w:val="00B279D9"/>
    <w:rsid w:val="00B3000C"/>
    <w:rsid w:val="00B30D02"/>
    <w:rsid w:val="00B32950"/>
    <w:rsid w:val="00B365F0"/>
    <w:rsid w:val="00B372BB"/>
    <w:rsid w:val="00B37C95"/>
    <w:rsid w:val="00B37EB2"/>
    <w:rsid w:val="00B4062E"/>
    <w:rsid w:val="00B40E06"/>
    <w:rsid w:val="00B41178"/>
    <w:rsid w:val="00B41B66"/>
    <w:rsid w:val="00B44873"/>
    <w:rsid w:val="00B44A10"/>
    <w:rsid w:val="00B451CB"/>
    <w:rsid w:val="00B46690"/>
    <w:rsid w:val="00B469BC"/>
    <w:rsid w:val="00B46A97"/>
    <w:rsid w:val="00B46D82"/>
    <w:rsid w:val="00B51957"/>
    <w:rsid w:val="00B51D87"/>
    <w:rsid w:val="00B527C5"/>
    <w:rsid w:val="00B5316E"/>
    <w:rsid w:val="00B5639D"/>
    <w:rsid w:val="00B56743"/>
    <w:rsid w:val="00B60430"/>
    <w:rsid w:val="00B608A1"/>
    <w:rsid w:val="00B61534"/>
    <w:rsid w:val="00B6205A"/>
    <w:rsid w:val="00B62B3B"/>
    <w:rsid w:val="00B62DE4"/>
    <w:rsid w:val="00B65909"/>
    <w:rsid w:val="00B6595F"/>
    <w:rsid w:val="00B65A81"/>
    <w:rsid w:val="00B66F37"/>
    <w:rsid w:val="00B67963"/>
    <w:rsid w:val="00B70D3B"/>
    <w:rsid w:val="00B722B7"/>
    <w:rsid w:val="00B72EAF"/>
    <w:rsid w:val="00B73F6C"/>
    <w:rsid w:val="00B748AA"/>
    <w:rsid w:val="00B74D49"/>
    <w:rsid w:val="00B753DC"/>
    <w:rsid w:val="00B75637"/>
    <w:rsid w:val="00B77385"/>
    <w:rsid w:val="00B77D64"/>
    <w:rsid w:val="00B80C24"/>
    <w:rsid w:val="00B81962"/>
    <w:rsid w:val="00B819EB"/>
    <w:rsid w:val="00B81EE4"/>
    <w:rsid w:val="00B821E3"/>
    <w:rsid w:val="00B82322"/>
    <w:rsid w:val="00B82879"/>
    <w:rsid w:val="00B8292D"/>
    <w:rsid w:val="00B83F77"/>
    <w:rsid w:val="00B851F9"/>
    <w:rsid w:val="00B85451"/>
    <w:rsid w:val="00B8586F"/>
    <w:rsid w:val="00B85B3A"/>
    <w:rsid w:val="00B85C12"/>
    <w:rsid w:val="00B86AE5"/>
    <w:rsid w:val="00B87D41"/>
    <w:rsid w:val="00B9012C"/>
    <w:rsid w:val="00B906F9"/>
    <w:rsid w:val="00B911FD"/>
    <w:rsid w:val="00B91D09"/>
    <w:rsid w:val="00B92A8A"/>
    <w:rsid w:val="00B93B14"/>
    <w:rsid w:val="00B940DB"/>
    <w:rsid w:val="00B94C8B"/>
    <w:rsid w:val="00B950A1"/>
    <w:rsid w:val="00B96D36"/>
    <w:rsid w:val="00BA04CD"/>
    <w:rsid w:val="00BA08E0"/>
    <w:rsid w:val="00BA11B8"/>
    <w:rsid w:val="00BA1654"/>
    <w:rsid w:val="00BA1D83"/>
    <w:rsid w:val="00BA20F7"/>
    <w:rsid w:val="00BA2F7D"/>
    <w:rsid w:val="00BA359D"/>
    <w:rsid w:val="00BA4BF3"/>
    <w:rsid w:val="00BA5577"/>
    <w:rsid w:val="00BA63E6"/>
    <w:rsid w:val="00BA688B"/>
    <w:rsid w:val="00BB1932"/>
    <w:rsid w:val="00BB1DB1"/>
    <w:rsid w:val="00BB20BB"/>
    <w:rsid w:val="00BB2FF3"/>
    <w:rsid w:val="00BB30E6"/>
    <w:rsid w:val="00BB3278"/>
    <w:rsid w:val="00BB504B"/>
    <w:rsid w:val="00BB5FAE"/>
    <w:rsid w:val="00BB6087"/>
    <w:rsid w:val="00BC0BAF"/>
    <w:rsid w:val="00BC190C"/>
    <w:rsid w:val="00BC1BD0"/>
    <w:rsid w:val="00BC1F95"/>
    <w:rsid w:val="00BC3FD8"/>
    <w:rsid w:val="00BC604F"/>
    <w:rsid w:val="00BC686D"/>
    <w:rsid w:val="00BD228C"/>
    <w:rsid w:val="00BD3349"/>
    <w:rsid w:val="00BD5656"/>
    <w:rsid w:val="00BE0E3C"/>
    <w:rsid w:val="00BE0EAA"/>
    <w:rsid w:val="00BE183A"/>
    <w:rsid w:val="00BE3BEA"/>
    <w:rsid w:val="00BE47BD"/>
    <w:rsid w:val="00BE5F85"/>
    <w:rsid w:val="00BE608A"/>
    <w:rsid w:val="00BF04E7"/>
    <w:rsid w:val="00BF11BD"/>
    <w:rsid w:val="00BF2140"/>
    <w:rsid w:val="00BF25E4"/>
    <w:rsid w:val="00BF27C3"/>
    <w:rsid w:val="00BF2D16"/>
    <w:rsid w:val="00BF349D"/>
    <w:rsid w:val="00BF413D"/>
    <w:rsid w:val="00BF43A0"/>
    <w:rsid w:val="00BF65D6"/>
    <w:rsid w:val="00BF6927"/>
    <w:rsid w:val="00BF755A"/>
    <w:rsid w:val="00BF7734"/>
    <w:rsid w:val="00C008D0"/>
    <w:rsid w:val="00C00E4A"/>
    <w:rsid w:val="00C0134B"/>
    <w:rsid w:val="00C01AAC"/>
    <w:rsid w:val="00C0254E"/>
    <w:rsid w:val="00C06072"/>
    <w:rsid w:val="00C06192"/>
    <w:rsid w:val="00C12621"/>
    <w:rsid w:val="00C12F0F"/>
    <w:rsid w:val="00C13D06"/>
    <w:rsid w:val="00C13E2B"/>
    <w:rsid w:val="00C13E49"/>
    <w:rsid w:val="00C143E4"/>
    <w:rsid w:val="00C1442C"/>
    <w:rsid w:val="00C14A73"/>
    <w:rsid w:val="00C15CF9"/>
    <w:rsid w:val="00C166F1"/>
    <w:rsid w:val="00C16D70"/>
    <w:rsid w:val="00C16E8C"/>
    <w:rsid w:val="00C1717D"/>
    <w:rsid w:val="00C174BD"/>
    <w:rsid w:val="00C174EE"/>
    <w:rsid w:val="00C17706"/>
    <w:rsid w:val="00C17879"/>
    <w:rsid w:val="00C201B6"/>
    <w:rsid w:val="00C22608"/>
    <w:rsid w:val="00C23C96"/>
    <w:rsid w:val="00C241D2"/>
    <w:rsid w:val="00C241D8"/>
    <w:rsid w:val="00C248B8"/>
    <w:rsid w:val="00C305A7"/>
    <w:rsid w:val="00C31A9E"/>
    <w:rsid w:val="00C31DFA"/>
    <w:rsid w:val="00C31E43"/>
    <w:rsid w:val="00C32BB0"/>
    <w:rsid w:val="00C32D40"/>
    <w:rsid w:val="00C33AE4"/>
    <w:rsid w:val="00C35A84"/>
    <w:rsid w:val="00C35BA0"/>
    <w:rsid w:val="00C36CA1"/>
    <w:rsid w:val="00C37017"/>
    <w:rsid w:val="00C40127"/>
    <w:rsid w:val="00C40A29"/>
    <w:rsid w:val="00C41E5B"/>
    <w:rsid w:val="00C41F18"/>
    <w:rsid w:val="00C4246C"/>
    <w:rsid w:val="00C45A90"/>
    <w:rsid w:val="00C50096"/>
    <w:rsid w:val="00C50FCF"/>
    <w:rsid w:val="00C52894"/>
    <w:rsid w:val="00C52C14"/>
    <w:rsid w:val="00C53815"/>
    <w:rsid w:val="00C54023"/>
    <w:rsid w:val="00C54722"/>
    <w:rsid w:val="00C55560"/>
    <w:rsid w:val="00C56321"/>
    <w:rsid w:val="00C565C9"/>
    <w:rsid w:val="00C56C20"/>
    <w:rsid w:val="00C60170"/>
    <w:rsid w:val="00C60E0B"/>
    <w:rsid w:val="00C62EF5"/>
    <w:rsid w:val="00C65259"/>
    <w:rsid w:val="00C6597B"/>
    <w:rsid w:val="00C670AF"/>
    <w:rsid w:val="00C67A66"/>
    <w:rsid w:val="00C70CFE"/>
    <w:rsid w:val="00C71F6E"/>
    <w:rsid w:val="00C73587"/>
    <w:rsid w:val="00C73CDC"/>
    <w:rsid w:val="00C74083"/>
    <w:rsid w:val="00C75416"/>
    <w:rsid w:val="00C772EE"/>
    <w:rsid w:val="00C774EC"/>
    <w:rsid w:val="00C77938"/>
    <w:rsid w:val="00C8083E"/>
    <w:rsid w:val="00C814CF"/>
    <w:rsid w:val="00C81593"/>
    <w:rsid w:val="00C8175D"/>
    <w:rsid w:val="00C81B23"/>
    <w:rsid w:val="00C83EE0"/>
    <w:rsid w:val="00C83F49"/>
    <w:rsid w:val="00C84494"/>
    <w:rsid w:val="00C84535"/>
    <w:rsid w:val="00C85E7D"/>
    <w:rsid w:val="00C865E4"/>
    <w:rsid w:val="00C870C6"/>
    <w:rsid w:val="00C90521"/>
    <w:rsid w:val="00C909BD"/>
    <w:rsid w:val="00C90CCD"/>
    <w:rsid w:val="00C92BCA"/>
    <w:rsid w:val="00C93032"/>
    <w:rsid w:val="00C94AEF"/>
    <w:rsid w:val="00C95D44"/>
    <w:rsid w:val="00C97C2C"/>
    <w:rsid w:val="00CA01F4"/>
    <w:rsid w:val="00CA2C9C"/>
    <w:rsid w:val="00CA59F5"/>
    <w:rsid w:val="00CA745F"/>
    <w:rsid w:val="00CB0CF0"/>
    <w:rsid w:val="00CB0D77"/>
    <w:rsid w:val="00CB0D97"/>
    <w:rsid w:val="00CB1F09"/>
    <w:rsid w:val="00CB3B41"/>
    <w:rsid w:val="00CB3C14"/>
    <w:rsid w:val="00CB4360"/>
    <w:rsid w:val="00CB6298"/>
    <w:rsid w:val="00CB64E8"/>
    <w:rsid w:val="00CB6D03"/>
    <w:rsid w:val="00CB7460"/>
    <w:rsid w:val="00CB799B"/>
    <w:rsid w:val="00CC23BE"/>
    <w:rsid w:val="00CC2A6A"/>
    <w:rsid w:val="00CC351B"/>
    <w:rsid w:val="00CC404C"/>
    <w:rsid w:val="00CC4264"/>
    <w:rsid w:val="00CC4819"/>
    <w:rsid w:val="00CC4899"/>
    <w:rsid w:val="00CC53A8"/>
    <w:rsid w:val="00CC656B"/>
    <w:rsid w:val="00CC6D80"/>
    <w:rsid w:val="00CD2BE2"/>
    <w:rsid w:val="00CD7A7E"/>
    <w:rsid w:val="00CE2156"/>
    <w:rsid w:val="00CE2BDC"/>
    <w:rsid w:val="00CE4276"/>
    <w:rsid w:val="00CE4974"/>
    <w:rsid w:val="00CE49A4"/>
    <w:rsid w:val="00CE6112"/>
    <w:rsid w:val="00CE6C16"/>
    <w:rsid w:val="00CE760E"/>
    <w:rsid w:val="00CF072C"/>
    <w:rsid w:val="00CF2114"/>
    <w:rsid w:val="00CF2CE8"/>
    <w:rsid w:val="00CF31D1"/>
    <w:rsid w:val="00CF3410"/>
    <w:rsid w:val="00CF408E"/>
    <w:rsid w:val="00CF5B23"/>
    <w:rsid w:val="00CF737C"/>
    <w:rsid w:val="00CF7C1D"/>
    <w:rsid w:val="00CF7CFC"/>
    <w:rsid w:val="00D000EF"/>
    <w:rsid w:val="00D003C7"/>
    <w:rsid w:val="00D00526"/>
    <w:rsid w:val="00D0068D"/>
    <w:rsid w:val="00D00A79"/>
    <w:rsid w:val="00D0209D"/>
    <w:rsid w:val="00D0347A"/>
    <w:rsid w:val="00D04FD5"/>
    <w:rsid w:val="00D05962"/>
    <w:rsid w:val="00D059BE"/>
    <w:rsid w:val="00D05B7A"/>
    <w:rsid w:val="00D06C66"/>
    <w:rsid w:val="00D0713E"/>
    <w:rsid w:val="00D1005B"/>
    <w:rsid w:val="00D11906"/>
    <w:rsid w:val="00D11A2B"/>
    <w:rsid w:val="00D11B73"/>
    <w:rsid w:val="00D11C3E"/>
    <w:rsid w:val="00D125D9"/>
    <w:rsid w:val="00D13974"/>
    <w:rsid w:val="00D145EC"/>
    <w:rsid w:val="00D14756"/>
    <w:rsid w:val="00D14EB5"/>
    <w:rsid w:val="00D14EC4"/>
    <w:rsid w:val="00D17156"/>
    <w:rsid w:val="00D1762E"/>
    <w:rsid w:val="00D17C91"/>
    <w:rsid w:val="00D20197"/>
    <w:rsid w:val="00D21330"/>
    <w:rsid w:val="00D22638"/>
    <w:rsid w:val="00D22BD1"/>
    <w:rsid w:val="00D234DD"/>
    <w:rsid w:val="00D24B0F"/>
    <w:rsid w:val="00D25AB7"/>
    <w:rsid w:val="00D26738"/>
    <w:rsid w:val="00D27012"/>
    <w:rsid w:val="00D27635"/>
    <w:rsid w:val="00D301E5"/>
    <w:rsid w:val="00D30A11"/>
    <w:rsid w:val="00D3183E"/>
    <w:rsid w:val="00D32764"/>
    <w:rsid w:val="00D32D97"/>
    <w:rsid w:val="00D33226"/>
    <w:rsid w:val="00D3681D"/>
    <w:rsid w:val="00D41767"/>
    <w:rsid w:val="00D42961"/>
    <w:rsid w:val="00D42C70"/>
    <w:rsid w:val="00D43A84"/>
    <w:rsid w:val="00D44A3C"/>
    <w:rsid w:val="00D44EB9"/>
    <w:rsid w:val="00D45492"/>
    <w:rsid w:val="00D45BD4"/>
    <w:rsid w:val="00D46692"/>
    <w:rsid w:val="00D508CA"/>
    <w:rsid w:val="00D51313"/>
    <w:rsid w:val="00D514C2"/>
    <w:rsid w:val="00D51EE3"/>
    <w:rsid w:val="00D53743"/>
    <w:rsid w:val="00D53BCC"/>
    <w:rsid w:val="00D54B16"/>
    <w:rsid w:val="00D54DC0"/>
    <w:rsid w:val="00D54F29"/>
    <w:rsid w:val="00D57E96"/>
    <w:rsid w:val="00D60865"/>
    <w:rsid w:val="00D60CBD"/>
    <w:rsid w:val="00D61280"/>
    <w:rsid w:val="00D6183C"/>
    <w:rsid w:val="00D61CB1"/>
    <w:rsid w:val="00D6489A"/>
    <w:rsid w:val="00D64AAE"/>
    <w:rsid w:val="00D65E72"/>
    <w:rsid w:val="00D66CD3"/>
    <w:rsid w:val="00D679CA"/>
    <w:rsid w:val="00D67B61"/>
    <w:rsid w:val="00D72FD2"/>
    <w:rsid w:val="00D73832"/>
    <w:rsid w:val="00D740E9"/>
    <w:rsid w:val="00D7491F"/>
    <w:rsid w:val="00D76B79"/>
    <w:rsid w:val="00D775BF"/>
    <w:rsid w:val="00D779E9"/>
    <w:rsid w:val="00D77CAC"/>
    <w:rsid w:val="00D82764"/>
    <w:rsid w:val="00D85183"/>
    <w:rsid w:val="00D85CB8"/>
    <w:rsid w:val="00D86C06"/>
    <w:rsid w:val="00D916A8"/>
    <w:rsid w:val="00D92727"/>
    <w:rsid w:val="00D92ADE"/>
    <w:rsid w:val="00D92C9E"/>
    <w:rsid w:val="00D94012"/>
    <w:rsid w:val="00D94A11"/>
    <w:rsid w:val="00D94D75"/>
    <w:rsid w:val="00D95678"/>
    <w:rsid w:val="00D95838"/>
    <w:rsid w:val="00D95D9E"/>
    <w:rsid w:val="00D96AF3"/>
    <w:rsid w:val="00D96B4C"/>
    <w:rsid w:val="00D977F8"/>
    <w:rsid w:val="00D97A33"/>
    <w:rsid w:val="00DA0C5A"/>
    <w:rsid w:val="00DA127C"/>
    <w:rsid w:val="00DA1D6C"/>
    <w:rsid w:val="00DA3189"/>
    <w:rsid w:val="00DA3E31"/>
    <w:rsid w:val="00DA49A0"/>
    <w:rsid w:val="00DA4E37"/>
    <w:rsid w:val="00DB0143"/>
    <w:rsid w:val="00DB19FD"/>
    <w:rsid w:val="00DB1F1B"/>
    <w:rsid w:val="00DB3BDC"/>
    <w:rsid w:val="00DB3C55"/>
    <w:rsid w:val="00DB549E"/>
    <w:rsid w:val="00DB57CF"/>
    <w:rsid w:val="00DB61B0"/>
    <w:rsid w:val="00DB61DD"/>
    <w:rsid w:val="00DB65B4"/>
    <w:rsid w:val="00DB6B58"/>
    <w:rsid w:val="00DB74D3"/>
    <w:rsid w:val="00DB7510"/>
    <w:rsid w:val="00DB75CF"/>
    <w:rsid w:val="00DB7CAD"/>
    <w:rsid w:val="00DB7FBC"/>
    <w:rsid w:val="00DC059B"/>
    <w:rsid w:val="00DC095F"/>
    <w:rsid w:val="00DC166B"/>
    <w:rsid w:val="00DC18FF"/>
    <w:rsid w:val="00DC2236"/>
    <w:rsid w:val="00DC3185"/>
    <w:rsid w:val="00DC49E0"/>
    <w:rsid w:val="00DC57E1"/>
    <w:rsid w:val="00DC5D40"/>
    <w:rsid w:val="00DC5FDA"/>
    <w:rsid w:val="00DC67B2"/>
    <w:rsid w:val="00DD01B4"/>
    <w:rsid w:val="00DD0A73"/>
    <w:rsid w:val="00DD1C5D"/>
    <w:rsid w:val="00DD23EB"/>
    <w:rsid w:val="00DD37D3"/>
    <w:rsid w:val="00DD37E7"/>
    <w:rsid w:val="00DD5D9E"/>
    <w:rsid w:val="00DD6B05"/>
    <w:rsid w:val="00DD7B97"/>
    <w:rsid w:val="00DE0A3B"/>
    <w:rsid w:val="00DE1C8A"/>
    <w:rsid w:val="00DE3263"/>
    <w:rsid w:val="00DE3B47"/>
    <w:rsid w:val="00DE48F9"/>
    <w:rsid w:val="00DE5759"/>
    <w:rsid w:val="00DE6089"/>
    <w:rsid w:val="00DE60FE"/>
    <w:rsid w:val="00DE6ABB"/>
    <w:rsid w:val="00DE6CF8"/>
    <w:rsid w:val="00DF1FD9"/>
    <w:rsid w:val="00DF3F22"/>
    <w:rsid w:val="00DF51F0"/>
    <w:rsid w:val="00DF5413"/>
    <w:rsid w:val="00DF5AE9"/>
    <w:rsid w:val="00DF6BF3"/>
    <w:rsid w:val="00DF7BDD"/>
    <w:rsid w:val="00E014FD"/>
    <w:rsid w:val="00E02157"/>
    <w:rsid w:val="00E027F9"/>
    <w:rsid w:val="00E02951"/>
    <w:rsid w:val="00E04991"/>
    <w:rsid w:val="00E04DDF"/>
    <w:rsid w:val="00E06B4E"/>
    <w:rsid w:val="00E06B9A"/>
    <w:rsid w:val="00E07953"/>
    <w:rsid w:val="00E07BF2"/>
    <w:rsid w:val="00E07C05"/>
    <w:rsid w:val="00E104CD"/>
    <w:rsid w:val="00E10E65"/>
    <w:rsid w:val="00E128E4"/>
    <w:rsid w:val="00E157A0"/>
    <w:rsid w:val="00E171FA"/>
    <w:rsid w:val="00E21C99"/>
    <w:rsid w:val="00E21CE4"/>
    <w:rsid w:val="00E22E23"/>
    <w:rsid w:val="00E230BB"/>
    <w:rsid w:val="00E2341A"/>
    <w:rsid w:val="00E25521"/>
    <w:rsid w:val="00E25BF2"/>
    <w:rsid w:val="00E30551"/>
    <w:rsid w:val="00E310CA"/>
    <w:rsid w:val="00E3148D"/>
    <w:rsid w:val="00E31D7E"/>
    <w:rsid w:val="00E3404C"/>
    <w:rsid w:val="00E350CB"/>
    <w:rsid w:val="00E36C46"/>
    <w:rsid w:val="00E37443"/>
    <w:rsid w:val="00E37F93"/>
    <w:rsid w:val="00E4388C"/>
    <w:rsid w:val="00E43E14"/>
    <w:rsid w:val="00E457CE"/>
    <w:rsid w:val="00E45D3B"/>
    <w:rsid w:val="00E4783D"/>
    <w:rsid w:val="00E51070"/>
    <w:rsid w:val="00E51837"/>
    <w:rsid w:val="00E51A77"/>
    <w:rsid w:val="00E51B7C"/>
    <w:rsid w:val="00E52B48"/>
    <w:rsid w:val="00E5327D"/>
    <w:rsid w:val="00E53BAD"/>
    <w:rsid w:val="00E605BA"/>
    <w:rsid w:val="00E61453"/>
    <w:rsid w:val="00E627AE"/>
    <w:rsid w:val="00E62E44"/>
    <w:rsid w:val="00E64AD1"/>
    <w:rsid w:val="00E6555D"/>
    <w:rsid w:val="00E658F4"/>
    <w:rsid w:val="00E65C43"/>
    <w:rsid w:val="00E66D9B"/>
    <w:rsid w:val="00E66EAE"/>
    <w:rsid w:val="00E6708C"/>
    <w:rsid w:val="00E67B71"/>
    <w:rsid w:val="00E712FD"/>
    <w:rsid w:val="00E71900"/>
    <w:rsid w:val="00E71C62"/>
    <w:rsid w:val="00E71F48"/>
    <w:rsid w:val="00E73DA8"/>
    <w:rsid w:val="00E745FC"/>
    <w:rsid w:val="00E75BFE"/>
    <w:rsid w:val="00E7603C"/>
    <w:rsid w:val="00E77017"/>
    <w:rsid w:val="00E77F3D"/>
    <w:rsid w:val="00E77FA0"/>
    <w:rsid w:val="00E80436"/>
    <w:rsid w:val="00E8084F"/>
    <w:rsid w:val="00E82138"/>
    <w:rsid w:val="00E82A84"/>
    <w:rsid w:val="00E82DA1"/>
    <w:rsid w:val="00E8411C"/>
    <w:rsid w:val="00E91AA3"/>
    <w:rsid w:val="00E93345"/>
    <w:rsid w:val="00E93A71"/>
    <w:rsid w:val="00E93CDA"/>
    <w:rsid w:val="00E9506B"/>
    <w:rsid w:val="00E96593"/>
    <w:rsid w:val="00EA1458"/>
    <w:rsid w:val="00EA2D05"/>
    <w:rsid w:val="00EA5374"/>
    <w:rsid w:val="00EA59CE"/>
    <w:rsid w:val="00EA5A3B"/>
    <w:rsid w:val="00EA5CC2"/>
    <w:rsid w:val="00EA5FFC"/>
    <w:rsid w:val="00EA6CE2"/>
    <w:rsid w:val="00EA6E8F"/>
    <w:rsid w:val="00EA7583"/>
    <w:rsid w:val="00EA7DB0"/>
    <w:rsid w:val="00EB087B"/>
    <w:rsid w:val="00EB0B93"/>
    <w:rsid w:val="00EB35A0"/>
    <w:rsid w:val="00EB3ACB"/>
    <w:rsid w:val="00EB4544"/>
    <w:rsid w:val="00EB49B6"/>
    <w:rsid w:val="00EB5A10"/>
    <w:rsid w:val="00EB6252"/>
    <w:rsid w:val="00EB7067"/>
    <w:rsid w:val="00EB7517"/>
    <w:rsid w:val="00EC153C"/>
    <w:rsid w:val="00EC18E4"/>
    <w:rsid w:val="00EC21F6"/>
    <w:rsid w:val="00EC29F3"/>
    <w:rsid w:val="00EC378D"/>
    <w:rsid w:val="00EC3A35"/>
    <w:rsid w:val="00EC3D52"/>
    <w:rsid w:val="00EC447A"/>
    <w:rsid w:val="00EC535A"/>
    <w:rsid w:val="00EC650F"/>
    <w:rsid w:val="00ED436B"/>
    <w:rsid w:val="00ED6A18"/>
    <w:rsid w:val="00ED6C90"/>
    <w:rsid w:val="00ED7FE7"/>
    <w:rsid w:val="00EE1093"/>
    <w:rsid w:val="00EE19AB"/>
    <w:rsid w:val="00EE30CC"/>
    <w:rsid w:val="00EE3CE9"/>
    <w:rsid w:val="00EE5507"/>
    <w:rsid w:val="00EE67A0"/>
    <w:rsid w:val="00EE7B47"/>
    <w:rsid w:val="00EE7C34"/>
    <w:rsid w:val="00EF0189"/>
    <w:rsid w:val="00EF0C5F"/>
    <w:rsid w:val="00EF0CA0"/>
    <w:rsid w:val="00EF10C4"/>
    <w:rsid w:val="00EF25D9"/>
    <w:rsid w:val="00EF2798"/>
    <w:rsid w:val="00EF279D"/>
    <w:rsid w:val="00EF2A1D"/>
    <w:rsid w:val="00EF45DA"/>
    <w:rsid w:val="00EF4B5B"/>
    <w:rsid w:val="00EF55D8"/>
    <w:rsid w:val="00EF64DE"/>
    <w:rsid w:val="00EF7004"/>
    <w:rsid w:val="00F004B6"/>
    <w:rsid w:val="00F005EA"/>
    <w:rsid w:val="00F00D83"/>
    <w:rsid w:val="00F02D7E"/>
    <w:rsid w:val="00F0432D"/>
    <w:rsid w:val="00F04331"/>
    <w:rsid w:val="00F06FC1"/>
    <w:rsid w:val="00F115AD"/>
    <w:rsid w:val="00F11959"/>
    <w:rsid w:val="00F12EFE"/>
    <w:rsid w:val="00F134B6"/>
    <w:rsid w:val="00F14160"/>
    <w:rsid w:val="00F14F1D"/>
    <w:rsid w:val="00F1537F"/>
    <w:rsid w:val="00F15493"/>
    <w:rsid w:val="00F155A3"/>
    <w:rsid w:val="00F16375"/>
    <w:rsid w:val="00F1686E"/>
    <w:rsid w:val="00F178A9"/>
    <w:rsid w:val="00F17C2A"/>
    <w:rsid w:val="00F2012C"/>
    <w:rsid w:val="00F2188E"/>
    <w:rsid w:val="00F21891"/>
    <w:rsid w:val="00F221C7"/>
    <w:rsid w:val="00F2259F"/>
    <w:rsid w:val="00F229CA"/>
    <w:rsid w:val="00F23F56"/>
    <w:rsid w:val="00F2474B"/>
    <w:rsid w:val="00F24E1A"/>
    <w:rsid w:val="00F30395"/>
    <w:rsid w:val="00F3174C"/>
    <w:rsid w:val="00F31D7C"/>
    <w:rsid w:val="00F32645"/>
    <w:rsid w:val="00F32B17"/>
    <w:rsid w:val="00F34750"/>
    <w:rsid w:val="00F351DA"/>
    <w:rsid w:val="00F36DE8"/>
    <w:rsid w:val="00F37EB5"/>
    <w:rsid w:val="00F4166D"/>
    <w:rsid w:val="00F432CF"/>
    <w:rsid w:val="00F440C5"/>
    <w:rsid w:val="00F440C7"/>
    <w:rsid w:val="00F446A0"/>
    <w:rsid w:val="00F448C2"/>
    <w:rsid w:val="00F46CB8"/>
    <w:rsid w:val="00F47BD3"/>
    <w:rsid w:val="00F47CE9"/>
    <w:rsid w:val="00F50B7B"/>
    <w:rsid w:val="00F50F3F"/>
    <w:rsid w:val="00F51765"/>
    <w:rsid w:val="00F53638"/>
    <w:rsid w:val="00F53C5B"/>
    <w:rsid w:val="00F543A1"/>
    <w:rsid w:val="00F550ED"/>
    <w:rsid w:val="00F559D4"/>
    <w:rsid w:val="00F55DFA"/>
    <w:rsid w:val="00F56091"/>
    <w:rsid w:val="00F56F28"/>
    <w:rsid w:val="00F571AA"/>
    <w:rsid w:val="00F57827"/>
    <w:rsid w:val="00F6024F"/>
    <w:rsid w:val="00F60A58"/>
    <w:rsid w:val="00F6122B"/>
    <w:rsid w:val="00F6253E"/>
    <w:rsid w:val="00F62C94"/>
    <w:rsid w:val="00F63520"/>
    <w:rsid w:val="00F6383B"/>
    <w:rsid w:val="00F64AE9"/>
    <w:rsid w:val="00F65F3E"/>
    <w:rsid w:val="00F664A9"/>
    <w:rsid w:val="00F714B0"/>
    <w:rsid w:val="00F71CD1"/>
    <w:rsid w:val="00F71D01"/>
    <w:rsid w:val="00F72167"/>
    <w:rsid w:val="00F7230A"/>
    <w:rsid w:val="00F735F0"/>
    <w:rsid w:val="00F73DB0"/>
    <w:rsid w:val="00F74220"/>
    <w:rsid w:val="00F75089"/>
    <w:rsid w:val="00F75F68"/>
    <w:rsid w:val="00F76B09"/>
    <w:rsid w:val="00F76FB4"/>
    <w:rsid w:val="00F77516"/>
    <w:rsid w:val="00F77C08"/>
    <w:rsid w:val="00F77CF2"/>
    <w:rsid w:val="00F804CE"/>
    <w:rsid w:val="00F80CAE"/>
    <w:rsid w:val="00F81930"/>
    <w:rsid w:val="00F81B86"/>
    <w:rsid w:val="00F82199"/>
    <w:rsid w:val="00F82D54"/>
    <w:rsid w:val="00F8387B"/>
    <w:rsid w:val="00F83F9E"/>
    <w:rsid w:val="00F840F6"/>
    <w:rsid w:val="00F84422"/>
    <w:rsid w:val="00F847FB"/>
    <w:rsid w:val="00F84E3E"/>
    <w:rsid w:val="00F858FE"/>
    <w:rsid w:val="00F9098C"/>
    <w:rsid w:val="00F91110"/>
    <w:rsid w:val="00F94BED"/>
    <w:rsid w:val="00F96420"/>
    <w:rsid w:val="00F96B4C"/>
    <w:rsid w:val="00F96D03"/>
    <w:rsid w:val="00F978EF"/>
    <w:rsid w:val="00F9793F"/>
    <w:rsid w:val="00FA0014"/>
    <w:rsid w:val="00FA206B"/>
    <w:rsid w:val="00FA3BEA"/>
    <w:rsid w:val="00FA5F8C"/>
    <w:rsid w:val="00FA6A36"/>
    <w:rsid w:val="00FA7BB0"/>
    <w:rsid w:val="00FB0FC4"/>
    <w:rsid w:val="00FB166F"/>
    <w:rsid w:val="00FB35E3"/>
    <w:rsid w:val="00FB37F5"/>
    <w:rsid w:val="00FB3862"/>
    <w:rsid w:val="00FB4579"/>
    <w:rsid w:val="00FB618B"/>
    <w:rsid w:val="00FB6C81"/>
    <w:rsid w:val="00FB71E2"/>
    <w:rsid w:val="00FC074A"/>
    <w:rsid w:val="00FC3D26"/>
    <w:rsid w:val="00FC3F0C"/>
    <w:rsid w:val="00FC52C6"/>
    <w:rsid w:val="00FC54C9"/>
    <w:rsid w:val="00FC55EC"/>
    <w:rsid w:val="00FC6874"/>
    <w:rsid w:val="00FD24F9"/>
    <w:rsid w:val="00FD3735"/>
    <w:rsid w:val="00FD3D38"/>
    <w:rsid w:val="00FD40D9"/>
    <w:rsid w:val="00FD5A7D"/>
    <w:rsid w:val="00FD7971"/>
    <w:rsid w:val="00FE1FFF"/>
    <w:rsid w:val="00FE20A9"/>
    <w:rsid w:val="00FE54F7"/>
    <w:rsid w:val="00FE62BD"/>
    <w:rsid w:val="00FE7AEE"/>
    <w:rsid w:val="00FF1F8C"/>
    <w:rsid w:val="00FF2306"/>
    <w:rsid w:val="00FF25D8"/>
    <w:rsid w:val="00FF2785"/>
    <w:rsid w:val="00FF3AF5"/>
    <w:rsid w:val="00FF4CBD"/>
    <w:rsid w:val="00FF50A5"/>
    <w:rsid w:val="00FF5B84"/>
    <w:rsid w:val="00FF6985"/>
    <w:rsid w:val="00FF6A39"/>
    <w:rsid w:val="00FF728C"/>
    <w:rsid w:val="00FF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74D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652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652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3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2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24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2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2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74D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652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652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3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2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24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2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2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BIZEK ALUMINIJ d.o.o.</izvorni_sadrzaj>
    <derivirana_varijabla naziv="DomainObject.Predmet.ProtustrankaFormated_1">  BIZEK ALUMINIJ d.o.o.</derivirana_varijabla>
  </DomainObject.Predmet.ProtustrankaFormated>
  <DomainObject.Predmet.ProtustrankaFormatedOIB>
    <izvorni_sadrzaj>  BIZEK ALUMINIJ d.o.o., OIB 91738551701</izvorni_sadrzaj>
    <derivirana_varijabla naziv="DomainObject.Predmet.ProtustrankaFormatedOIB_1">  BIZEK ALUMINIJ d.o.o., OIB 91738551701</derivirana_varijabla>
  </DomainObject.Predmet.ProtustrankaFormatedOIB>
  <DomainObject.Predmet.ProtustrankaFormatedWithAdress>
    <izvorni_sadrzaj> BIZEK ALUMINIJ d.o.o., Franje Lučića 36, 10000 Zagreb</izvorni_sadrzaj>
    <derivirana_varijabla naziv="DomainObject.Predmet.ProtustrankaFormatedWithAdress_1"> BIZEK ALUMINIJ d.o.o., Franje Lučića 36, 10000 Zagreb</derivirana_varijabla>
  </DomainObject.Predmet.ProtustrankaFormatedWithAdress>
  <DomainObject.Predmet.ProtustrankaFormatedWithAdressOIB>
    <izvorni_sadrzaj> BIZEK ALUMINIJ d.o.o., OIB 91738551701, Franje Lučića 36, 10000 Zagreb</izvorni_sadrzaj>
    <derivirana_varijabla naziv="DomainObject.Predmet.ProtustrankaFormatedWithAdressOIB_1"> BIZEK ALUMINIJ d.o.o., OIB 91738551701, Franje Lučića 36, 10000 Zagreb</derivirana_varijabla>
  </DomainObject.Predmet.ProtustrankaFormatedWithAdressOIB>
  <DomainObject.Predmet.ProtustrankaWithAdress>
    <izvorni_sadrzaj>BIZEK ALUMINIJ d.o.o. Franje Lučića 36, 10000 Zagreb</izvorni_sadrzaj>
    <derivirana_varijabla naziv="DomainObject.Predmet.ProtustrankaWithAdress_1">BIZEK ALUMINIJ d.o.o. Franje Lučića 36, 10000 Zagreb</derivirana_varijabla>
  </DomainObject.Predmet.ProtustrankaWithAdress>
  <DomainObject.Predmet.ProtustrankaWithAdressOIB>
    <izvorni_sadrzaj>BIZEK ALUMINIJ d.o.o., OIB 91738551701, Franje Lučića 36, 10000 Zagreb</izvorni_sadrzaj>
    <derivirana_varijabla naziv="DomainObject.Predmet.ProtustrankaWithAdressOIB_1">BIZEK ALUMINIJ d.o.o., OIB 91738551701, Franje Lučića 36, 10000 Zagreb</derivirana_varijabla>
  </DomainObject.Predmet.ProtustrankaWithAdressOIB>
  <DomainObject.Predmet.ProtustrankaNazivFormated>
    <izvorni_sadrzaj>BIZEK ALUMINIJ d.o.o.</izvorni_sadrzaj>
    <derivirana_varijabla naziv="DomainObject.Predmet.ProtustrankaNazivFormated_1">BIZEK ALUMINIJ d.o.o.</derivirana_varijabla>
  </DomainObject.Predmet.ProtustrankaNazivFormated>
  <DomainObject.Predmet.ProtustrankaNazivFormatedOIB>
    <izvorni_sadrzaj>BIZEK ALUMINIJ d.o.o., OIB 91738551701</izvorni_sadrzaj>
    <derivirana_varijabla naziv="DomainObject.Predmet.ProtustrankaNazivFormatedOIB_1">BIZEK ALUMINIJ d.o.o., OIB 91738551701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BIZEK ALUMINIJ d.o.o.</item>
    </izvorni_sadrzaj>
    <derivirana_varijabla naziv="DomainObject.Predmet.ProtuStrankaListFormated_1">
      <item>BIZEK ALUMINIJ d.o.o.</item>
    </derivirana_varijabla>
  </DomainObject.Predmet.ProtuStrankaListFormated>
  <DomainObject.Predmet.ProtuStrankaListFormatedOIB>
    <izvorni_sadrzaj>
      <item>BIZEK ALUMINIJ d.o.o., OIB 91738551701</item>
    </izvorni_sadrzaj>
    <derivirana_varijabla naziv="DomainObject.Predmet.ProtuStrankaListFormatedOIB_1">
      <item>BIZEK ALUMINIJ d.o.o., OIB 91738551701</item>
    </derivirana_varijabla>
  </DomainObject.Predmet.ProtuStrankaListFormatedOIB>
  <DomainObject.Predmet.ProtuStrankaListFormatedWithAdress>
    <izvorni_sadrzaj>
      <item>BIZEK ALUMINIJ d.o.o., Franje Lučića 36, 10000 Zagreb</item>
    </izvorni_sadrzaj>
    <derivirana_varijabla naziv="DomainObject.Predmet.ProtuStrankaListFormatedWithAdress_1">
      <item>BIZEK ALUMINIJ d.o.o., Franje Lučića 36, 10000 Zagreb</item>
    </derivirana_varijabla>
  </DomainObject.Predmet.ProtuStrankaListFormatedWithAdress>
  <DomainObject.Predmet.ProtuStrankaListFormatedWithAdressOIB>
    <izvorni_sadrzaj>
      <item>BIZEK ALUMINIJ d.o.o., OIB 91738551701, Franje Lučića 36, 10000 Zagreb</item>
    </izvorni_sadrzaj>
    <derivirana_varijabla naziv="DomainObject.Predmet.ProtuStrankaListFormatedWithAdressOIB_1">
      <item>BIZEK ALUMINIJ d.o.o., OIB 91738551701, Franje Lučića 36, 10000 Zagreb</item>
    </derivirana_varijabla>
  </DomainObject.Predmet.ProtuStrankaListFormatedWithAdressOIB>
  <DomainObject.Predmet.ProtuStrankaListNazivFormated>
    <izvorni_sadrzaj>
      <item>BIZEK ALUMINIJ d.o.o.</item>
    </izvorni_sadrzaj>
    <derivirana_varijabla naziv="DomainObject.Predmet.ProtuStrankaListNazivFormated_1">
      <item>BIZEK ALUMINIJ d.o.o.</item>
    </derivirana_varijabla>
  </DomainObject.Predmet.ProtuStrankaListNazivFormated>
  <DomainObject.Predmet.ProtuStrankaListNazivFormatedOIB>
    <izvorni_sadrzaj>
      <item>BIZEK ALUMINIJ d.o.o., OIB 91738551701</item>
    </izvorni_sadrzaj>
    <derivirana_varijabla naziv="DomainObject.Predmet.ProtuStrankaListNazivFormatedOIB_1">
      <item>BIZEK ALUMINIJ d.o.o., OIB 91738551701</item>
    </derivirana_varijabla>
  </DomainObject.Predmet.ProtuStrankaListNazivFormatedOIB>
  <DomainObject.Predmet.OstaliListFormated>
    <izvorni_sadrzaj>
      <item>Mijo Bizek</item>
      <item>ŽDO Zagreb</item>
      <item>POREZNA UPRAVA</item>
    </izvorni_sadrzaj>
    <derivirana_varijabla naziv="DomainObject.Predmet.OstaliListFormated_1">
      <item>Mijo Bizek</item>
      <item>ŽDO Zagreb</item>
      <item>POREZNA UPRAVA</item>
    </derivirana_varijabla>
  </DomainObject.Predmet.OstaliListFormated>
  <DomainObject.Predmet.OstaliListFormatedOIB>
    <izvorni_sadrzaj>
      <item>Mijo Bizek, OIB 87469973598</item>
      <item>ŽDO Zagreb</item>
      <item>POREZNA UPRAVA</item>
    </izvorni_sadrzaj>
    <derivirana_varijabla naziv="DomainObject.Predmet.OstaliListFormatedOIB_1">
      <item>Mijo Bizek, OIB 87469973598</item>
      <item>ŽDO Zagreb</item>
      <item>POREZNA UPRAVA</item>
    </derivirana_varijabla>
  </DomainObject.Predmet.OstaliListFormatedOIB>
  <DomainObject.Predmet.OstaliListFormatedWithAdress>
    <izvorni_sadrzaj>
      <item>Mijo Bizek,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_1">
      <item>Mijo Bizek, D. Kodrmana 15, 10290 Zaprešić</item>
      <item>ŽDO Zagreb, Trg bana j. Jelačića, 10000 Zagreb</item>
      <item>POREZNA UPRAVA, Av. Dubrovnik 32, 10000 Zagreb</item>
    </derivirana_varijabla>
  </DomainObject.Predmet.OstaliListFormatedWithAdress>
  <DomainObject.Predmet.OstaliListFormatedWithAdressOIB>
    <izvorni_sadrzaj>
      <item>Mijo Bizek, OIB 87469973598,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OIB_1">
      <item>Mijo Bizek, OIB 87469973598, D. Kodrmana 15, 10290 Zaprešić</item>
      <item>ŽDO Zagreb, Trg bana j. Jelačića, 10000 Zagreb</item>
      <item>POREZNA UPRAVA, Av. Dubrovnik 32, 10000 Zagreb</item>
    </derivirana_varijabla>
  </DomainObject.Predmet.OstaliListFormatedWithAdressOIB>
  <DomainObject.Predmet.OstaliListNazivFormated>
    <izvorni_sadrzaj>
      <item>Mijo Bizek</item>
      <item>ŽDO Zagreb</item>
      <item>POREZNA UPRAVA</item>
    </izvorni_sadrzaj>
    <derivirana_varijabla naziv="DomainObject.Predmet.OstaliListNazivFormated_1">
      <item>Mijo Bizek</item>
      <item>ŽDO Zagreb</item>
      <item>POREZNA UPRAVA</item>
    </derivirana_varijabla>
  </DomainObject.Predmet.OstaliListNazivFormated>
  <DomainObject.Predmet.OstaliListNazivFormatedOIB>
    <izvorni_sadrzaj>
      <item>Mijo Bizek, OIB 87469973598</item>
      <item>ŽDO Zagreb</item>
      <item>POREZNA UPRAVA</item>
    </izvorni_sadrzaj>
    <derivirana_varijabla naziv="DomainObject.Predmet.OstaliListNazivFormatedOIB_1">
      <item>Mijo Bizek, OIB 87469973598</item>
      <item>ŽDO Zagreb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BIZEK ALUMINIJ d.o.o.</izvorni_sadrzaj>
    <derivirana_varijabla naziv="DomainObject.Predmet.ProtustrankaIDrugi_1">BIZEK ALUMINIJ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BIZEK ALUMINIJ d.o.o., OIB 91738551701, Franje Lučića 36, 10000 Zagreb</izvorni_sadrzaj>
    <derivirana_varijabla naziv="DomainObject.Predmet.ProtustrankaIDrugiAdressOIB_1">BIZEK ALUMINIJ d.o.o., OIB 91738551701, Franje Lučića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BIZEK ALUMINIJ d.o.o.</item>
      <item>Mijo Bizek</item>
      <item>ŽDO Zagreb</item>
      <item>POREZNA UPRAVA</item>
    </izvorni_sadrzaj>
    <derivirana_varijabla naziv="DomainObject.Predmet.SudioniciListNaziv_1">
      <item>FINA Regionalni centar Zagreb</item>
      <item>BIZEK ALUMINIJ d.o.o.</item>
      <item>Mijo Bizek</item>
      <item>ŽDO Zagreb</item>
      <item>POREZNA UPRAVA</item>
    </derivirana_varijabla>
  </DomainObject.Predmet.SudioniciListNaziv>
  <DomainObject.Predmet.SudioniciListAdressOIB>
    <izvorni_sadrzaj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izvorni_sadrzaj>
    <derivirana_varijabla naziv="DomainObject.Predmet.SudioniciListAdressOIB_1"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91738551701</item>
      <item>, OIB 87469973598</item>
      <item>, OIB null</item>
      <item>, OIB null</item>
    </izvorni_sadrzaj>
    <derivirana_varijabla naziv="DomainObject.Predmet.SudioniciListNazivOIB_1">
      <item>, OIB 85821130368</item>
      <item>, OIB 91738551701</item>
      <item>, OIB 87469973598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651</properties:Characters>
  <properties:Lines>41</properties:Lines>
  <properties:Paragraphs>18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2017-02-27T09:43:00Z</dcterms:created>
  <dc:creator>vladici</dc:creator>
  <cp:lastModifiedBy>Monika Topolovec</cp:lastModifiedBy>
  <cp:lastPrinted>2017-12-13T08:31:00Z</cp:lastPrinted>
  <dcterms:modified xmlns:xsi="http://www.w3.org/2001/XMLSchema-instance" xsi:type="dcterms:W3CDTF">2017-12-13T08:50:00Z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