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7b67" w14:paraId="ba17b67" w:rsidRDefault="00A7652E" w:rsidP="00910611" w:rsidR="00A7652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52E"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>P</w:t>
      </w:r>
      <w:r>
        <w:rPr>
          <w:noProof/>
        </w:rPr>
        <w:t>osl. br: 15 St-627/11</w:t>
      </w:r>
    </w:p>
    <w:p w:rsidRDefault="00A7652E" w:rsidP="00910611" w:rsidR="00A7652E">
      <w:r>
        <w:rPr>
          <w:rFonts w:eastAsia="MS Mincho"/>
        </w:rPr>
        <w:t xml:space="preserve">   REPUBLIKA HRVATSKA</w:t>
      </w:r>
    </w:p>
    <w:p w:rsidRDefault="00A7652E" w:rsidP="00910611" w:rsidR="00A7652E">
      <w:r>
        <w:rPr>
          <w:rFonts w:eastAsia="MS Mincho"/>
        </w:rPr>
        <w:t>TRGOVAČKI SUD U RIJECI</w:t>
      </w:r>
    </w:p>
    <w:p w:rsidRDefault="00A7652E" w:rsidR="00A7652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6A41F9">
        <w:t xml:space="preserve"> </w:t>
      </w:r>
      <w:r w:rsidR="005D02E0">
        <w:rPr>
          <w:b/>
        </w:rPr>
        <w:t xml:space="preserve">HOTEL MIRAMARE </w:t>
      </w:r>
      <w:r w:rsidR="006A41F9" w:rsidRPr="00732A0D">
        <w:rPr>
          <w:b/>
        </w:rPr>
        <w:t xml:space="preserve">d.o.o. </w:t>
      </w:r>
      <w:r w:rsidR="005D02E0">
        <w:rPr>
          <w:b/>
        </w:rPr>
        <w:t>Crikvenica, Trg bana Jelačića 2</w:t>
      </w:r>
      <w:r w:rsidR="006A41F9" w:rsidRPr="00732A0D">
        <w:rPr>
          <w:b/>
        </w:rPr>
        <w:t>, OIB</w:t>
      </w:r>
      <w:r w:rsidR="005D02E0">
        <w:rPr>
          <w:b/>
        </w:rPr>
        <w:t xml:space="preserve"> 14398490265</w:t>
      </w:r>
      <w:r w:rsidRPr="00732A0D">
        <w:rPr>
          <w:b/>
        </w:rPr>
        <w:t xml:space="preserve">, </w:t>
      </w:r>
      <w:r w:rsidRPr="0011553C">
        <w:t xml:space="preserve">dana </w:t>
      </w:r>
      <w:r w:rsidR="005D02E0">
        <w:t>22. siječnja 2018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5D02E0">
      <w:pPr>
        <w:jc w:val="center"/>
      </w:pPr>
      <w:r w:rsidRPr="005D02E0">
        <w:t>r i j e š i o  j e</w:t>
      </w:r>
    </w:p>
    <w:p w:rsidRDefault="00543B99" w:rsidP="00543B99" w:rsidR="00543B99" w:rsidRPr="006C5385"/>
    <w:p w:rsidRDefault="005D02E0" w:rsidP="005D02E0" w:rsidR="00543B99">
      <w:pPr>
        <w:pStyle w:val="Odlomakpopisa"/>
        <w:ind w:left="0"/>
        <w:jc w:val="both"/>
      </w:pPr>
      <w:r>
        <w:tab/>
      </w:r>
      <w:r w:rsidR="00543B99" w:rsidRPr="006C5385">
        <w:t xml:space="preserve">Stečajnom upravitelju </w:t>
      </w:r>
      <w:r>
        <w:t>Blaženki Prpić, Rijeka, Corrado Ilijasich 21, OIB 8591486513</w:t>
      </w:r>
      <w:r w:rsidR="00543B99" w:rsidRPr="006C5385">
        <w:t>, određuje se konačna nagrada za rad u stečajnom postupku</w:t>
      </w:r>
      <w:r w:rsidR="00543B99">
        <w:t xml:space="preserve"> </w:t>
      </w:r>
      <w:r w:rsidR="00543B99" w:rsidRPr="006C5385">
        <w:t>u iznosu od</w:t>
      </w:r>
      <w:r w:rsidR="00543B99">
        <w:t xml:space="preserve"> </w:t>
      </w:r>
      <w:r>
        <w:t xml:space="preserve">630.000,00 </w:t>
      </w:r>
      <w:r w:rsidR="00543B99">
        <w:t>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543B99" w:rsidP="00543B99" w:rsidR="00543B99" w:rsidRPr="006C5385"/>
    <w:p w:rsidRDefault="00543B99" w:rsidP="00543B99" w:rsidR="00543B99" w:rsidRPr="005D02E0">
      <w:pPr>
        <w:jc w:val="center"/>
      </w:pPr>
      <w:r w:rsidRPr="005D02E0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>da je</w:t>
      </w:r>
      <w:r w:rsidR="005D02E0">
        <w:t xml:space="preserve"> jedina</w:t>
      </w:r>
      <w:r w:rsidR="0008168B">
        <w:t xml:space="preserve"> </w:t>
      </w:r>
      <w:r w:rsidRPr="006C5385">
        <w:t xml:space="preserve">imovina stečajnog dužnika </w:t>
      </w:r>
      <w:r>
        <w:t xml:space="preserve">u razdoblju </w:t>
      </w:r>
      <w:r w:rsidR="006A41F9">
        <w:t xml:space="preserve">nakon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>unovčena u vrijednosti od</w:t>
      </w:r>
      <w:r w:rsidR="006A41F9">
        <w:t xml:space="preserve"> </w:t>
      </w:r>
      <w:r w:rsidR="005D02E0">
        <w:t>12.690.000,</w:t>
      </w:r>
      <w:r w:rsidR="006A41F9">
        <w:t>00</w:t>
      </w:r>
      <w:r>
        <w:t xml:space="preserve"> kn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>), stečajnom upravitelju odredio nagradu u iznosu od</w:t>
      </w:r>
      <w:r w:rsidR="005D02E0">
        <w:t xml:space="preserve"> 630.000,00</w:t>
      </w:r>
      <w:r w:rsidR="006A41F9">
        <w:t xml:space="preserve"> </w:t>
      </w:r>
      <w:r w:rsidRPr="006C5385">
        <w:t xml:space="preserve">kn </w:t>
      </w:r>
      <w:r>
        <w:t>bruto</w:t>
      </w:r>
      <w:r w:rsidR="005D02E0">
        <w:t>.</w:t>
      </w:r>
      <w:r>
        <w:t xml:space="preserve"> </w:t>
      </w:r>
      <w:r w:rsidR="005D02E0">
        <w:t xml:space="preserve"> </w:t>
      </w:r>
    </w:p>
    <w:p w:rsidRDefault="00543B99" w:rsidP="00543B99" w:rsidR="005D02E0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>pa je temeljem</w:t>
      </w:r>
      <w:r w:rsidR="00A96465">
        <w:t xml:space="preserve"> čl.94. st.3. u vezi čl.442. st 2. SZ-a </w:t>
      </w:r>
      <w:r w:rsidR="005D02E0" w:rsidRPr="006C5385">
        <w:t xml:space="preserve">odlučeno kao </w:t>
      </w:r>
      <w:r w:rsidR="005D02E0">
        <w:t xml:space="preserve">u </w:t>
      </w:r>
      <w:r w:rsidR="005D02E0" w:rsidRPr="006C5385">
        <w:t>izre</w:t>
      </w:r>
      <w:r w:rsidR="005D02E0">
        <w:t xml:space="preserve">ci </w:t>
      </w:r>
      <w:r w:rsidR="005D02E0" w:rsidRPr="006C5385">
        <w:t>rješenja</w:t>
      </w:r>
      <w:r w:rsidR="005D02E0">
        <w:t>.</w:t>
      </w:r>
      <w:r w:rsidRPr="006C5385">
        <w:tab/>
      </w:r>
      <w:r w:rsidRPr="006C5385">
        <w:tab/>
      </w:r>
    </w:p>
    <w:p w:rsidRDefault="00543B99" w:rsidP="00543B99" w:rsidR="00543B99">
      <w:pPr>
        <w:jc w:val="both"/>
      </w:pPr>
      <w:r w:rsidRPr="006C5385"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5D02E0">
        <w:t>22. siječnja 2018</w:t>
      </w:r>
      <w:r w:rsidRPr="006C5385">
        <w:t>. godine</w:t>
      </w:r>
    </w:p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lastRenderedPageBreak/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A96465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5D02E0">
        <w:rPr>
          <w:sz w:val="20"/>
        </w:rPr>
        <w:t xml:space="preserve">22.01.2018. </w:t>
      </w:r>
      <w:r w:rsidR="00441D9F">
        <w:rPr>
          <w:sz w:val="20"/>
        </w:rPr>
        <w:t>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652E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652E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356A1C"/>
    <w:rsid w:val="00441D9F"/>
    <w:rsid w:val="004A7AFF"/>
    <w:rsid w:val="00543B99"/>
    <w:rsid w:val="005D02E0"/>
    <w:rsid w:val="006A41F9"/>
    <w:rsid w:val="007122FF"/>
    <w:rsid w:val="007204B3"/>
    <w:rsid w:val="007234AB"/>
    <w:rsid w:val="00732A0D"/>
    <w:rsid w:val="007652BE"/>
    <w:rsid w:val="009B6322"/>
    <w:rsid w:val="00A7652E"/>
    <w:rsid w:val="00A94D21"/>
    <w:rsid w:val="00A95074"/>
    <w:rsid w:val="00A96465"/>
    <w:rsid w:val="00BA3C2B"/>
    <w:rsid w:val="00C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 d.o.o.</izvorni_sadrzaj>
    <derivirana_varijabla naziv="DomainObject.Predmet.ProtustrankaFormated_1">  HOTEL MIRAMARE d.o.o.</derivirana_varijabla>
  </DomainObject.Predmet.ProtustrankaFormated>
  <DomainObject.Predmet.ProtustrankaFormatedOIB>
    <izvorni_sadrzaj>  HOTEL MIRAMARE d.o.o., OIB 14398490265</izvorni_sadrzaj>
    <derivirana_varijabla naziv="DomainObject.Predmet.ProtustrankaFormatedOIB_1">  HOTEL MIRAMARE d.o.o., OIB 14398490265</derivirana_varijabla>
  </DomainObject.Predmet.ProtustrankaFormatedOIB>
  <DomainObject.Predmet.ProtustrankaFormatedWithAdress>
    <izvorni_sadrzaj> HOTEL MIRAMARE d.o.o., Bana Jelačića 2, 51260 Crikvenica</izvorni_sadrzaj>
    <derivirana_varijabla naziv="DomainObject.Predmet.ProtustrankaFormatedWithAdress_1"> HOTEL MIRAMARE d.o.o., Bana Jelačića 2, 51260 Crikvenica</derivirana_varijabla>
  </DomainObject.Predmet.ProtustrankaFormatedWithAdress>
  <DomainObject.Predmet.ProtustrankaFormatedWithAdressOIB>
    <izvorni_sadrzaj> HOTEL MIRAMARE d.o.o., OIB 14398490265, Bana Jelačića 2, 51260 Crikvenica</izvorni_sadrzaj>
    <derivirana_varijabla naziv="DomainObject.Predmet.ProtustrankaFormatedWithAdressOIB_1"> HOTEL MIRAMARE d.o.o., OIB 14398490265, Bana Jelačića 2, 51260 Crikvenica</derivirana_varijabla>
  </DomainObject.Predmet.ProtustrankaFormatedWithAdressOIB>
  <DomainObject.Predmet.ProtustrankaWithAdress>
    <izvorni_sadrzaj>HOTEL MIRAMARE d.o.o. Bana Jelačića 2, 51260 Crikvenica</izvorni_sadrzaj>
    <derivirana_varijabla naziv="DomainObject.Predmet.ProtustrankaWithAdress_1">HOTEL MIRAMARE d.o.o. Bana Jelačića 2, 51260 Crikvenica</derivirana_varijabla>
  </DomainObject.Predmet.ProtustrankaWithAdress>
  <DomainObject.Predmet.ProtustrankaWithAdressOIB>
    <izvorni_sadrzaj>HOTEL MIRAMARE d.o.o., OIB 14398490265, Bana Jelačića 2, 51260 Crikvenica</izvorni_sadrzaj>
    <derivirana_varijabla naziv="DomainObject.Predmet.ProtustrankaWithAdressOIB_1">HOTEL MIRAMARE d.o.o., OIB 14398490265, Bana Jelačića 2, 51260 Crikvenica</derivirana_varijabla>
  </DomainObject.Predmet.ProtustrankaWithAdressOIB>
  <DomainObject.Predmet.ProtustrankaNazivFormated>
    <izvorni_sadrzaj>HOTEL MIRAMARE d.o.o.</izvorni_sadrzaj>
    <derivirana_varijabla naziv="DomainObject.Predmet.ProtustrankaNazivFormated_1">HOTEL MIRAMARE d.o.o.</derivirana_varijabla>
  </DomainObject.Predmet.ProtustrankaNazivFormated>
  <DomainObject.Predmet.ProtustrankaNazivFormatedOIB>
    <izvorni_sadrzaj>HOTEL MIRAMARE d.o.o., OIB 14398490265</izvorni_sadrzaj>
    <derivirana_varijabla naziv="DomainObject.Predmet.ProtustrankaNazivFormatedOIB_1">HOTEL MIRAMARE d.o.o.,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</item>
    </izvorni_sadrzaj>
    <derivirana_varijabla naziv="DomainObject.Predmet.ProtuStrankaListFormated_1">
      <item>HOTEL MIRAMARE d.o.o.</item>
    </derivirana_varijabla>
  </DomainObject.Predmet.ProtuStrankaListFormated>
  <DomainObject.Predmet.ProtuStrankaListFormatedOIB>
    <izvorni_sadrzaj>
      <item>HOTEL MIRAMARE d.o.o., OIB 14398490265</item>
    </izvorni_sadrzaj>
    <derivirana_varijabla naziv="DomainObject.Predmet.ProtuStrankaListFormatedOIB_1">
      <item>HOTEL MIRAMARE d.o.o., OIB 14398490265</item>
    </derivirana_varijabla>
  </DomainObject.Predmet.ProtuStrankaListFormatedOIB>
  <DomainObject.Predmet.ProtuStrankaListFormatedWithAdress>
    <izvorni_sadrzaj>
      <item>HOTEL MIRAMARE d.o.o., Bana Jelačića 2, 51260 Crikvenica</item>
    </izvorni_sadrzaj>
    <derivirana_varijabla naziv="DomainObject.Predmet.ProtuStrankaListFormatedWithAdress_1">
      <item>HOTEL MIRAMARE d.o.o., Bana Jelačića 2, 51260 Crikvenica</item>
    </derivirana_varijabla>
  </DomainObject.Predmet.ProtuStrankaListFormatedWithAdress>
  <DomainObject.Predmet.ProtuStrankaListFormatedWithAdressOIB>
    <izvorni_sadrzaj>
      <item>HOTEL MIRAMARE d.o.o., OIB 14398490265, Bana Jelačića 2, 51260 Crikvenica</item>
    </izvorni_sadrzaj>
    <derivirana_varijabla naziv="DomainObject.Predmet.ProtuStrankaListFormatedWithAdressOIB_1">
      <item>HOTEL MIRAMARE d.o.o., OIB 14398490265, Bana Jelačića 2, 51260 Crikvenica</item>
    </derivirana_varijabla>
  </DomainObject.Predmet.ProtuStrankaListFormatedWithAdressOIB>
  <DomainObject.Predmet.ProtuStrankaListNazivFormated>
    <izvorni_sadrzaj>
      <item>HOTEL MIRAMARE d.o.o.</item>
    </izvorni_sadrzaj>
    <derivirana_varijabla naziv="DomainObject.Predmet.ProtuStrankaListNazivFormated_1">
      <item>HOTEL MIRAMARE d.o.o.</item>
    </derivirana_varijabla>
  </DomainObject.Predmet.ProtuStrankaListNazivFormated>
  <DomainObject.Predmet.ProtuStrankaListNazivFormatedOIB>
    <izvorni_sadrzaj>
      <item>HOTEL MIRAMARE d.o.o., OIB 14398490265</item>
    </izvorni_sadrzaj>
    <derivirana_varijabla naziv="DomainObject.Predmet.ProtuStrankaListNazivFormatedOIB_1">
      <item>HOTEL MIRAMARE d.o.o.,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</izvorni_sadrzaj>
    <derivirana_varijabla naziv="DomainObject.Predmet.ProtustrankaIDrugi_1">HOTEL MIRAMARE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d.o.o., OIB 14398490265, Bana Jelačića 2, 51260 Crikvenica</izvorni_sadrzaj>
    <derivirana_varijabla naziv="DomainObject.Predmet.ProtustrankaIDrugiAdressOIB_1">HOTEL MIRAMARE d.o.o., OIB 14398490265, Bana Jelačića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 d.o.o.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SudioniciListNaziv_1">
      <item>HOTEL MIRAMARE d.o.o.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SudioniciListNaziv>
  <DomainObject.Predmet.SudioniciListAdressOIB>
    <izvorni_sadrzaj>
      <item>HOTEL MIRAMARE d.o.o., OIB 14398490265,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izvorni_sadrzaj>
    <derivirana_varijabla naziv="DomainObject.Predmet.SudioniciListAdressOIB_1">
      <item>HOTEL MIRAMARE d.o.o., OIB 14398490265,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2487</properties:Characters>
  <properties:Lines>64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2018-01-22T13:06:00Z</dcterms:created>
  <dc:creator>korisnik</dc:creator>
  <cp:lastModifiedBy>Jasna Radulović</cp:lastModifiedBy>
  <cp:lastPrinted>2018-01-22T12:39:00Z</cp:lastPrinted>
  <dcterms:modified xmlns:xsi="http://www.w3.org/2001/XMLSchema-instance" xsi:type="dcterms:W3CDTF">2018-01-22T13:09:00Z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