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dace" w14:paraId="cbddace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A34D29">
        <w:t>6841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3F73E6">
        <w:t>” broj 71/15, dalje: SZ), dana 8</w:t>
      </w:r>
      <w:r w:rsidR="001704F3">
        <w:t>. ožujka</w:t>
      </w:r>
      <w:r>
        <w:t xml:space="preserve"> 201</w:t>
      </w:r>
      <w:r w:rsidR="001704F3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910748">
        <w:t xml:space="preserve"> </w:t>
      </w:r>
      <w:r w:rsidR="00A34D29">
        <w:t xml:space="preserve">T.C.P. </w:t>
      </w:r>
      <w:r w:rsidR="001F53CF" w:rsidRPr="001F53CF">
        <w:t xml:space="preserve">d.o.o., Zagreb, </w:t>
      </w:r>
      <w:r w:rsidR="00A34D29">
        <w:t>Novska 32</w:t>
      </w:r>
      <w:r w:rsidR="001F53CF" w:rsidRPr="001F53CF">
        <w:t xml:space="preserve">, OIB: </w:t>
      </w:r>
      <w:r w:rsidR="00A34D29">
        <w:t>24433947066</w:t>
      </w:r>
      <w:r w:rsidR="001F53CF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6D087E">
        <w:t>29.657,00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3F73E6">
        <w:t>8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4C7950" w:rsidR="004C7950">
      <w:pPr>
        <w:jc w:val="right"/>
      </w:pPr>
      <w:r>
        <w:t>Ivan Bešlić</w:t>
      </w:r>
    </w:p>
    <w:p w:rsidRDefault="006E7515" w:rsidP="00793771" w:rsidR="006E7515"/>
    <w:sectPr w:rsidSect="001D2443" w:rsidR="006E751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D8E" w:rsidR="00FA1D8E">
      <w:r>
        <w:separator/>
      </w:r>
    </w:p>
  </w:endnote>
  <w:endnote w:id="0" w:type="continuationSeparator">
    <w:p w:rsidRDefault="00FA1D8E" w:rsidR="00FA1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D8E" w:rsidR="00FA1D8E">
      <w:r>
        <w:separator/>
      </w:r>
    </w:p>
  </w:footnote>
  <w:footnote w:id="0" w:type="continuationSeparator">
    <w:p w:rsidRDefault="00FA1D8E" w:rsidR="00FA1D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771E7"/>
    <w:rsid w:val="00086650"/>
    <w:rsid w:val="00087C90"/>
    <w:rsid w:val="00096B4E"/>
    <w:rsid w:val="000A2B7F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087E"/>
    <w:rsid w:val="006D32DE"/>
    <w:rsid w:val="006E5536"/>
    <w:rsid w:val="006E7515"/>
    <w:rsid w:val="00701A10"/>
    <w:rsid w:val="00705F9E"/>
    <w:rsid w:val="0070616F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5D2"/>
    <w:rsid w:val="00D3079A"/>
    <w:rsid w:val="00D325E5"/>
    <w:rsid w:val="00D4326A"/>
    <w:rsid w:val="00D44456"/>
    <w:rsid w:val="00D54350"/>
    <w:rsid w:val="00D55987"/>
    <w:rsid w:val="00D57AC9"/>
    <w:rsid w:val="00D71DE8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2AA5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6841</izvorni_sadrzaj>
    <derivirana_varijabla naziv="DomainObject.Predmet.Broj_1">6841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St-6841/2016</izvorni_sadrzaj>
    <derivirana_varijabla naziv="DomainObject.Predmet.OznakaBroj_1">St-6841/2016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T.C.P. d.o.o. zastupanog po punomoćniku ZLATKO PENIĆ</izvorni_sadrzaj>
    <derivirana_varijabla naziv="DomainObject.Predmet.ProtustrankaFormated_1">  T.C.P. d.o.o. zastupanog po punomoćniku ZLATKO PENIĆ</derivirana_varijabla>
  </DomainObject.Predmet.ProtustrankaFormated>
  <DomainObject.Predmet.ProtustrankaFormatedOIB>
    <izvorni_sadrzaj>  T.C.P. d.o.o., OIB 24433947066 zastupanog po punomoćniku ZLATKO PENIĆ</izvorni_sadrzaj>
    <derivirana_varijabla naziv="DomainObject.Predmet.ProtustrankaFormatedOIB_1">  T.C.P. d.o.o., OIB 24433947066 zastupanog po punomoćniku ZLATKO PENIĆ</derivirana_varijabla>
  </DomainObject.Predmet.ProtustrankaFormatedOIB>
  <DomainObject.Predmet.ProtustrankaFormatedWithAdress>
    <izvorni_sadrzaj> T.C.P. d.o.o., Novska 32, 10000 Zagreb zastupanog po punomoćniku ZLATKO PENIĆ</izvorni_sadrzaj>
    <derivirana_varijabla naziv="DomainObject.Predmet.ProtustrankaFormatedWithAdress_1"> T.C.P. d.o.o., Novska 32, 10000 Zagreb zastupanog po punomoćniku ZLATKO PENIĆ</derivirana_varijabla>
  </DomainObject.Predmet.ProtustrankaFormatedWithAdress>
  <DomainObject.Predmet.ProtustrankaFormatedWithAdressOIB>
    <izvorni_sadrzaj> T.C.P. d.o.o., OIB 24433947066, Novska 32, 10000 Zagreb zastupanog po punomoćniku ZLATKO PENIĆ</izvorni_sadrzaj>
    <derivirana_varijabla naziv="DomainObject.Predmet.ProtustrankaFormatedWithAdressOIB_1"> T.C.P. d.o.o., OIB 24433947066, Novska 32, 10000 Zagreb zastupanog po punomoćniku ZLATKO PENIĆ</derivirana_varijabla>
  </DomainObject.Predmet.ProtustrankaFormatedWithAdressOIB>
  <DomainObject.Predmet.ProtustrankaWithAdress>
    <izvorni_sadrzaj>T.C.P. d.o.o. Novska 32, 10000 Zagreb</izvorni_sadrzaj>
    <derivirana_varijabla naziv="DomainObject.Predmet.ProtustrankaWithAdress_1">T.C.P. d.o.o. Novska 32, 10000 Zagreb</derivirana_varijabla>
  </DomainObject.Predmet.ProtustrankaWithAdress>
  <DomainObject.Predmet.ProtustrankaWithAdressOIB>
    <izvorni_sadrzaj>T.C.P. d.o.o., OIB 24433947066, Novska 32, 10000 Zagreb</izvorni_sadrzaj>
    <derivirana_varijabla naziv="DomainObject.Predmet.ProtustrankaWithAdressOIB_1">T.C.P. d.o.o., OIB 24433947066, Novska 32, 10000 Zagreb</derivirana_varijabla>
  </DomainObject.Predmet.ProtustrankaWithAdressOIB>
  <DomainObject.Predmet.ProtustrankaNazivFormated>
    <izvorni_sadrzaj>T.C.P. d.o.o.</izvorni_sadrzaj>
    <derivirana_varijabla naziv="DomainObject.Predmet.ProtustrankaNazivFormated_1">T.C.P. d.o.o.</derivirana_varijabla>
  </DomainObject.Predmet.ProtustrankaNazivFormated>
  <DomainObject.Predmet.ProtustrankaNazivFormatedOIB>
    <izvorni_sadrzaj>T.C.P. d.o.o., OIB 24433947066</izvorni_sadrzaj>
    <derivirana_varijabla naziv="DomainObject.Predmet.ProtustrankaNazivFormatedOIB_1">T.C.P. d.o.o., OIB 24433947066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T.C.P. d.o.o. zastupanog po punomoćniku ZLATKO PENIĆ</item>
    </izvorni_sadrzaj>
    <derivirana_varijabla naziv="DomainObject.Predmet.ProtuStrankaListFormated_1">
      <item>T.C.P. d.o.o. zastupanog po punomoćniku ZLATKO PENIĆ</item>
    </derivirana_varijabla>
  </DomainObject.Predmet.ProtuStrankaListFormated>
  <DomainObject.Predmet.ProtuStrankaListFormatedOIB>
    <izvorni_sadrzaj>
      <item>T.C.P. d.o.o., OIB 24433947066 zastupanog po punomoćniku ZLATKO PENIĆ</item>
    </izvorni_sadrzaj>
    <derivirana_varijabla naziv="DomainObject.Predmet.ProtuStrankaListFormatedOIB_1">
      <item>T.C.P. d.o.o., OIB 24433947066 zastupanog po punomoćniku ZLATKO PENIĆ</item>
    </derivirana_varijabla>
  </DomainObject.Predmet.ProtuStrankaListFormatedOIB>
  <DomainObject.Predmet.ProtuStrankaListFormatedWithAdress>
    <izvorni_sadrzaj>
      <item>T.C.P. d.o.o., Novska 32, 10000 Zagreb zastupanog po punomoćniku ZLATKO PENIĆ</item>
    </izvorni_sadrzaj>
    <derivirana_varijabla naziv="DomainObject.Predmet.ProtuStrankaListFormatedWithAdress_1">
      <item>T.C.P. d.o.o., Novska 32, 10000 Zagreb zastupanog po punomoćniku ZLATKO PENIĆ</item>
    </derivirana_varijabla>
  </DomainObject.Predmet.ProtuStrankaListFormatedWithAdress>
  <DomainObject.Predmet.ProtuStrankaListFormatedWithAdressOIB>
    <izvorni_sadrzaj>
      <item>T.C.P. d.o.o., OIB 24433947066, Novska 32, 10000 Zagreb zastupanog po punomoćniku ZLATKO PENIĆ</item>
    </izvorni_sadrzaj>
    <derivirana_varijabla naziv="DomainObject.Predmet.ProtuStrankaListFormatedWithAdressOIB_1">
      <item>T.C.P. d.o.o., OIB 24433947066, Novska 32, 10000 Zagreb zastupanog po punomoćniku ZLATKO PENIĆ</item>
    </derivirana_varijabla>
  </DomainObject.Predmet.ProtuStrankaListFormatedWithAdressOIB>
  <DomainObject.Predmet.ProtuStrankaListNazivFormated>
    <izvorni_sadrzaj>
      <item>T.C.P. d.o.o.</item>
    </izvorni_sadrzaj>
    <derivirana_varijabla naziv="DomainObject.Predmet.ProtuStrankaListNazivFormated_1">
      <item>T.C.P. d.o.o.</item>
    </derivirana_varijabla>
  </DomainObject.Predmet.ProtuStrankaListNazivFormated>
  <DomainObject.Predmet.ProtuStrankaListNazivFormatedOIB>
    <izvorni_sadrzaj>
      <item>T.C.P. d.o.o., OIB 24433947066</item>
    </izvorni_sadrzaj>
    <derivirana_varijabla naziv="DomainObject.Predmet.ProtuStrankaListNazivFormatedOIB_1">
      <item>T.C.P. d.o.o., OIB 24433947066</item>
    </derivirana_varijabla>
  </DomainObject.Predmet.ProtuStrankaListNazivFormatedOIB>
  <DomainObject.Predmet.OstaliListFormated>
    <izvorni_sadrzaj>
      <item>ZLATKO PENIĆ punomoćnik sudionika u postupku T.C.P. d.o.o.</item>
    </izvorni_sadrzaj>
    <derivirana_varijabla naziv="DomainObject.Predmet.OstaliListFormated_1">
      <item>ZLATKO PENIĆ punomoćnik sudionika u postupku T.C.P. d.o.o.</item>
    </derivirana_varijabla>
  </DomainObject.Predmet.OstaliListFormated>
  <DomainObject.Predmet.OstaliListFormatedOIB>
    <izvorni_sadrzaj>
      <item>ZLATKO PENIĆ, OIB 52237948207 punomoćnik sudionika u postupku T.C.P. d.o.o.</item>
    </izvorni_sadrzaj>
    <derivirana_varijabla naziv="DomainObject.Predmet.OstaliListFormatedOIB_1">
      <item>ZLATKO PENIĆ, OIB 52237948207 punomoćnik sudionika u postupku T.C.P. d.o.o.</item>
    </derivirana_varijabla>
  </DomainObject.Predmet.OstaliListFormatedOIB>
  <DomainObject.Predmet.OstaliListFormatedWithAdress>
    <izvorni_sadrzaj>
      <item>ZLATKO PENIĆ, ULICA BOŽIDARA MAGOVCA 23, 10000 Zagreb punomoćnik sudionika u postupku T.C.P. d.o.o.</item>
    </izvorni_sadrzaj>
    <derivirana_varijabla naziv="DomainObject.Predmet.OstaliListFormatedWithAdress_1">
      <item>ZLATKO PENIĆ, ULICA BOŽIDARA MAGOVCA 23, 10000 Zagreb punomoćnik sudionika u postupku T.C.P. d.o.o.</item>
    </derivirana_varijabla>
  </DomainObject.Predmet.OstaliListFormatedWithAdress>
  <DomainObject.Predmet.OstaliListFormatedWithAdressOIB>
    <izvorni_sadrzaj>
      <item>ZLATKO PENIĆ, OIB 52237948207, ULICA BOŽIDARA MAGOVCA 23, 10000 Zagreb punomoćnik sudionika u postupku T.C.P. d.o.o.</item>
    </izvorni_sadrzaj>
    <derivirana_varijabla naziv="DomainObject.Predmet.OstaliListFormatedWithAdressOIB_1">
      <item>ZLATKO PENIĆ, OIB 52237948207, ULICA BOŽIDARA MAGOVCA 23, 10000 Zagreb punomoćnik sudionika u postupku T.C.P. d.o.o.</item>
    </derivirana_varijabla>
  </DomainObject.Predmet.OstaliListFormatedWithAdressOIB>
  <DomainObject.Predmet.OstaliListNazivFormated>
    <izvorni_sadrzaj>
      <item>ZLATKO PENIĆ</item>
    </izvorni_sadrzaj>
    <derivirana_varijabla naziv="DomainObject.Predmet.OstaliListNazivFormated_1">
      <item>ZLATKO PENIĆ</item>
    </derivirana_varijabla>
  </DomainObject.Predmet.OstaliListNazivFormated>
  <DomainObject.Predmet.OstaliListNazivFormatedOIB>
    <izvorni_sadrzaj>
      <item>ZLATKO PENIĆ, OIB 52237948207</item>
    </izvorni_sadrzaj>
    <derivirana_varijabla naziv="DomainObject.Predmet.OstaliListNazivFormatedOIB_1">
      <item>ZLATKO PENIĆ, OIB 52237948207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T.C.P. d.o.o.</izvorni_sadrzaj>
    <derivirana_varijabla naziv="DomainObject.Predmet.ProtustrankaIDrugi_1">T.C.P.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T.C.P. d.o.o., OIB 24433947066, Novska 32, 10000 Zagreb</izvorni_sadrzaj>
    <derivirana_varijabla naziv="DomainObject.Predmet.ProtustrankaIDrugiAdressOIB_1">T.C.P. d.o.o., OIB 24433947066, Novska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T.C.P. d.o.o.</item>
      <item>ZLATKO PENIĆ</item>
    </izvorni_sadrzaj>
    <derivirana_varijabla naziv="DomainObject.Predmet.SudioniciListNaziv_1">
      <item>FINA Regionalni centar Zagreb</item>
      <item>T.C.P. d.o.o.</item>
      <item>ZLATKO PENIĆ</item>
    </derivirana_varijabla>
  </DomainObject.Predmet.SudioniciListNaziv>
  <DomainObject.Predmet.SudioniciListAdressOIB>
    <izvorni_sadrzaj>
      <item>FINA Regionalni centar Zagreb, OIB 85821130368, Trg svibanjskih žrtava 1995.1,10000 Zagreb</item>
      <item>T.C.P. d.o.o., OIB 24433947066, Novska 32,10000 Zagreb</item>
      <item>ZLATKO PENIĆ, OIB 52237948207, ULICA BOŽIDARA MAGOVCA 23,10000 Zagreb</item>
    </izvorni_sadrzaj>
    <derivirana_varijabla naziv="DomainObject.Predmet.SudioniciListAdressOIB_1">
      <item>FINA Regionalni centar Zagreb, OIB 85821130368, Trg svibanjskih žrtava 1995.1,10000 Zagreb</item>
      <item>T.C.P. d.o.o., OIB 24433947066, Novska 32,10000 Zagreb</item>
      <item>ZLATKO PENIĆ, OIB 52237948207, ULICA BOŽIDARA MAGOVCA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24433947066</item>
      <item>, OIB 52237948207</item>
    </izvorni_sadrzaj>
    <derivirana_varijabla naziv="DomainObject.Predmet.SudioniciListNazivOIB_1">
      <item>, OIB 85821130368</item>
      <item>, OIB 24433947066</item>
      <item>, OIB 52237948207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349E88-06AE-4D1B-8F46-E81BAF148E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1267</properties:Characters>
  <properties:Lines>41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2016-01-18T13:19:00Z</cp:lastPrinted>
  <dcterms:modified xmlns:xsi="http://www.w3.org/2001/XMLSchema-instance" xsi:type="dcterms:W3CDTF">2017-03-09T12:47:00Z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