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92e7" w14:paraId="14b92e7" w:rsidRDefault="00B55EDB" w:rsidP="00B22EEE" w:rsidR="00B55EDB" w:rsidRPr="00B22EE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 w:rsidR="002151E2">
        <w:rPr>
          <w:rFonts w:cs="Times New Roman" w:eastAsia="Questrial" w:hAnsi="Times New Roman" w:ascii="Times New Roman"/>
          <w:sz w:val="24"/>
          <w:szCs w:val="24"/>
        </w:rPr>
        <w:t>1676</w:t>
      </w:r>
      <w:r w:rsidR="006D5C91">
        <w:rPr>
          <w:rFonts w:cs="Times New Roman" w:eastAsia="Questrial" w:hAnsi="Times New Roman" w:ascii="Times New Roman"/>
          <w:sz w:val="24"/>
          <w:szCs w:val="24"/>
        </w:rPr>
        <w:t>/16-</w:t>
      </w:r>
      <w:r w:rsidR="002151E2">
        <w:rPr>
          <w:rFonts w:cs="Times New Roman" w:eastAsia="Questrial" w:hAnsi="Times New Roman" w:ascii="Times New Roman"/>
          <w:sz w:val="24"/>
          <w:szCs w:val="24"/>
        </w:rPr>
        <w:t>6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22EEE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64F0D" w:rsidP="00B22EEE" w:rsidR="0013677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DD1684" w:rsidP="00B22EEE" w:rsidR="00DD1684" w:rsidRPr="00B22EEE">
      <w:pPr>
        <w:pStyle w:val="Bezproreda"/>
        <w:rPr>
          <w:rFonts w:eastAsiaTheme="minorHAnsi"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Pr="00B22EEE">
        <w:rPr>
          <w:rFonts w:cs="Times New Roman" w:eastAsia="Questrial" w:hAnsi="Times New Roman" w:ascii="Times New Roman"/>
          <w:sz w:val="24"/>
          <w:szCs w:val="24"/>
        </w:rPr>
        <w:tab/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N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EA727F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136779" w:rsidP="00B22EEE" w:rsidR="00136779" w:rsidRPr="002151E2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E64F0D" w:rsidP="00B22EEE" w:rsidR="00136779" w:rsidRPr="002151E2">
      <w:pPr>
        <w:pStyle w:val="Bezproreda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2151E2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136779" w:rsidRPr="002151E2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4B3B58" w:rsidRPr="002151E2">
        <w:rPr>
          <w:rFonts w:cs="Times New Roman" w:hAnsi="Times New Roman" w:ascii="Times New Roman"/>
          <w:sz w:val="24"/>
          <w:szCs w:val="24"/>
        </w:rPr>
        <w:t>j sutkinji</w:t>
      </w:r>
      <w:r w:rsidR="00136779" w:rsidRPr="002151E2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2151E2" w:rsidRPr="002151E2">
        <w:rPr>
          <w:rFonts w:cs="Times New Roman" w:hAnsi="Times New Roman" w:ascii="Times New Roman"/>
          <w:b/>
          <w:sz w:val="24"/>
          <w:szCs w:val="24"/>
        </w:rPr>
        <w:t>PARAISO BELJEVINA j.d.o.o., Beljevina, Zelena 21, OIB: 18974156673, MBS: 030134404</w:t>
      </w:r>
      <w:r w:rsidR="00EA727F" w:rsidRPr="002151E2">
        <w:rPr>
          <w:rFonts w:cs="Times New Roman" w:eastAsia="Questrial" w:hAnsi="Times New Roman" w:ascii="Times New Roman"/>
          <w:b/>
          <w:sz w:val="24"/>
          <w:szCs w:val="24"/>
        </w:rPr>
        <w:t xml:space="preserve">, </w:t>
      </w:r>
      <w:r w:rsidR="00EA727F" w:rsidRPr="002151E2">
        <w:rPr>
          <w:rFonts w:cs="Times New Roman" w:eastAsia="Questrial" w:hAnsi="Times New Roman" w:ascii="Times New Roman"/>
          <w:sz w:val="24"/>
          <w:szCs w:val="24"/>
        </w:rPr>
        <w:t xml:space="preserve">dana </w:t>
      </w:r>
      <w:r w:rsidR="006D5C91" w:rsidRPr="002151E2">
        <w:rPr>
          <w:rFonts w:cs="Times New Roman" w:eastAsia="Questrial" w:hAnsi="Times New Roman" w:ascii="Times New Roman"/>
          <w:sz w:val="24"/>
          <w:szCs w:val="24"/>
        </w:rPr>
        <w:t>7</w:t>
      </w:r>
      <w:r w:rsidR="00D1160D" w:rsidRPr="002151E2">
        <w:rPr>
          <w:rFonts w:cs="Times New Roman" w:eastAsia="Questrial" w:hAnsi="Times New Roman" w:ascii="Times New Roman"/>
          <w:sz w:val="24"/>
          <w:szCs w:val="24"/>
        </w:rPr>
        <w:t>. listopada</w:t>
      </w:r>
      <w:r w:rsidR="00B22EEE" w:rsidRPr="002151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094132" w:rsidRPr="002151E2">
        <w:rPr>
          <w:rFonts w:cs="Times New Roman" w:eastAsia="Questrial" w:hAnsi="Times New Roman" w:ascii="Times New Roman"/>
          <w:sz w:val="24"/>
          <w:szCs w:val="24"/>
        </w:rPr>
        <w:t>2016. g.,</w:t>
      </w:r>
    </w:p>
    <w:p w:rsidRDefault="00B22EEE" w:rsidP="00B22EEE" w:rsidR="00136779" w:rsidRPr="002151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51E2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B22EEE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EA727F" w:rsidP="00B22EEE" w:rsidR="00EA727F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6D5C91" w:rsidR="00D1160D" w:rsidRPr="002151E2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6D5C91">
        <w:rPr>
          <w:b w:val="false"/>
          <w:sz w:val="24"/>
          <w:szCs w:val="24"/>
        </w:rPr>
        <w:t xml:space="preserve">Razrješava se privremeni stečajni upravitelj </w:t>
      </w:r>
      <w:r w:rsidR="006D5C91" w:rsidRPr="006D5C91">
        <w:rPr>
          <w:sz w:val="24"/>
          <w:szCs w:val="24"/>
        </w:rPr>
        <w:t>Žarko Timarac, Požega, Radnička 31, OIB: 64124936540</w:t>
      </w:r>
      <w:r w:rsidR="006D5C91">
        <w:rPr>
          <w:sz w:val="24"/>
          <w:szCs w:val="24"/>
        </w:rPr>
        <w:t xml:space="preserve"> </w:t>
      </w:r>
      <w:r w:rsidRPr="006D5C91">
        <w:rPr>
          <w:rFonts w:eastAsia="Questrial"/>
          <w:b w:val="false"/>
          <w:sz w:val="24"/>
          <w:szCs w:val="24"/>
        </w:rPr>
        <w:t>u prethodnom postupku radi utvrđivanja uvjeta za otvaranje stečajnog postupka nad dužnikom određenog rješenjem ovoga suda St-</w:t>
      </w:r>
      <w:r w:rsidR="002151E2">
        <w:rPr>
          <w:rFonts w:eastAsia="Questrial"/>
          <w:b w:val="false"/>
          <w:sz w:val="24"/>
          <w:szCs w:val="24"/>
        </w:rPr>
        <w:t>1676</w:t>
      </w:r>
      <w:r w:rsidRPr="006D5C91">
        <w:rPr>
          <w:rFonts w:eastAsia="Questrial"/>
          <w:b w:val="false"/>
          <w:sz w:val="24"/>
          <w:szCs w:val="24"/>
        </w:rPr>
        <w:t xml:space="preserve">/16 od </w:t>
      </w:r>
      <w:r w:rsidR="006D5C91">
        <w:rPr>
          <w:rFonts w:eastAsia="Questrial"/>
          <w:b w:val="false"/>
          <w:sz w:val="24"/>
          <w:szCs w:val="24"/>
        </w:rPr>
        <w:t>2</w:t>
      </w:r>
      <w:r w:rsidRPr="006D5C91">
        <w:rPr>
          <w:rFonts w:eastAsia="Questrial"/>
          <w:b w:val="false"/>
          <w:sz w:val="24"/>
          <w:szCs w:val="24"/>
        </w:rPr>
        <w:t>0. rujna 2016. g.</w:t>
      </w:r>
    </w:p>
    <w:p w:rsidRDefault="00D1160D" w:rsidP="00D1160D" w:rsidR="00D1160D" w:rsidRPr="00B658AB">
      <w:pPr>
        <w:pStyle w:val="Bezproreda"/>
        <w:numPr>
          <w:ilvl w:val="0"/>
          <w:numId w:val="6"/>
        </w:numPr>
        <w:tabs>
          <w:tab w:pos="586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 w:rsidRPr="002151E2">
        <w:rPr>
          <w:rFonts w:cs="Times New Roman" w:eastAsia="Questrial" w:hAnsi="Times New Roman" w:ascii="Times New Roman"/>
          <w:sz w:val="24"/>
          <w:szCs w:val="24"/>
        </w:rPr>
        <w:t xml:space="preserve">Za privremenog stečajnog upravitelja imenuje se </w:t>
      </w:r>
      <w:r w:rsidR="002151E2" w:rsidRPr="002151E2">
        <w:rPr>
          <w:rFonts w:cs="Times New Roman" w:hAnsi="Times New Roman" w:ascii="Times New Roman"/>
          <w:b/>
          <w:sz w:val="24"/>
          <w:szCs w:val="24"/>
        </w:rPr>
        <w:t xml:space="preserve">Filip Babić dipl. oec. iz Osijeka, Trg bana Jelačića 18,  </w:t>
      </w:r>
      <w:r w:rsidR="002151E2" w:rsidRPr="002151E2">
        <w:rPr>
          <w:rFonts w:cs="Times New Roman" w:hAnsi="Times New Roman" w:ascii="Times New Roman"/>
          <w:b/>
          <w:bCs/>
          <w:sz w:val="24"/>
          <w:szCs w:val="24"/>
        </w:rPr>
        <w:t xml:space="preserve">OIB 57093086582 </w:t>
      </w:r>
      <w:r w:rsidRPr="002151E2">
        <w:rPr>
          <w:rFonts w:cs="Times New Roman" w:eastAsia="Questrial" w:hAnsi="Times New Roman" w:ascii="Times New Roman"/>
          <w:sz w:val="24"/>
          <w:szCs w:val="24"/>
        </w:rPr>
        <w:t>u prethodnom postupku određenom rješenjem ovog suda St-</w:t>
      </w:r>
      <w:r w:rsidR="002151E2">
        <w:rPr>
          <w:rFonts w:cs="Times New Roman" w:eastAsia="Questrial" w:hAnsi="Times New Roman" w:ascii="Times New Roman"/>
          <w:sz w:val="24"/>
          <w:szCs w:val="24"/>
        </w:rPr>
        <w:t>1676</w:t>
      </w:r>
      <w:r w:rsidRPr="002151E2">
        <w:rPr>
          <w:rFonts w:cs="Times New Roman" w:eastAsia="Questrial" w:hAnsi="Times New Roman" w:ascii="Times New Roman"/>
          <w:sz w:val="24"/>
          <w:szCs w:val="24"/>
        </w:rPr>
        <w:t xml:space="preserve">/16 od </w:t>
      </w:r>
      <w:r w:rsidR="002151E2">
        <w:rPr>
          <w:rFonts w:cs="Times New Roman" w:eastAsia="Questrial" w:hAnsi="Times New Roman" w:ascii="Times New Roman"/>
          <w:sz w:val="24"/>
          <w:szCs w:val="24"/>
        </w:rPr>
        <w:t>2</w:t>
      </w:r>
      <w:r w:rsidRPr="002151E2">
        <w:rPr>
          <w:rFonts w:cs="Times New Roman" w:eastAsia="Questrial" w:hAnsi="Times New Roman" w:ascii="Times New Roman"/>
          <w:sz w:val="24"/>
          <w:szCs w:val="24"/>
        </w:rPr>
        <w:t>0. rujna 2016. g. radi utvrđivanja</w:t>
      </w:r>
      <w:r w:rsidRPr="00D1160D">
        <w:rPr>
          <w:rFonts w:cs="Times New Roman" w:eastAsia="Questrial" w:hAnsi="Times New Roman" w:ascii="Times New Roman"/>
          <w:sz w:val="24"/>
          <w:szCs w:val="24"/>
        </w:rPr>
        <w:t xml:space="preserve"> uvjeta za otvaranje stečajnog postupka nad dužnikom </w:t>
      </w:r>
      <w:r w:rsidR="002151E2" w:rsidRPr="002151E2">
        <w:rPr>
          <w:rFonts w:cs="Times New Roman" w:hAnsi="Times New Roman" w:ascii="Times New Roman"/>
          <w:b/>
          <w:sz w:val="24"/>
          <w:szCs w:val="24"/>
        </w:rPr>
        <w:t>PARAISO BELJEVINA j.d.o.o., Beljevina, Zelena 21, OIB: 18974156673, MBS: 030134404</w:t>
      </w:r>
      <w:r w:rsidR="002151E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D1160D">
        <w:rPr>
          <w:rFonts w:cs="Times New Roman" w:hAnsi="Times New Roman" w:ascii="Times New Roman"/>
          <w:sz w:val="24"/>
          <w:szCs w:val="24"/>
        </w:rPr>
        <w:t>sa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658AB">
        <w:rPr>
          <w:rFonts w:cs="Times New Roman" w:hAnsi="Times New Roman" w:ascii="Times New Roman"/>
          <w:sz w:val="24"/>
          <w:szCs w:val="24"/>
        </w:rPr>
        <w:t xml:space="preserve">svim dužnostima i ovlastima navedenim u izreci rješenja ovoga suda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0.9.</w:t>
      </w:r>
      <w:r w:rsidRPr="00B658AB">
        <w:rPr>
          <w:rFonts w:cs="Times New Roman" w:hAnsi="Times New Roman" w:ascii="Times New Roman"/>
          <w:sz w:val="24"/>
          <w:szCs w:val="24"/>
        </w:rPr>
        <w:t>2016. g.</w:t>
      </w:r>
    </w:p>
    <w:p w:rsidRDefault="00D1160D" w:rsidP="00D1160D" w:rsidR="00D1160D" w:rsidRPr="00EF148C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2151E2">
        <w:rPr>
          <w:rFonts w:cs="Times New Roman" w:hAnsi="Times New Roman" w:ascii="Times New Roman"/>
          <w:sz w:val="24"/>
          <w:szCs w:val="24"/>
        </w:rPr>
        <w:t>1676</w:t>
      </w:r>
      <w:r>
        <w:rPr>
          <w:rFonts w:cs="Times New Roman" w:hAnsi="Times New Roman" w:ascii="Times New Roman"/>
          <w:sz w:val="24"/>
          <w:szCs w:val="24"/>
        </w:rPr>
        <w:t>/16</w:t>
      </w:r>
      <w:r w:rsidRPr="00AD1BD7">
        <w:rPr>
          <w:rFonts w:cs="Times New Roman" w:hAnsi="Times New Roman" w:ascii="Times New Roman"/>
          <w:sz w:val="24"/>
          <w:szCs w:val="24"/>
        </w:rPr>
        <w:t xml:space="preserve">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 rujna</w:t>
      </w:r>
      <w:r w:rsidRPr="00AD1BD7">
        <w:rPr>
          <w:rFonts w:cs="Times New Roman" w:hAnsi="Times New Roman" w:ascii="Times New Roman"/>
          <w:sz w:val="24"/>
          <w:szCs w:val="24"/>
        </w:rPr>
        <w:t xml:space="preserve"> 2016. g. pokrenut je prethodni postupak radi utvrđivanja uvjeta za otvaranje stečajnog postupka nad dužnikom te je za privremenog stečajnog upravitelja, automatskim odabirom imenovan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iz Požege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2151E2">
        <w:rPr>
          <w:rFonts w:cs="Times New Roman" w:hAnsi="Times New Roman" w:ascii="Times New Roman"/>
          <w:sz w:val="24"/>
          <w:szCs w:val="24"/>
        </w:rPr>
        <w:t>8. studeni</w:t>
      </w:r>
      <w:r>
        <w:rPr>
          <w:rFonts w:cs="Times New Roman" w:hAnsi="Times New Roman" w:ascii="Times New Roman"/>
          <w:sz w:val="24"/>
          <w:szCs w:val="24"/>
        </w:rPr>
        <w:t xml:space="preserve"> 2016.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3E6ECE">
        <w:rPr>
          <w:rFonts w:cs="Times New Roman" w:hAnsi="Times New Roman" w:ascii="Times New Roman"/>
          <w:sz w:val="24"/>
          <w:szCs w:val="24"/>
        </w:rPr>
        <w:t>29. rujna</w:t>
      </w:r>
      <w:r>
        <w:rPr>
          <w:rFonts w:cs="Times New Roman" w:hAnsi="Times New Roman" w:ascii="Times New Roman"/>
          <w:sz w:val="24"/>
          <w:szCs w:val="24"/>
        </w:rPr>
        <w:t xml:space="preserve"> 2016. g., imenovani privremeni upravitelj </w:t>
      </w:r>
      <w:r w:rsidR="006D5C91">
        <w:rPr>
          <w:rFonts w:cs="Times New Roman" w:hAnsi="Times New Roman" w:ascii="Times New Roman"/>
          <w:sz w:val="24"/>
          <w:szCs w:val="24"/>
        </w:rPr>
        <w:t>Žarko Timarac</w:t>
      </w:r>
      <w:r>
        <w:rPr>
          <w:rFonts w:cs="Times New Roman" w:hAnsi="Times New Roman" w:ascii="Times New Roman"/>
          <w:sz w:val="24"/>
          <w:szCs w:val="24"/>
        </w:rPr>
        <w:t xml:space="preserve"> za</w:t>
      </w:r>
      <w:r w:rsidR="00B15F71">
        <w:rPr>
          <w:rFonts w:cs="Times New Roman" w:hAnsi="Times New Roman" w:ascii="Times New Roman"/>
          <w:sz w:val="24"/>
          <w:szCs w:val="24"/>
        </w:rPr>
        <w:t>htijeva da ga se razriješi navodeći da neće moći kvalitetno i na vrijeme voditi nove stečajne postupke zbog zauzetosti – zaposlen u jednom trgovačkom društvu na puno radno vrijeme i zbog većeg broja stečajnih postupaka koje trenutno vodi</w:t>
      </w:r>
      <w:r>
        <w:rPr>
          <w:rFonts w:cs="Times New Roman" w:hAnsi="Times New Roman" w:ascii="Times New Roman"/>
          <w:sz w:val="24"/>
          <w:szCs w:val="24"/>
        </w:rPr>
        <w:t xml:space="preserve"> a sukladno čl. 91 st. 5 Stečajnog zakona.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151E2" w:rsidP="002151E2" w:rsidR="002151E2" w:rsidRPr="00B22EEE">
      <w:pPr>
        <w:pStyle w:val="Bezproreda"/>
        <w:jc w:val="right"/>
        <w:rPr>
          <w:rFonts w:cs="Times New Roman" w:eastAsia="Questrial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Broj</w:t>
      </w:r>
      <w:r w:rsidRPr="00B22EEE">
        <w:rPr>
          <w:rFonts w:cs="Times New Roman" w:eastAsia="Questrial" w:hAnsi="Times New Roman" w:ascii="Times New Roman"/>
          <w:sz w:val="24"/>
          <w:szCs w:val="24"/>
        </w:rPr>
        <w:t>: 6 St-</w:t>
      </w:r>
      <w:r>
        <w:rPr>
          <w:rFonts w:cs="Times New Roman" w:eastAsia="Questrial" w:hAnsi="Times New Roman" w:ascii="Times New Roman"/>
          <w:sz w:val="24"/>
          <w:szCs w:val="24"/>
        </w:rPr>
        <w:t>1676/16-6</w:t>
      </w:r>
    </w:p>
    <w:p w:rsidRDefault="00D1160D" w:rsidP="002151E2" w:rsidR="00D1160D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Nadalje, sukladno čl. 115 st. 2 u vezi s čl. 84 SZ – metodom slučajnog odabira (automatskim odabirom) za privremenog stečajnog upravitelja imenovan je </w:t>
      </w:r>
      <w:r w:rsidR="00F55E9B">
        <w:rPr>
          <w:rFonts w:cs="Times New Roman" w:hAnsi="Times New Roman" w:ascii="Times New Roman"/>
          <w:sz w:val="24"/>
          <w:szCs w:val="24"/>
        </w:rPr>
        <w:t>Filip Babić</w:t>
      </w:r>
      <w:r>
        <w:rPr>
          <w:rFonts w:cs="Times New Roman" w:hAnsi="Times New Roman" w:ascii="Times New Roman"/>
          <w:sz w:val="24"/>
          <w:szCs w:val="24"/>
        </w:rPr>
        <w:t xml:space="preserve"> te je valjalo </w:t>
      </w:r>
      <w:r w:rsidRPr="00AD1BD7">
        <w:rPr>
          <w:rFonts w:cs="Times New Roman" w:hAnsi="Times New Roman" w:ascii="Times New Roman"/>
          <w:sz w:val="24"/>
          <w:szCs w:val="24"/>
        </w:rPr>
        <w:t>odlučiti kao u izreci</w:t>
      </w:r>
      <w:r>
        <w:rPr>
          <w:rFonts w:cs="Times New Roman" w:hAnsi="Times New Roman" w:ascii="Times New Roman"/>
          <w:sz w:val="24"/>
          <w:szCs w:val="24"/>
        </w:rPr>
        <w:t xml:space="preserve"> 2.</w:t>
      </w:r>
    </w:p>
    <w:p w:rsidRDefault="006D5C91" w:rsidP="006D5C91" w:rsidR="00D1160D">
      <w:pPr>
        <w:pStyle w:val="Bezproreda"/>
        <w:tabs>
          <w:tab w:pos="250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Imenovani privremeni stečajni upravitelj </w:t>
      </w:r>
      <w:r w:rsidR="00F55E9B">
        <w:rPr>
          <w:rFonts w:cs="Times New Roman" w:hAnsi="Times New Roman" w:ascii="Times New Roman"/>
          <w:sz w:val="24"/>
          <w:szCs w:val="24"/>
        </w:rPr>
        <w:t>Filip Babić</w:t>
      </w:r>
      <w:r>
        <w:rPr>
          <w:rFonts w:cs="Times New Roman" w:hAnsi="Times New Roman" w:ascii="Times New Roman"/>
          <w:sz w:val="24"/>
          <w:szCs w:val="24"/>
        </w:rPr>
        <w:t xml:space="preserve"> ima sve dužnosti i ovlasti određene rješenjem ovoga suda kojim je pokrenut prethodni postupak radi utvrđivanja uvjeta za otvaranje stečajnog postupka nad dužnikom broj St-</w:t>
      </w:r>
      <w:r w:rsidR="002151E2">
        <w:rPr>
          <w:rFonts w:cs="Times New Roman" w:hAnsi="Times New Roman" w:ascii="Times New Roman"/>
          <w:sz w:val="24"/>
          <w:szCs w:val="24"/>
        </w:rPr>
        <w:t>1676</w:t>
      </w:r>
      <w:r w:rsidR="006D5C91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 xml:space="preserve">16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 rujna 2016.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6D5C91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listopada</w:t>
      </w:r>
      <w:r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dužnik</w:t>
      </w:r>
    </w:p>
    <w:p w:rsidRDefault="006D5C91" w:rsidP="00D1160D" w:rsidR="006D5C91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Žarko Timarac, Požega, Radnička 31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 xml:space="preserve">priv. st. uprav. </w:t>
      </w:r>
      <w:r w:rsidR="004C38E9">
        <w:rPr>
          <w:rFonts w:cs="Times New Roman" w:hAnsi="Times New Roman" w:ascii="Times New Roman"/>
          <w:sz w:val="24"/>
          <w:szCs w:val="24"/>
        </w:rPr>
        <w:t>Filip Babić</w:t>
      </w:r>
      <w:r w:rsidR="006D5C91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6D5C91">
        <w:rPr>
          <w:rFonts w:cs="Times New Roman" w:hAnsi="Times New Roman" w:ascii="Times New Roman"/>
          <w:sz w:val="24"/>
          <w:szCs w:val="24"/>
        </w:rPr>
        <w:t xml:space="preserve">uz rješenje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 w:rsidRPr="006D5C91">
        <w:rPr>
          <w:rFonts w:cs="Times New Roman" w:hAnsi="Times New Roman" w:ascii="Times New Roman"/>
          <w:sz w:val="24"/>
          <w:szCs w:val="24"/>
        </w:rPr>
        <w:t>0.9.2016.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ŽDO Osijek</w:t>
      </w:r>
      <w:r>
        <w:rPr>
          <w:rFonts w:cs="Times New Roman" w:hAnsi="Times New Roman" w:ascii="Times New Roman"/>
          <w:sz w:val="24"/>
          <w:szCs w:val="24"/>
        </w:rPr>
        <w:t xml:space="preserve"> uz rješenje od </w:t>
      </w:r>
      <w:r w:rsidR="006D5C91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0.9.2016. g.</w:t>
      </w:r>
    </w:p>
    <w:p w:rsidRDefault="00D1160D" w:rsidP="00D1160D" w:rsidR="00D1160D" w:rsidRPr="00B22EEE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2151E2">
        <w:rPr>
          <w:rFonts w:cs="Times New Roman" w:hAnsi="Times New Roman" w:ascii="Times New Roman"/>
          <w:sz w:val="24"/>
          <w:szCs w:val="24"/>
        </w:rPr>
        <w:t>8.11.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7C3D5A" w:rsidR="0020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2151E2" w:rsidR="00207548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bookmarkEnd w:id="0"/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STEČAJN</w:t>
      </w:r>
      <w:r w:rsidR="00207548">
        <w:rPr>
          <w:rFonts w:cs="Times New Roman" w:hAnsi="Times New Roman" w:ascii="Times New Roman"/>
          <w:sz w:val="24"/>
          <w:szCs w:val="24"/>
        </w:rPr>
        <w:t>A SUTKINJA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Nada Roso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Ovlašteni službenik</w:t>
      </w: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    Danijela Sekulić</w:t>
      </w:r>
    </w:p>
    <w:p w:rsidRDefault="00E64F0D" w:rsidP="00207548" w:rsidR="00E64F0D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3AE" w:rsidP="00E64F0D" w:rsidR="00D063AE">
      <w:pPr>
        <w:spacing w:lineRule="auto" w:line="240" w:after="0"/>
      </w:pPr>
      <w:r>
        <w:separator/>
      </w:r>
    </w:p>
  </w:endnote>
  <w:endnote w:id="0" w:type="continuationSeparator">
    <w:p w:rsidRDefault="00D063AE" w:rsidP="00E64F0D" w:rsidR="00D063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3AE" w:rsidP="00E64F0D" w:rsidR="00D063AE">
      <w:pPr>
        <w:spacing w:lineRule="auto" w:line="240" w:after="0"/>
      </w:pPr>
      <w:r>
        <w:separator/>
      </w:r>
    </w:p>
  </w:footnote>
  <w:footnote w:id="0" w:type="continuationSeparator">
    <w:p w:rsidRDefault="00D063AE" w:rsidP="00E64F0D" w:rsidR="00D063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5E9B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20508F"/>
    <w:rsid w:val="00207548"/>
    <w:rsid w:val="002151E2"/>
    <w:rsid w:val="00223785"/>
    <w:rsid w:val="00282A74"/>
    <w:rsid w:val="002B6A47"/>
    <w:rsid w:val="002C469C"/>
    <w:rsid w:val="002F550A"/>
    <w:rsid w:val="002F69F5"/>
    <w:rsid w:val="00325848"/>
    <w:rsid w:val="003D43C1"/>
    <w:rsid w:val="003E6ECE"/>
    <w:rsid w:val="0043167A"/>
    <w:rsid w:val="004804A2"/>
    <w:rsid w:val="004B3B58"/>
    <w:rsid w:val="004C38E9"/>
    <w:rsid w:val="005F3E1D"/>
    <w:rsid w:val="00625D22"/>
    <w:rsid w:val="006835D3"/>
    <w:rsid w:val="006D5C91"/>
    <w:rsid w:val="00773460"/>
    <w:rsid w:val="007B1441"/>
    <w:rsid w:val="007C24AB"/>
    <w:rsid w:val="007C3D5A"/>
    <w:rsid w:val="00816993"/>
    <w:rsid w:val="008237DE"/>
    <w:rsid w:val="0083285A"/>
    <w:rsid w:val="0085458B"/>
    <w:rsid w:val="008A587B"/>
    <w:rsid w:val="008F4939"/>
    <w:rsid w:val="0095166D"/>
    <w:rsid w:val="00952CB2"/>
    <w:rsid w:val="00980DB9"/>
    <w:rsid w:val="009B22AF"/>
    <w:rsid w:val="00A1152A"/>
    <w:rsid w:val="00A353EF"/>
    <w:rsid w:val="00A73842"/>
    <w:rsid w:val="00A74C90"/>
    <w:rsid w:val="00A800FF"/>
    <w:rsid w:val="00A840BB"/>
    <w:rsid w:val="00A8680E"/>
    <w:rsid w:val="00AD1BD7"/>
    <w:rsid w:val="00AF143E"/>
    <w:rsid w:val="00B02BDA"/>
    <w:rsid w:val="00B15F71"/>
    <w:rsid w:val="00B22EEE"/>
    <w:rsid w:val="00B45AE5"/>
    <w:rsid w:val="00B55EDB"/>
    <w:rsid w:val="00B64FB9"/>
    <w:rsid w:val="00B658AB"/>
    <w:rsid w:val="00C165FF"/>
    <w:rsid w:val="00C53F1C"/>
    <w:rsid w:val="00C71745"/>
    <w:rsid w:val="00C96B45"/>
    <w:rsid w:val="00CE7DFB"/>
    <w:rsid w:val="00CF71E0"/>
    <w:rsid w:val="00D063AE"/>
    <w:rsid w:val="00D1160D"/>
    <w:rsid w:val="00D444D9"/>
    <w:rsid w:val="00DD1684"/>
    <w:rsid w:val="00E23779"/>
    <w:rsid w:val="00E620F5"/>
    <w:rsid w:val="00E64F0D"/>
    <w:rsid w:val="00E77CD6"/>
    <w:rsid w:val="00EA727F"/>
    <w:rsid w:val="00EF148C"/>
    <w:rsid w:val="00F229A3"/>
    <w:rsid w:val="00F55E9B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545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4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58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545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4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58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St-1676/2016-6</izvorni_sadrzaj>
    <derivirana_varijabla naziv="DomainObject.Oznaka_1">St-1676/2016-6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St-1676/2016</izvorni_sadrzaj>
    <derivirana_varijabla naziv="DomainObject.Predmet.OznakaBroj_1">St-1676/2016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PARAISO BELJEVINA jednostavno društvo s ograničenom odgovornošću za usluge</izvorni_sadrzaj>
    <derivirana_varijabla naziv="DomainObject.Predmet.ProtustrankaFormated_1">  PARAISO BELJEVINA jednostavno društvo s ograničenom odgovornošću za usluge</derivirana_varijabla>
  </DomainObject.Predmet.ProtustrankaFormated>
  <DomainObject.Predmet.ProtustrankaFormatedOIB>
    <izvorni_sadrzaj>  PARAISO BELJEVINA jednostavno društvo s ograničenom odgovornošću za usluge, OIB 18974156673</izvorni_sadrzaj>
    <derivirana_varijabla naziv="DomainObject.Predmet.ProtustrankaFormatedOIB_1">  PARAISO BELJEVINA jednostavno društvo s ograničenom odgovornošću za usluge, OIB 18974156673</derivirana_varijabla>
  </DomainObject.Predmet.ProtustrankaFormatedOIB>
  <DomainObject.Predmet.ProtustrankaFormatedWithAdress>
    <izvorni_sadrzaj> PARAISO BELJEVINA jednostavno društvo s ograničenom odgovornošću za usluge, Zelena 21, 31511 Beljevina</izvorni_sadrzaj>
    <derivirana_varijabla naziv="DomainObject.Predmet.ProtustrankaFormatedWithAdress_1"> PARAISO BELJEVINA jednostavno društvo s ograničenom odgovornošću za usluge, Zelena 21, 31511 Beljevina</derivirana_varijabla>
  </DomainObject.Predmet.ProtustrankaFormatedWithAdress>
  <DomainObject.Predmet.ProtustrankaFormatedWithAdressOIB>
    <izvorni_sadrzaj> PARAISO BELJEVINA jednostavno društvo s ograničenom odgovornošću za usluge, OIB 18974156673, Zelena 21, 31511 Beljevina</izvorni_sadrzaj>
    <derivirana_varijabla naziv="DomainObject.Predmet.ProtustrankaFormatedWithAdressOIB_1"> PARAISO BELJEVINA jednostavno društvo s ograničenom odgovornošću za usluge, OIB 18974156673, Zelena 21, 31511 Beljevina</derivirana_varijabla>
  </DomainObject.Predmet.ProtustrankaFormatedWithAdressOIB>
  <DomainObject.Predmet.ProtustrankaWithAdress>
    <izvorni_sadrzaj>PARAISO BELJEVINA jednostavno društvo s ograničenom odgovornošću za usluge Zelena 21, 31511 Beljevina</izvorni_sadrzaj>
    <derivirana_varijabla naziv="DomainObject.Predmet.ProtustrankaWithAdress_1">PARAISO BELJEVINA jednostavno društvo s ograničenom odgovornošću za usluge Zelena 21, 31511 Beljevina</derivirana_varijabla>
  </DomainObject.Predmet.ProtustrankaWithAdress>
  <DomainObject.Predmet.ProtustrankaWithAdressOIB>
    <izvorni_sadrzaj>PARAISO BELJEVINA jednostavno društvo s ograničenom odgovornošću za usluge, OIB 18974156673, Zelena 21, 31511 Beljevina</izvorni_sadrzaj>
    <derivirana_varijabla naziv="DomainObject.Predmet.ProtustrankaWithAdressOIB_1">PARAISO BELJEVINA jednostavno društvo s ograničenom odgovornošću za usluge, OIB 18974156673, Zelena 21, 31511 Beljevina</derivirana_varijabla>
  </DomainObject.Predmet.ProtustrankaWithAdressOIB>
  <DomainObject.Predmet.ProtustrankaNazivFormated>
    <izvorni_sadrzaj>PARAISO BELJEVINA jednostavno društvo s ograničenom odgovornošću za usluge</izvorni_sadrzaj>
    <derivirana_varijabla naziv="DomainObject.Predmet.ProtustrankaNazivFormated_1">PARAISO BELJEVINA jednostavno društvo s ograničenom odgovornošću za usluge</derivirana_varijabla>
  </DomainObject.Predmet.ProtustrankaNazivFormated>
  <DomainObject.Predmet.ProtustrankaNazivFormatedOIB>
    <izvorni_sadrzaj>PARAISO BELJEVINA jednostavno društvo s ograničenom odgovornošću za usluge, OIB 18974156673</izvorni_sadrzaj>
    <derivirana_varijabla naziv="DomainObject.Predmet.ProtustrankaNazivFormatedOIB_1">PARAISO BELJEVINA jednostavno društvo s ograničenom odgovornošću za usluge, OIB 18974156673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PARAISO BELJEVINA jednostavno društvo s ograničenom odgovornošću za usluge</item>
    </izvorni_sadrzaj>
    <derivirana_varijabla naziv="DomainObject.Predmet.ProtuStrankaListFormated_1">
      <item>PARAISO BELJEVINA jednostavno društvo s ograničenom odgovornošću za usluge</item>
    </derivirana_varijabla>
  </DomainObject.Predmet.ProtuStrankaListFormated>
  <DomainObject.Predmet.ProtuStrankaListFormatedOIB>
    <izvorni_sadrzaj>
      <item>PARAISO BELJEVINA jednostavno društvo s ograničenom odgovornošću za usluge, OIB 18974156673</item>
    </izvorni_sadrzaj>
    <derivirana_varijabla naziv="DomainObject.Predmet.ProtuStrankaListFormatedOIB_1">
      <item>PARAISO BELJEVINA jednostavno društvo s ograničenom odgovornošću za usluge, OIB 18974156673</item>
    </derivirana_varijabla>
  </DomainObject.Predmet.ProtuStrankaListFormatedOIB>
  <DomainObject.Predmet.ProtuStrankaListFormatedWithAdress>
    <izvorni_sadrzaj>
      <item>PARAISO BELJEVINA jednostavno društvo s ograničenom odgovornošću za usluge, Zelena 21, 31511 Beljevina</item>
    </izvorni_sadrzaj>
    <derivirana_varijabla naziv="DomainObject.Predmet.ProtuStrankaListFormatedWithAdress_1">
      <item>PARAISO BELJEVINA jednostavno društvo s ograničenom odgovornošću za usluge, Zelena 21, 31511 Beljevina</item>
    </derivirana_varijabla>
  </DomainObject.Predmet.ProtuStrankaListFormatedWithAdress>
  <DomainObject.Predmet.ProtuStrankaListFormatedWithAdressOIB>
    <izvorni_sadrzaj>
      <item>PARAISO BELJEVINA jednostavno društvo s ograničenom odgovornošću za usluge, OIB 18974156673, Zelena 21, 31511 Beljevina</item>
    </izvorni_sadrzaj>
    <derivirana_varijabla naziv="DomainObject.Predmet.ProtuStrankaListFormatedWithAdressOIB_1">
      <item>PARAISO BELJEVINA jednostavno društvo s ograničenom odgovornošću za usluge, OIB 18974156673, Zelena 21, 31511 Beljevina</item>
    </derivirana_varijabla>
  </DomainObject.Predmet.ProtuStrankaListFormatedWithAdressOIB>
  <DomainObject.Predmet.ProtuStrankaListNazivFormated>
    <izvorni_sadrzaj>
      <item>PARAISO BELJEVINA jednostavno društvo s ograničenom odgovornošću za usluge</item>
    </izvorni_sadrzaj>
    <derivirana_varijabla naziv="DomainObject.Predmet.ProtuStrankaListNazivFormated_1">
      <item>PARAISO BELJEVINA jednostavno društvo s ograničenom odgovornošću za usluge</item>
    </derivirana_varijabla>
  </DomainObject.Predmet.ProtuStrankaListNazivFormated>
  <DomainObject.Predmet.ProtuStrankaListNazivFormatedOIB>
    <izvorni_sadrzaj>
      <item>PARAISO BELJEVINA jednostavno društvo s ograničenom odgovornošću za usluge, OIB 18974156673</item>
    </izvorni_sadrzaj>
    <derivirana_varijabla naziv="DomainObject.Predmet.ProtuStrankaListNazivFormatedOIB_1">
      <item>PARAISO BELJEVINA jednostavno društvo s ograničenom odgovornošću za usluge, OIB 18974156673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St-1676/2016-6</izvorni_sadrzaj>
    <derivirana_varijabla naziv="DomainObject.PoslovniBrojDokumenta_1">St-1676/2016-6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PARAISO BELJEVINA jednostavno društvo s ograničenom odgovornošću za usluge</izvorni_sadrzaj>
    <derivirana_varijabla naziv="DomainObject.Predmet.ProtustrankaIDrugi_1">PARAISO BELJEVINA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PARAISO BELJEVINA jednostavno društvo s ograničenom odgovornošću za usluge, OIB 18974156673, Zelena 21, 31511 Beljevina</izvorni_sadrzaj>
    <derivirana_varijabla naziv="DomainObject.Predmet.ProtustrankaIDrugiAdressOIB_1">PARAISO BELJEVINA jednostavno društvo s ograničenom odgovornošću za usluge, OIB 18974156673, Zelena 21,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PARAISO BELJEVINA jednostavno društvo s ograničenom odgovornošću za usluge</item>
    </izvorni_sadrzaj>
    <derivirana_varijabla naziv="DomainObject.Predmet.SudioniciListNaziv_1">
      <item>FINA RC OSIJEK</item>
      <item>PARAISO BELJEVINA jednostavno društvo s ograničenom odgovornošću za usluge</item>
    </derivirana_varijabla>
  </DomainObject.Predmet.SudioniciListNaziv>
  <DomainObject.Predmet.SudioniciListAdressOIB>
    <izvorni_sadrzaj>
      <item>FINA RC OSIJEK, OIB 85821130368</item>
      <item>PARAISO BELJEVINA jednostavno društvo s ograničenom odgovornošću za usluge, OIB 18974156673, Zelena 21,31511 Beljevina</item>
    </izvorni_sadrzaj>
    <derivirana_varijabla naziv="DomainObject.Predmet.SudioniciListAdressOIB_1">
      <item>FINA RC OSIJEK, OIB 85821130368</item>
      <item>PARAISO BELJEVINA jednostavno društvo s ograničenom odgovornošću za usluge, OIB 18974156673, Zelena 21,31511 Beljevina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18974156673</item>
    </izvorni_sadrzaj>
    <derivirana_varijabla naziv="DomainObject.Predmet.SudioniciListNazivOIB_1">
      <item>, OIB 85821130368</item>
      <item>, OIB 18974156673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14563-6951-4D86-848C-12DE03CD67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484</properties:Words>
  <properties:Characters>2635</properties:Characters>
  <properties:Lines>123</properties:Lines>
  <properties:Paragraphs>34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2016-10-07T06:58:00Z</dcterms:created>
  <dc:creator>point</dc:creator>
  <cp:lastModifiedBy>Danijela Sekulić</cp:lastModifiedBy>
  <cp:lastPrinted>2016-10-07T10:16:00Z</cp:lastPrinted>
  <dcterms:modified xmlns:xsi="http://www.w3.org/2001/XMLSchema-instance" xsi:type="dcterms:W3CDTF">2016-10-07T10:17:00Z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St-1676/2016-6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