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a918c" w14:paraId="c4a918c" w:rsidRDefault="00917194" w:rsidR="006A5E5B" w:rsidRPr="00E46CF0">
      <w:pPr>
        <w15:collapsed w:val="false"/>
      </w:pPr>
      <w:bookmarkStart w:name="_GoBack" w:id="0"/>
      <w:bookmarkEnd w:id="0"/>
      <w:r w:rsidRPr="00E46CF0">
        <w:t>REPUBLIKA HRVATSKA</w:t>
      </w:r>
    </w:p>
    <w:p w:rsidRDefault="00917194" w:rsidR="006921B7" w:rsidRPr="00E46CF0">
      <w:r w:rsidRPr="00E46CF0">
        <w:t>TRG</w:t>
      </w:r>
      <w:r w:rsidR="00471A6A" w:rsidRPr="00E46CF0">
        <w:t>O</w:t>
      </w:r>
      <w:r w:rsidRPr="00E46CF0">
        <w:t xml:space="preserve">VAČKI SUD U </w:t>
      </w:r>
      <w:r w:rsidR="00161DA9" w:rsidRPr="00E46CF0">
        <w:t>PAZINU</w:t>
      </w:r>
    </w:p>
    <w:p w:rsidRDefault="006921B7" w:rsidP="00971186" w:rsidR="00917194" w:rsidRPr="00E46CF0">
      <w:pPr>
        <w:jc w:val="right"/>
      </w:pPr>
      <w:r w:rsidRPr="00E46CF0">
        <w:tab/>
      </w:r>
      <w:r w:rsidRPr="00E46CF0">
        <w:tab/>
        <w:t xml:space="preserve">                                   Po</w:t>
      </w:r>
      <w:r w:rsidR="00437A6F" w:rsidRPr="00E46CF0">
        <w:t>sl.</w:t>
      </w:r>
      <w:r w:rsidR="00917194" w:rsidRPr="00E46CF0">
        <w:t xml:space="preserve"> br</w:t>
      </w:r>
      <w:r w:rsidR="001409EC">
        <w:t>oj: 4</w:t>
      </w:r>
      <w:r w:rsidR="00917194" w:rsidRPr="00E46CF0">
        <w:t xml:space="preserve"> </w:t>
      </w:r>
      <w:r w:rsidRPr="00E46CF0">
        <w:t>St-</w:t>
      </w:r>
      <w:r w:rsidR="00A7222C">
        <w:t>503/2016-73</w:t>
      </w:r>
    </w:p>
    <w:p w:rsidRDefault="006B0EE0" w:rsidP="00917194" w:rsidR="006B0EE0">
      <w:pPr>
        <w:jc w:val="center"/>
        <w:rPr>
          <w:b/>
        </w:rPr>
      </w:pPr>
    </w:p>
    <w:p w:rsidRDefault="006B0EE0" w:rsidP="00917194" w:rsidR="006B0EE0">
      <w:pPr>
        <w:jc w:val="center"/>
        <w:rPr>
          <w:b/>
        </w:rPr>
      </w:pPr>
    </w:p>
    <w:p w:rsidRDefault="00917194" w:rsidP="00917194" w:rsidR="00917194">
      <w:pPr>
        <w:jc w:val="center"/>
        <w:rPr>
          <w:b/>
        </w:rPr>
      </w:pPr>
      <w:r>
        <w:rPr>
          <w:b/>
        </w:rPr>
        <w:t>ZAPISNIK</w:t>
      </w:r>
    </w:p>
    <w:p w:rsidRDefault="00031130" w:rsidP="00917194" w:rsidR="00917194">
      <w:pPr>
        <w:jc w:val="center"/>
        <w:rPr>
          <w:b/>
        </w:rPr>
      </w:pPr>
      <w:r>
        <w:rPr>
          <w:b/>
        </w:rPr>
        <w:t xml:space="preserve">sa održane </w:t>
      </w:r>
      <w:r w:rsidR="00123E70">
        <w:rPr>
          <w:b/>
        </w:rPr>
        <w:t xml:space="preserve">skupštine </w:t>
      </w:r>
      <w:r>
        <w:rPr>
          <w:b/>
        </w:rPr>
        <w:t xml:space="preserve">vjerovnika </w:t>
      </w:r>
    </w:p>
    <w:p w:rsidRDefault="00917194" w:rsidP="00917194" w:rsidR="00917194">
      <w:pPr>
        <w:jc w:val="center"/>
        <w:rPr>
          <w:b/>
        </w:rPr>
      </w:pPr>
    </w:p>
    <w:p w:rsidRDefault="006B0EE0" w:rsidP="00917194" w:rsidR="006B0EE0">
      <w:pPr>
        <w:jc w:val="center"/>
        <w:rPr>
          <w:b/>
        </w:rPr>
      </w:pPr>
    </w:p>
    <w:p w:rsidRDefault="006B0EE0" w:rsidP="00917194" w:rsidR="006B0EE0">
      <w:pPr>
        <w:jc w:val="center"/>
        <w:rPr>
          <w:b/>
        </w:rPr>
      </w:pPr>
    </w:p>
    <w:p w:rsidRDefault="007C6736" w:rsidP="00917194" w:rsidR="00917194">
      <w:pPr>
        <w:jc w:val="center"/>
      </w:pPr>
      <w:r>
        <w:t>o</w:t>
      </w:r>
      <w:r w:rsidR="00250C34">
        <w:t>držan</w:t>
      </w:r>
      <w:r w:rsidR="00210981">
        <w:t>a</w:t>
      </w:r>
      <w:r w:rsidR="00917194">
        <w:t xml:space="preserve"> dana </w:t>
      </w:r>
      <w:r w:rsidR="00A7222C">
        <w:t>9</w:t>
      </w:r>
      <w:r w:rsidR="001409EC">
        <w:t xml:space="preserve">. </w:t>
      </w:r>
      <w:r w:rsidR="00AC4BF3">
        <w:t>listopada</w:t>
      </w:r>
      <w:r w:rsidR="001409EC">
        <w:t xml:space="preserve"> 201</w:t>
      </w:r>
      <w:r w:rsidR="00AC4BF3">
        <w:t>8</w:t>
      </w:r>
      <w:r w:rsidR="006921B7">
        <w:t xml:space="preserve">. </w:t>
      </w:r>
      <w:r w:rsidR="00917194">
        <w:t>godine</w:t>
      </w:r>
      <w:r w:rsidR="001409EC">
        <w:t xml:space="preserve"> u </w:t>
      </w:r>
      <w:r w:rsidR="00062643">
        <w:t>09,00</w:t>
      </w:r>
      <w:r w:rsidR="001409EC">
        <w:t xml:space="preserve"> sati</w:t>
      </w:r>
      <w:r w:rsidR="00917194">
        <w:t xml:space="preserve"> na Trgovačkom sudu u </w:t>
      </w:r>
      <w:r w:rsidR="006921B7">
        <w:t xml:space="preserve">Pazinu, </w:t>
      </w:r>
    </w:p>
    <w:p w:rsidRDefault="00917194" w:rsidP="00917194" w:rsidR="00917194">
      <w:pPr>
        <w:jc w:val="center"/>
      </w:pPr>
      <w:r>
        <w:t xml:space="preserve">u stečajnom postupku nad stečajnim dužnikom </w:t>
      </w:r>
    </w:p>
    <w:p w:rsidRDefault="00A7222C" w:rsidP="00917194" w:rsidR="006B0EE0">
      <w:pPr>
        <w:jc w:val="center"/>
        <w:rPr>
          <w:b/>
        </w:rPr>
      </w:pPr>
      <w:r w:rsidRPr="00A7222C">
        <w:rPr>
          <w:b/>
        </w:rPr>
        <w:t>CAPPELLOTTO d.o.o. u stečaju Karojba, Motovunski Novaki 25a, OIB: 37901633208</w:t>
      </w:r>
    </w:p>
    <w:p w:rsidRDefault="006B0EE0" w:rsidP="00917194" w:rsidR="006B0EE0">
      <w:pPr>
        <w:jc w:val="center"/>
        <w:rPr>
          <w:b/>
        </w:rPr>
      </w:pPr>
    </w:p>
    <w:p w:rsidRDefault="009C654A" w:rsidP="00917194" w:rsidR="00917194">
      <w:pPr>
        <w:jc w:val="both"/>
      </w:pPr>
      <w:r>
        <w:t xml:space="preserve">STEČAJNA SUTKINJA: </w:t>
      </w:r>
      <w:r w:rsidR="001409EC">
        <w:t>Tijana Licul</w:t>
      </w:r>
    </w:p>
    <w:p w:rsidRDefault="009C654A" w:rsidP="00917194" w:rsidR="00917194">
      <w:pPr>
        <w:jc w:val="both"/>
      </w:pPr>
      <w:r>
        <w:t xml:space="preserve">ZAPISNIČARKA: </w:t>
      </w:r>
      <w:r w:rsidR="001409EC">
        <w:t>Sanja Prodan</w:t>
      </w:r>
    </w:p>
    <w:p w:rsidRDefault="006921B7" w:rsidP="00917194" w:rsidR="006921B7">
      <w:pPr>
        <w:jc w:val="both"/>
      </w:pPr>
    </w:p>
    <w:p w:rsidRDefault="009C654A" w:rsidP="00917194" w:rsidR="00917194">
      <w:pPr>
        <w:jc w:val="both"/>
      </w:pPr>
      <w:r>
        <w:t xml:space="preserve">STEČAJNI UPRAVITELJ: </w:t>
      </w:r>
      <w:r w:rsidR="00A7222C">
        <w:t>Štefan Rola</w:t>
      </w:r>
    </w:p>
    <w:p w:rsidRDefault="009C654A" w:rsidP="00917194" w:rsidR="009C654A">
      <w:pPr>
        <w:jc w:val="both"/>
      </w:pPr>
    </w:p>
    <w:p w:rsidRDefault="00917194" w:rsidP="00917194" w:rsidR="00917194">
      <w:pPr>
        <w:jc w:val="both"/>
      </w:pPr>
    </w:p>
    <w:p w:rsidRDefault="001226A0" w:rsidP="00917194" w:rsidR="006B0EE0">
      <w:pPr>
        <w:jc w:val="center"/>
      </w:pPr>
      <w:r>
        <w:t xml:space="preserve">Početak u </w:t>
      </w:r>
      <w:r w:rsidR="00062643">
        <w:t>09:00</w:t>
      </w:r>
      <w:r w:rsidR="006921B7">
        <w:t xml:space="preserve"> sati</w:t>
      </w:r>
    </w:p>
    <w:p w:rsidRDefault="00837522" w:rsidP="004A7A09" w:rsidR="004A7A09">
      <w:pPr>
        <w:jc w:val="both"/>
      </w:pPr>
      <w:r>
        <w:tab/>
      </w:r>
    </w:p>
    <w:p w:rsidRDefault="004A7A09" w:rsidP="004A7A09" w:rsidR="004A7A09">
      <w:pPr>
        <w:jc w:val="both"/>
      </w:pPr>
      <w:r>
        <w:tab/>
        <w:t xml:space="preserve">Utvrđuje se da su na </w:t>
      </w:r>
      <w:r w:rsidR="00FC66B2">
        <w:t>skupštini vjerovnika</w:t>
      </w:r>
      <w:r>
        <w:t xml:space="preserve"> nazočni:</w:t>
      </w:r>
    </w:p>
    <w:p w:rsidRDefault="00C20F9D" w:rsidP="004A7A09" w:rsidR="00DC783B">
      <w:pPr>
        <w:jc w:val="both"/>
      </w:pPr>
      <w:r>
        <w:tab/>
        <w:t>1/</w:t>
      </w:r>
      <w:r w:rsidR="00DC783B">
        <w:t xml:space="preserve"> za </w:t>
      </w:r>
      <w:r>
        <w:t xml:space="preserve">vjerovnika </w:t>
      </w:r>
      <w:r w:rsidR="00157091">
        <w:t>HETA ASSET RESOLUTION</w:t>
      </w:r>
      <w:r>
        <w:t xml:space="preserve"> - Marko Martinković, odvj. vježbenik u OD Mamić, Perić i ostali. </w:t>
      </w:r>
      <w:r w:rsidR="00DC783B">
        <w:t xml:space="preserve"> </w:t>
      </w:r>
    </w:p>
    <w:p w:rsidRDefault="00650EED" w:rsidP="004A7A09" w:rsidR="00650EED">
      <w:pPr>
        <w:jc w:val="both"/>
      </w:pPr>
    </w:p>
    <w:p w:rsidRDefault="008B78BE" w:rsidP="008B78BE" w:rsidR="008B78BE">
      <w:pPr>
        <w:ind w:firstLine="708"/>
        <w:jc w:val="both"/>
      </w:pPr>
      <w:r>
        <w:t xml:space="preserve">Stečajna sutkinja izlaže dnevni red današnje skupštine vjerovnika: </w:t>
      </w:r>
    </w:p>
    <w:p w:rsidRDefault="008B78BE" w:rsidP="00A7222C" w:rsidR="00A7222C">
      <w:pPr>
        <w:jc w:val="both"/>
      </w:pPr>
      <w:r>
        <w:tab/>
      </w:r>
      <w:r w:rsidR="00A7222C">
        <w:t xml:space="preserve">- raspravljanje o tužbi podnesenoj po tužiteljima Mirku Kapelotu i Marini Kapeloto protiv HETA ASSET RESOLUTION AG I CAPPELLOTTO d.o.o. u stečaju radi utvrđenja ništetnosti ugovora, </w:t>
      </w:r>
    </w:p>
    <w:p w:rsidRDefault="00A7222C" w:rsidP="00A7222C" w:rsidR="00A7222C">
      <w:pPr>
        <w:jc w:val="both"/>
      </w:pPr>
      <w:r>
        <w:tab/>
        <w:t>- razno.</w:t>
      </w:r>
    </w:p>
    <w:p w:rsidRDefault="008573CB" w:rsidP="008B78BE" w:rsidR="008573CB">
      <w:pPr>
        <w:jc w:val="both"/>
      </w:pPr>
    </w:p>
    <w:p w:rsidRDefault="00157091" w:rsidP="008B78BE" w:rsidR="008B78BE">
      <w:pPr>
        <w:jc w:val="both"/>
      </w:pPr>
      <w:r>
        <w:tab/>
        <w:t xml:space="preserve">Prelazi se na I. točku dnevnog reda. </w:t>
      </w:r>
    </w:p>
    <w:p w:rsidRDefault="00157091" w:rsidP="008B78BE" w:rsidR="00157091">
      <w:pPr>
        <w:jc w:val="both"/>
      </w:pPr>
      <w:r>
        <w:tab/>
        <w:t xml:space="preserve">Stečajni upravitelj </w:t>
      </w:r>
      <w:r w:rsidR="00E902E5">
        <w:t xml:space="preserve">navodi da je protiv stečajnog dužnika pokrenut parnični postupak po tužbi Mirka Kapelota i Marine Kapeloto radi utvrđivanja ništetnim ugovora koji je sklopljen između stečajnog dužnika i pravnog prednika HETA ASSET RESOLUTION AG, a koji se odnosi na nekretnine koje čine jedinu imovinu stečajnog dužnika. Radi navedenog smatra da se radi o postupku od posebne važnosti za ovaj stečajni postupak pa je predložio sazivanje ove skupštine radi donošenja odluke dali da stečajni dužnik pristupi odnosno preuzme tu parnicu kao i radi donošenja odluke o angažiranju odvjetnika za stečajnog dužnika – tamo tuženika pri čemu ističe da je u tom parničnom postupku sporan VPS budući da su u tužbi tužitelj VPS označili u iznosu od 51.000,00 kn, a predmet tužbenog zakona je ugovor u vrijednosti od 147.000,00 eura u kunskoj protuvrijednosti a u povodu čega je tuženik HETA ASSET RESOLUTION AG izjavio prigovor prenisko označene vrijednosti predmeta spora. </w:t>
      </w:r>
    </w:p>
    <w:p w:rsidRDefault="00E902E5" w:rsidP="008B78BE" w:rsidR="00E902E5">
      <w:pPr>
        <w:jc w:val="both"/>
      </w:pPr>
      <w:r>
        <w:tab/>
        <w:t xml:space="preserve">Stečajni upravitelj predlaže skupštini vjerovnika da se u tom postupku angažira odvjetnik koji će zastupati stečajnog dužnika s time da se sada ne može procijeniti koliko bi iznosili troškovi obzirom na izjavljeni prigovor VPS-a. </w:t>
      </w:r>
    </w:p>
    <w:p w:rsidRDefault="00051C3E" w:rsidP="00A7222C" w:rsidR="008B78BE">
      <w:pPr>
        <w:jc w:val="both"/>
      </w:pPr>
      <w:r>
        <w:tab/>
      </w:r>
    </w:p>
    <w:p w:rsidRDefault="001C6CED" w:rsidP="008B5030" w:rsidR="008B78BE">
      <w:pPr>
        <w:ind w:firstLine="708"/>
        <w:jc w:val="both"/>
      </w:pPr>
      <w:r>
        <w:t xml:space="preserve">Pun. vjerovnika HETA ASSET RESOLUTION AG načelno se ne protivi prijedlogu stečajnog upravitelja međutim smatra kako trenutno, a radi izbjegavanja stvaranja dodatnih </w:t>
      </w:r>
      <w:r>
        <w:lastRenderedPageBreak/>
        <w:t>troškova, nije oportuno da se stečajnom dužniku imenuje punomoćnik u parničnom postupku P-66/18, u prvom redu iz razloga što drugotuženika HETA ASSET RESOLUTION AG zastupa odvjetničko društvo</w:t>
      </w:r>
      <w:r w:rsidR="009E6ABB">
        <w:t>,</w:t>
      </w:r>
      <w:r>
        <w:t xml:space="preserve"> a tuženi u tom postupku (HETA ASSET RESOLUTION AG i CAPPELLOTTO d.o.o. u stečaju) u nužni i jedinstveni suparničari. </w:t>
      </w:r>
      <w:r w:rsidR="009E6ABB">
        <w:t>R</w:t>
      </w:r>
      <w:r>
        <w:t xml:space="preserve">adi navedenog predlaže da se sačeka sa donošenjem takve odluke do okončanja ročišta koje je zakazano za 23. listopad 2018. </w:t>
      </w:r>
    </w:p>
    <w:p w:rsidRDefault="001C6CED" w:rsidP="008B5030" w:rsidR="001C6CED">
      <w:pPr>
        <w:ind w:firstLine="708"/>
        <w:jc w:val="both"/>
      </w:pPr>
    </w:p>
    <w:p w:rsidRDefault="001C6CED" w:rsidP="008B5030" w:rsidR="001C6CED">
      <w:pPr>
        <w:ind w:firstLine="708"/>
        <w:jc w:val="both"/>
      </w:pPr>
    </w:p>
    <w:p w:rsidRDefault="009E6ABB" w:rsidP="008B5030" w:rsidR="00250C34" w:rsidRPr="008B78BE">
      <w:pPr>
        <w:ind w:firstLine="708"/>
        <w:jc w:val="both"/>
      </w:pPr>
      <w:r>
        <w:t>Skupština vjerovnika</w:t>
      </w:r>
    </w:p>
    <w:p w:rsidRDefault="009E6ABB" w:rsidP="00250C34" w:rsidR="00250C34" w:rsidRPr="008B78BE">
      <w:pPr>
        <w:jc w:val="center"/>
      </w:pPr>
      <w:r>
        <w:t>donosi odluku</w:t>
      </w:r>
    </w:p>
    <w:p w:rsidRDefault="00AE690A" w:rsidP="007546E3" w:rsidR="00AE690A">
      <w:pPr>
        <w:ind w:firstLine="708"/>
        <w:jc w:val="both"/>
      </w:pPr>
    </w:p>
    <w:p w:rsidRDefault="009E6ABB" w:rsidP="00D03C13" w:rsidR="00D4518A">
      <w:pPr>
        <w:ind w:firstLine="708"/>
        <w:jc w:val="both"/>
      </w:pPr>
      <w:r>
        <w:t xml:space="preserve">Odgađa se donošenje odluke o postavljanju punomoćnika stečajnom dužniku do okončanja ročišta u postupku P-66/18 a koje ročište će se održati 23. listopada 2018. u 10,00 sati. </w:t>
      </w:r>
    </w:p>
    <w:p w:rsidRDefault="009E6ABB" w:rsidP="00D03C13" w:rsidR="009E6ABB">
      <w:pPr>
        <w:ind w:firstLine="708"/>
        <w:jc w:val="both"/>
      </w:pPr>
    </w:p>
    <w:p w:rsidRDefault="003E0FEE" w:rsidP="00D03C13" w:rsidR="009E6ABB">
      <w:pPr>
        <w:ind w:firstLine="708"/>
        <w:jc w:val="both"/>
      </w:pPr>
      <w:r>
        <w:t xml:space="preserve">Saziva se nova skupština vjerovnika za dan 23. listopada 2018. u 12,30 sati. </w:t>
      </w:r>
    </w:p>
    <w:p w:rsidRDefault="003E0FEE" w:rsidP="00D03C13" w:rsidR="003E0FEE">
      <w:pPr>
        <w:ind w:firstLine="708"/>
        <w:jc w:val="both"/>
      </w:pPr>
    </w:p>
    <w:p w:rsidRDefault="003E0FEE" w:rsidP="00D03C13" w:rsidR="003E0FEE">
      <w:pPr>
        <w:ind w:firstLine="708"/>
        <w:jc w:val="both"/>
      </w:pPr>
      <w:r>
        <w:t xml:space="preserve">Dnevni red: </w:t>
      </w:r>
    </w:p>
    <w:p w:rsidRDefault="003E0FEE" w:rsidP="003E0FEE" w:rsidR="003E0FEE">
      <w:pPr>
        <w:jc w:val="both"/>
      </w:pPr>
      <w:r>
        <w:tab/>
        <w:t xml:space="preserve">- raspravljanje o tužbi podnesenoj po tužiteljima Mirku Kapelotu i Marini Kapeloto protiv HETA ASSET RESOLUTION AG I CAPPELLOTTO d.o.o. u stečaju radi utvrđenja ništetnosti ugovora i imenovanju punomoćnika za stečajnog dužnika u toj parnici. </w:t>
      </w:r>
    </w:p>
    <w:p w:rsidRDefault="009E6ABB" w:rsidP="00D03C13" w:rsidR="009E6ABB">
      <w:pPr>
        <w:ind w:firstLine="708"/>
        <w:jc w:val="both"/>
      </w:pPr>
    </w:p>
    <w:p w:rsidRDefault="00FE2A06" w:rsidP="00D03C13" w:rsidR="00FE2A06">
      <w:pPr>
        <w:ind w:firstLine="708"/>
        <w:jc w:val="both"/>
      </w:pPr>
    </w:p>
    <w:p w:rsidRDefault="00034DD1" w:rsidP="00542C34" w:rsidR="00034DD1">
      <w:pPr>
        <w:jc w:val="center"/>
      </w:pPr>
      <w:r>
        <w:t xml:space="preserve">Dovršeno u </w:t>
      </w:r>
      <w:r w:rsidR="000D308A">
        <w:t>9:</w:t>
      </w:r>
      <w:r w:rsidR="00FE2A06">
        <w:t>17</w:t>
      </w:r>
      <w:r w:rsidR="005D0ECC">
        <w:t xml:space="preserve"> </w:t>
      </w:r>
      <w:r>
        <w:t>sati.</w:t>
      </w:r>
    </w:p>
    <w:p w:rsidRDefault="00034DD1" w:rsidP="007546E3" w:rsidR="00034DD1">
      <w:pPr>
        <w:ind w:firstLine="708"/>
        <w:jc w:val="both"/>
      </w:pPr>
    </w:p>
    <w:p w:rsidRDefault="00BF6BA3" w:rsidP="00042ABA" w:rsidR="00BF6BA3">
      <w:pPr>
        <w:jc w:val="both"/>
      </w:pPr>
    </w:p>
    <w:p w:rsidRDefault="00042ABA" w:rsidP="00042ABA" w:rsidR="00042ABA" w:rsidRPr="00042ABA">
      <w:pPr>
        <w:jc w:val="both"/>
      </w:pPr>
      <w:r w:rsidRPr="00042ABA">
        <w:t>Stečajni upravitelj</w:t>
      </w:r>
      <w:r w:rsidRPr="00042ABA">
        <w:tab/>
      </w:r>
      <w:r w:rsidRPr="00042ABA">
        <w:tab/>
        <w:t xml:space="preserve">          </w:t>
      </w:r>
      <w:r>
        <w:t xml:space="preserve">    </w:t>
      </w:r>
      <w:r w:rsidR="008541DE">
        <w:t xml:space="preserve">     </w:t>
      </w:r>
      <w:r w:rsidRPr="00042ABA">
        <w:t>Stečajni sudac</w:t>
      </w:r>
      <w:r w:rsidRPr="00042ABA">
        <w:tab/>
        <w:t xml:space="preserve">                    </w:t>
      </w:r>
      <w:r>
        <w:t xml:space="preserve">                  </w:t>
      </w:r>
      <w:r w:rsidRPr="00042ABA">
        <w:t xml:space="preserve"> </w:t>
      </w:r>
      <w:r w:rsidRPr="00042ABA">
        <w:tab/>
      </w:r>
    </w:p>
    <w:p w:rsidRDefault="002B1F68" w:rsidP="002B1F68" w:rsidR="00042ABA" w:rsidRPr="00042ABA">
      <w:pPr>
        <w:tabs>
          <w:tab w:pos="7200" w:val="left"/>
        </w:tabs>
        <w:jc w:val="both"/>
      </w:pPr>
      <w:r>
        <w:tab/>
        <w:t>VJEROVNICI</w:t>
      </w:r>
    </w:p>
    <w:p w:rsidRDefault="00042ABA" w:rsidP="0082279C" w:rsidR="00042ABA" w:rsidRPr="00042ABA">
      <w:pPr>
        <w:tabs>
          <w:tab w:pos="6873" w:val="left"/>
        </w:tabs>
        <w:jc w:val="both"/>
      </w:pPr>
      <w:r w:rsidRPr="00042ABA">
        <w:t xml:space="preserve">  </w:t>
      </w:r>
      <w:r w:rsidR="0082279C">
        <w:tab/>
      </w:r>
    </w:p>
    <w:p w:rsidRDefault="00042ABA" w:rsidP="00042ABA" w:rsidR="00042ABA">
      <w:pPr>
        <w:jc w:val="both"/>
      </w:pPr>
      <w:r w:rsidRPr="00042ABA">
        <w:t xml:space="preserve">  </w:t>
      </w:r>
      <w:r w:rsidR="00AE690A">
        <w:tab/>
      </w:r>
      <w:r w:rsidR="00AE690A">
        <w:tab/>
      </w:r>
      <w:r w:rsidR="00AE690A">
        <w:tab/>
      </w:r>
      <w:r w:rsidR="00AE690A">
        <w:tab/>
      </w:r>
      <w:r w:rsidR="00AE690A">
        <w:tab/>
      </w:r>
      <w:r w:rsidR="00AE690A">
        <w:tab/>
      </w:r>
      <w:r w:rsidRPr="00042ABA">
        <w:t>Zapisničar</w:t>
      </w:r>
    </w:p>
    <w:p w:rsidRDefault="00AE690A" w:rsidP="00042ABA" w:rsidR="00AE690A">
      <w:pPr>
        <w:jc w:val="both"/>
      </w:pPr>
    </w:p>
    <w:p w:rsidRDefault="0082279C" w:rsidP="0082279C" w:rsidR="00A400F0">
      <w:pPr>
        <w:tabs>
          <w:tab w:pos="6796" w:val="left"/>
        </w:tabs>
        <w:jc w:val="both"/>
      </w:pPr>
      <w:r>
        <w:tab/>
      </w:r>
    </w:p>
    <w:sectPr w:rsidSect="006921B7" w:rsidR="00A400F0">
      <w:headerReference w:type="even" r:id="rId9"/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CF9" w:rsidR="00937CF9">
      <w:r>
        <w:separator/>
      </w:r>
    </w:p>
  </w:endnote>
  <w:endnote w:id="0" w:type="continuationSeparator">
    <w:p w:rsidRDefault="00937CF9" w:rsidR="00937C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CF9" w:rsidR="00937CF9">
      <w:r>
        <w:separator/>
      </w:r>
    </w:p>
  </w:footnote>
  <w:footnote w:id="0" w:type="continuationSeparator">
    <w:p w:rsidRDefault="00937CF9" w:rsidR="00937C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7CF9" w:rsidP="003E1F8E" w:rsidR="00937C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37CF9" w:rsidR="00937C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7CF9" w:rsidP="003E1F8E" w:rsidR="00937C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265F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7222C" w:rsidP="00A7222C" w:rsidR="00937CF9" w:rsidRPr="003E1F8E">
    <w:pPr>
      <w:pStyle w:val="Zaglavlje"/>
      <w:jc w:val="right"/>
    </w:pPr>
    <w:r w:rsidRPr="00E46CF0">
      <w:t>Posl. br</w:t>
    </w:r>
    <w:r>
      <w:t>oj: 4</w:t>
    </w:r>
    <w:r w:rsidRPr="00E46CF0">
      <w:t xml:space="preserve"> St-</w:t>
    </w:r>
    <w:r>
      <w:t>503/2016-73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FA63FA"/>
    <w:multiLevelType w:val="hybridMultilevel"/>
    <w:tmpl w:val="3070AD0C"/>
    <w:lvl w:tplc="761A699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9B92EE8"/>
    <w:multiLevelType w:val="hybridMultilevel"/>
    <w:tmpl w:val="90B87FF4"/>
    <w:lvl w:tplc="35EAD57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2A535C53"/>
    <w:multiLevelType w:val="hybridMultilevel"/>
    <w:tmpl w:val="950673F8"/>
    <w:lvl w:tplc="E42C0EA0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">
    <w:nsid w:val="50631986"/>
    <w:multiLevelType w:val="hybridMultilevel"/>
    <w:tmpl w:val="2DB4ADC6"/>
    <w:lvl w:tplc="05E80E5C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4">
    <w:nsid w:val="53425A8B"/>
    <w:multiLevelType w:val="hybridMultilevel"/>
    <w:tmpl w:val="4964EC4E"/>
    <w:lvl w:tplc="C89E0AEC" w:ilvl="0">
      <w:start w:val="3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5">
    <w:nsid w:val="654E24B5"/>
    <w:multiLevelType w:val="hybridMultilevel"/>
    <w:tmpl w:val="CEA882DE"/>
    <w:lvl w:tplc="103ADC78" w:ilvl="0">
      <w:start w:val="3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6">
    <w:nsid w:val="68AF4E37"/>
    <w:multiLevelType w:val="hybridMultilevel"/>
    <w:tmpl w:val="71CE4BC2"/>
    <w:lvl w:tplc="FE6C0524" w:ilvl="0">
      <w:start w:val="6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7">
    <w:nsid w:val="747B525D"/>
    <w:multiLevelType w:val="hybridMultilevel"/>
    <w:tmpl w:val="C53AD6D8"/>
    <w:lvl w:tplc="7AF0ED94" w:ilvl="0">
      <w:start w:val="3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1"/>
  </w:num>
  <w:num w:numId="5">
    <w:abstractNumId w:val="7"/>
  </w:num>
  <w:num w:numId="6">
    <w:abstractNumId w:val="5"/>
  </w:num>
  <w:num w:numId="7">
    <w:abstractNumId w:val="4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2458"/>
    <w:rsid w:val="00005258"/>
    <w:rsid w:val="00007334"/>
    <w:rsid w:val="00011587"/>
    <w:rsid w:val="00017B64"/>
    <w:rsid w:val="00031130"/>
    <w:rsid w:val="00033DA0"/>
    <w:rsid w:val="00034DD1"/>
    <w:rsid w:val="000405F4"/>
    <w:rsid w:val="00042ABA"/>
    <w:rsid w:val="00050543"/>
    <w:rsid w:val="00050F18"/>
    <w:rsid w:val="00051C3E"/>
    <w:rsid w:val="00054D3F"/>
    <w:rsid w:val="00060EAF"/>
    <w:rsid w:val="0006232D"/>
    <w:rsid w:val="00062643"/>
    <w:rsid w:val="0006475E"/>
    <w:rsid w:val="00073F56"/>
    <w:rsid w:val="00075565"/>
    <w:rsid w:val="00076109"/>
    <w:rsid w:val="000B6DEE"/>
    <w:rsid w:val="000C5AA0"/>
    <w:rsid w:val="000C75DE"/>
    <w:rsid w:val="000D308A"/>
    <w:rsid w:val="000F0B3B"/>
    <w:rsid w:val="00100134"/>
    <w:rsid w:val="00100323"/>
    <w:rsid w:val="00103E05"/>
    <w:rsid w:val="001046FE"/>
    <w:rsid w:val="00111697"/>
    <w:rsid w:val="001226A0"/>
    <w:rsid w:val="00122F4F"/>
    <w:rsid w:val="00123E70"/>
    <w:rsid w:val="00133218"/>
    <w:rsid w:val="001409EC"/>
    <w:rsid w:val="00145541"/>
    <w:rsid w:val="00157091"/>
    <w:rsid w:val="00161DA9"/>
    <w:rsid w:val="00163580"/>
    <w:rsid w:val="00165B56"/>
    <w:rsid w:val="00191EFC"/>
    <w:rsid w:val="00194A0A"/>
    <w:rsid w:val="001A21C7"/>
    <w:rsid w:val="001C000A"/>
    <w:rsid w:val="001C11FE"/>
    <w:rsid w:val="001C6CED"/>
    <w:rsid w:val="001E5759"/>
    <w:rsid w:val="00202458"/>
    <w:rsid w:val="0020689F"/>
    <w:rsid w:val="00210981"/>
    <w:rsid w:val="00223034"/>
    <w:rsid w:val="002245EA"/>
    <w:rsid w:val="002318F9"/>
    <w:rsid w:val="00246488"/>
    <w:rsid w:val="00250C34"/>
    <w:rsid w:val="0025525F"/>
    <w:rsid w:val="002612F3"/>
    <w:rsid w:val="0026462E"/>
    <w:rsid w:val="002838DF"/>
    <w:rsid w:val="00287AC6"/>
    <w:rsid w:val="00290ADE"/>
    <w:rsid w:val="002B1F68"/>
    <w:rsid w:val="002B655F"/>
    <w:rsid w:val="002B6CE2"/>
    <w:rsid w:val="002D5677"/>
    <w:rsid w:val="002E203B"/>
    <w:rsid w:val="002E5551"/>
    <w:rsid w:val="002F1306"/>
    <w:rsid w:val="0030562B"/>
    <w:rsid w:val="0030715D"/>
    <w:rsid w:val="00322737"/>
    <w:rsid w:val="00357309"/>
    <w:rsid w:val="003637AC"/>
    <w:rsid w:val="00372444"/>
    <w:rsid w:val="00385933"/>
    <w:rsid w:val="003B36E4"/>
    <w:rsid w:val="003B5CCD"/>
    <w:rsid w:val="003C4F80"/>
    <w:rsid w:val="003C5FD9"/>
    <w:rsid w:val="003D30EA"/>
    <w:rsid w:val="003D6958"/>
    <w:rsid w:val="003E0FEE"/>
    <w:rsid w:val="003E1575"/>
    <w:rsid w:val="003E1F8E"/>
    <w:rsid w:val="00406B52"/>
    <w:rsid w:val="004245D8"/>
    <w:rsid w:val="0042507D"/>
    <w:rsid w:val="00437A6F"/>
    <w:rsid w:val="0045130B"/>
    <w:rsid w:val="00457276"/>
    <w:rsid w:val="004574BC"/>
    <w:rsid w:val="004701A8"/>
    <w:rsid w:val="00471A6A"/>
    <w:rsid w:val="00481A88"/>
    <w:rsid w:val="00491ABA"/>
    <w:rsid w:val="00492AE5"/>
    <w:rsid w:val="0049766B"/>
    <w:rsid w:val="004A34A4"/>
    <w:rsid w:val="004A4937"/>
    <w:rsid w:val="004A5307"/>
    <w:rsid w:val="004A5ED0"/>
    <w:rsid w:val="004A7A09"/>
    <w:rsid w:val="004B1115"/>
    <w:rsid w:val="004B62C7"/>
    <w:rsid w:val="004C3BDA"/>
    <w:rsid w:val="004C7B5F"/>
    <w:rsid w:val="004E0797"/>
    <w:rsid w:val="004E1443"/>
    <w:rsid w:val="004E1E8A"/>
    <w:rsid w:val="004E270E"/>
    <w:rsid w:val="004F1FF8"/>
    <w:rsid w:val="004F2223"/>
    <w:rsid w:val="005075B2"/>
    <w:rsid w:val="005104A9"/>
    <w:rsid w:val="005251EF"/>
    <w:rsid w:val="00525388"/>
    <w:rsid w:val="00526075"/>
    <w:rsid w:val="005347B5"/>
    <w:rsid w:val="00535BEE"/>
    <w:rsid w:val="00541836"/>
    <w:rsid w:val="00541A2C"/>
    <w:rsid w:val="00542C34"/>
    <w:rsid w:val="00545761"/>
    <w:rsid w:val="00552D84"/>
    <w:rsid w:val="00570012"/>
    <w:rsid w:val="00581C4D"/>
    <w:rsid w:val="00587B05"/>
    <w:rsid w:val="00592443"/>
    <w:rsid w:val="005A06F2"/>
    <w:rsid w:val="005A1A1C"/>
    <w:rsid w:val="005A3FBC"/>
    <w:rsid w:val="005A7081"/>
    <w:rsid w:val="005B28EF"/>
    <w:rsid w:val="005B5298"/>
    <w:rsid w:val="005B5705"/>
    <w:rsid w:val="005B7B93"/>
    <w:rsid w:val="005C144C"/>
    <w:rsid w:val="005C56E7"/>
    <w:rsid w:val="005C6B81"/>
    <w:rsid w:val="005C7F1B"/>
    <w:rsid w:val="005D0ECC"/>
    <w:rsid w:val="005D4B42"/>
    <w:rsid w:val="005D6F8E"/>
    <w:rsid w:val="005F2E42"/>
    <w:rsid w:val="0061337D"/>
    <w:rsid w:val="006174C7"/>
    <w:rsid w:val="0062665E"/>
    <w:rsid w:val="00635965"/>
    <w:rsid w:val="00637736"/>
    <w:rsid w:val="00641C32"/>
    <w:rsid w:val="0065033B"/>
    <w:rsid w:val="00650CE6"/>
    <w:rsid w:val="00650EED"/>
    <w:rsid w:val="00651863"/>
    <w:rsid w:val="00661B2F"/>
    <w:rsid w:val="006628D8"/>
    <w:rsid w:val="00664B98"/>
    <w:rsid w:val="00674865"/>
    <w:rsid w:val="0067771F"/>
    <w:rsid w:val="00680790"/>
    <w:rsid w:val="0068196E"/>
    <w:rsid w:val="0069139E"/>
    <w:rsid w:val="006921B7"/>
    <w:rsid w:val="006979A5"/>
    <w:rsid w:val="006A5E5B"/>
    <w:rsid w:val="006A6D02"/>
    <w:rsid w:val="006B0EE0"/>
    <w:rsid w:val="006B498A"/>
    <w:rsid w:val="006E09F6"/>
    <w:rsid w:val="006E75DF"/>
    <w:rsid w:val="00704E00"/>
    <w:rsid w:val="00711D87"/>
    <w:rsid w:val="00712B4D"/>
    <w:rsid w:val="00713E96"/>
    <w:rsid w:val="0072222C"/>
    <w:rsid w:val="007246DF"/>
    <w:rsid w:val="00725041"/>
    <w:rsid w:val="0073179D"/>
    <w:rsid w:val="00740820"/>
    <w:rsid w:val="00752DC3"/>
    <w:rsid w:val="007546E3"/>
    <w:rsid w:val="00755252"/>
    <w:rsid w:val="007629C4"/>
    <w:rsid w:val="00763B7F"/>
    <w:rsid w:val="007745F8"/>
    <w:rsid w:val="00785354"/>
    <w:rsid w:val="007B573B"/>
    <w:rsid w:val="007B7C96"/>
    <w:rsid w:val="007C6736"/>
    <w:rsid w:val="007F181E"/>
    <w:rsid w:val="00802FDA"/>
    <w:rsid w:val="00803242"/>
    <w:rsid w:val="0082279C"/>
    <w:rsid w:val="00827DC0"/>
    <w:rsid w:val="00830E51"/>
    <w:rsid w:val="008316C2"/>
    <w:rsid w:val="008353CB"/>
    <w:rsid w:val="00837522"/>
    <w:rsid w:val="008533C3"/>
    <w:rsid w:val="008541DE"/>
    <w:rsid w:val="008573CB"/>
    <w:rsid w:val="008808EE"/>
    <w:rsid w:val="008855D9"/>
    <w:rsid w:val="008916A5"/>
    <w:rsid w:val="008A3296"/>
    <w:rsid w:val="008B5030"/>
    <w:rsid w:val="008B6F55"/>
    <w:rsid w:val="008B78BE"/>
    <w:rsid w:val="008C03AF"/>
    <w:rsid w:val="008D09CA"/>
    <w:rsid w:val="008E30A5"/>
    <w:rsid w:val="008E4DE9"/>
    <w:rsid w:val="008E5CE2"/>
    <w:rsid w:val="008F3FFA"/>
    <w:rsid w:val="00901842"/>
    <w:rsid w:val="00913ED4"/>
    <w:rsid w:val="00914A54"/>
    <w:rsid w:val="00917194"/>
    <w:rsid w:val="0092284B"/>
    <w:rsid w:val="00922D25"/>
    <w:rsid w:val="00923FEE"/>
    <w:rsid w:val="00937CF9"/>
    <w:rsid w:val="00955E91"/>
    <w:rsid w:val="00957D69"/>
    <w:rsid w:val="00971186"/>
    <w:rsid w:val="00972758"/>
    <w:rsid w:val="00993D51"/>
    <w:rsid w:val="00997BFD"/>
    <w:rsid w:val="009A7BC4"/>
    <w:rsid w:val="009C654A"/>
    <w:rsid w:val="009D6210"/>
    <w:rsid w:val="009E6ABB"/>
    <w:rsid w:val="009E6DE0"/>
    <w:rsid w:val="009E77A3"/>
    <w:rsid w:val="00A01EB6"/>
    <w:rsid w:val="00A02AFE"/>
    <w:rsid w:val="00A03321"/>
    <w:rsid w:val="00A21F06"/>
    <w:rsid w:val="00A23F7C"/>
    <w:rsid w:val="00A25325"/>
    <w:rsid w:val="00A400F0"/>
    <w:rsid w:val="00A53F2D"/>
    <w:rsid w:val="00A56B4F"/>
    <w:rsid w:val="00A6103C"/>
    <w:rsid w:val="00A63FE6"/>
    <w:rsid w:val="00A64547"/>
    <w:rsid w:val="00A7222C"/>
    <w:rsid w:val="00A800D1"/>
    <w:rsid w:val="00A81280"/>
    <w:rsid w:val="00A8275D"/>
    <w:rsid w:val="00A85BEB"/>
    <w:rsid w:val="00A86F20"/>
    <w:rsid w:val="00AA6085"/>
    <w:rsid w:val="00AB32DA"/>
    <w:rsid w:val="00AC4BF3"/>
    <w:rsid w:val="00AD588E"/>
    <w:rsid w:val="00AE690A"/>
    <w:rsid w:val="00AF2099"/>
    <w:rsid w:val="00AF5C67"/>
    <w:rsid w:val="00B079E4"/>
    <w:rsid w:val="00B15DEF"/>
    <w:rsid w:val="00B2290E"/>
    <w:rsid w:val="00B265FE"/>
    <w:rsid w:val="00B322BB"/>
    <w:rsid w:val="00B37F0C"/>
    <w:rsid w:val="00B45200"/>
    <w:rsid w:val="00B45CD2"/>
    <w:rsid w:val="00B470DE"/>
    <w:rsid w:val="00B4774F"/>
    <w:rsid w:val="00B80BDB"/>
    <w:rsid w:val="00B81689"/>
    <w:rsid w:val="00B85DA1"/>
    <w:rsid w:val="00B92234"/>
    <w:rsid w:val="00BB249E"/>
    <w:rsid w:val="00BB607D"/>
    <w:rsid w:val="00BF6BA3"/>
    <w:rsid w:val="00C178C4"/>
    <w:rsid w:val="00C20F9D"/>
    <w:rsid w:val="00C3016B"/>
    <w:rsid w:val="00C33004"/>
    <w:rsid w:val="00C3678F"/>
    <w:rsid w:val="00C427C7"/>
    <w:rsid w:val="00C4510D"/>
    <w:rsid w:val="00C53A21"/>
    <w:rsid w:val="00C54B35"/>
    <w:rsid w:val="00C653CD"/>
    <w:rsid w:val="00C67A68"/>
    <w:rsid w:val="00C769F4"/>
    <w:rsid w:val="00C85CD4"/>
    <w:rsid w:val="00C86F47"/>
    <w:rsid w:val="00C960CB"/>
    <w:rsid w:val="00CB32CE"/>
    <w:rsid w:val="00CB5CFF"/>
    <w:rsid w:val="00CC7E31"/>
    <w:rsid w:val="00CD0784"/>
    <w:rsid w:val="00CE3462"/>
    <w:rsid w:val="00CE4125"/>
    <w:rsid w:val="00CE6849"/>
    <w:rsid w:val="00CF43B1"/>
    <w:rsid w:val="00D029FC"/>
    <w:rsid w:val="00D03C13"/>
    <w:rsid w:val="00D070CC"/>
    <w:rsid w:val="00D11055"/>
    <w:rsid w:val="00D1765E"/>
    <w:rsid w:val="00D23AB7"/>
    <w:rsid w:val="00D26936"/>
    <w:rsid w:val="00D32155"/>
    <w:rsid w:val="00D334E1"/>
    <w:rsid w:val="00D33C3C"/>
    <w:rsid w:val="00D41350"/>
    <w:rsid w:val="00D4518A"/>
    <w:rsid w:val="00D54498"/>
    <w:rsid w:val="00D615F1"/>
    <w:rsid w:val="00D63F21"/>
    <w:rsid w:val="00D72521"/>
    <w:rsid w:val="00D72E79"/>
    <w:rsid w:val="00D74B48"/>
    <w:rsid w:val="00D83E6A"/>
    <w:rsid w:val="00D871A7"/>
    <w:rsid w:val="00D97E3C"/>
    <w:rsid w:val="00DA26B6"/>
    <w:rsid w:val="00DA7CF4"/>
    <w:rsid w:val="00DB7F08"/>
    <w:rsid w:val="00DC783B"/>
    <w:rsid w:val="00DD4203"/>
    <w:rsid w:val="00DD4ADE"/>
    <w:rsid w:val="00DE1369"/>
    <w:rsid w:val="00DE3A88"/>
    <w:rsid w:val="00DF47C8"/>
    <w:rsid w:val="00E009AA"/>
    <w:rsid w:val="00E033F9"/>
    <w:rsid w:val="00E07480"/>
    <w:rsid w:val="00E1569D"/>
    <w:rsid w:val="00E162E8"/>
    <w:rsid w:val="00E2223A"/>
    <w:rsid w:val="00E30E7C"/>
    <w:rsid w:val="00E33DE4"/>
    <w:rsid w:val="00E423EC"/>
    <w:rsid w:val="00E46CF0"/>
    <w:rsid w:val="00E575C2"/>
    <w:rsid w:val="00E61F96"/>
    <w:rsid w:val="00E73FFA"/>
    <w:rsid w:val="00E82D2C"/>
    <w:rsid w:val="00E902E5"/>
    <w:rsid w:val="00E930DD"/>
    <w:rsid w:val="00E97FDD"/>
    <w:rsid w:val="00EB2382"/>
    <w:rsid w:val="00ED3BE2"/>
    <w:rsid w:val="00EE21CB"/>
    <w:rsid w:val="00EE4CDC"/>
    <w:rsid w:val="00F00BEE"/>
    <w:rsid w:val="00F01ACF"/>
    <w:rsid w:val="00F13AB3"/>
    <w:rsid w:val="00F239FF"/>
    <w:rsid w:val="00F24EB7"/>
    <w:rsid w:val="00F307B7"/>
    <w:rsid w:val="00F33F43"/>
    <w:rsid w:val="00F3449C"/>
    <w:rsid w:val="00F5459C"/>
    <w:rsid w:val="00F601F3"/>
    <w:rsid w:val="00F62F4D"/>
    <w:rsid w:val="00F72188"/>
    <w:rsid w:val="00F850CA"/>
    <w:rsid w:val="00FA363F"/>
    <w:rsid w:val="00FB02B3"/>
    <w:rsid w:val="00FB5FBF"/>
    <w:rsid w:val="00FB66B5"/>
    <w:rsid w:val="00FB7B6F"/>
    <w:rsid w:val="00FC66B2"/>
    <w:rsid w:val="00FC66FF"/>
    <w:rsid w:val="00FD01D2"/>
    <w:rsid w:val="00FD0677"/>
    <w:rsid w:val="00FE2A06"/>
    <w:rsid w:val="00FE4B12"/>
    <w:rsid w:val="00FF6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E0FE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E1F8E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E1F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E1F8E"/>
  </w:style>
  <w:style w:styleId="Tekstrezerviranogmjesta" w:type="character">
    <w:name w:val="Placeholder Text"/>
    <w:basedOn w:val="Zadanifontodlomka"/>
    <w:uiPriority w:val="99"/>
    <w:semiHidden/>
    <w:rsid w:val="00B265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65F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65F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65F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65F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E0FE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E1F8E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E1F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E1F8E"/>
  </w:style>
  <w:style w:styleId="Tekstrezerviranogmjesta" w:type="character">
    <w:name w:val="Placeholder Text"/>
    <w:basedOn w:val="Zadanifontodlomka"/>
    <w:uiPriority w:val="99"/>
    <w:semiHidden/>
    <w:rsid w:val="00B265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65F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65F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65F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65F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58450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9841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74594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9. listopada 2018.</izvorni_sadrzaj>
    <derivirana_varijabla naziv="DomainObject.StvarniPocetakDatum_1">9. listopada 2018.</derivirana_varijabla>
  </DomainObject.StvarniPocetakDatum>
  <DomainObject.StvarniZavrsetakDatum>
    <izvorni_sadrzaj>9. listopada 2018.</izvorni_sadrzaj>
    <derivirana_varijabla naziv="DomainObject.StvarniZavrsetakDatum_1">9. listopada 2018.</derivirana_varijabla>
  </DomainObject.StvarniZavrsetakDatum>
  <DomainObject.PlaniraniZavrsetakDatum>
    <izvorni_sadrzaj>9. listopada 2018.</izvorni_sadrzaj>
    <derivirana_varijabla naziv="DomainObject.PlaniraniZavrsetakDatum_1">9. listopada 2018.</derivirana_varijabla>
  </DomainObject.PlaniraniZavrsetakDatum>
  <DomainObject.PlaniraniPocetakDatum>
    <izvorni_sadrzaj>9. listopada 2018.</izvorni_sadrzaj>
    <derivirana_varijabla naziv="DomainObject.PlaniraniPocetakDatum_1">9. listopada 2018.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09:17</izvorni_sadrzaj>
    <derivirana_varijabla naziv="DomainObject.StvarniZavrsetakVrijeme_1">09:17</derivirana_varijabla>
  </DomainObject.StvarniZavrsetakVrijeme>
  <DomainObject.PlaniraniZavrsetakVrijeme>
    <izvorni_sadrzaj>09:05</izvorni_sadrzaj>
    <derivirana_varijabla naziv="DomainObject.PlaniraniZavrsetakVrijeme_1">09:05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9. listopada 2018.</izvorni_sadrzaj>
    <derivirana_varijabla naziv="DomainObject.Zapisnik.DatumKreiranja_1">9. listopada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St-503/2016-73</izvorni_sadrzaj>
    <derivirana_varijabla naziv="DomainObject.Zapisnik.Oznaka_1">St-503/2016-73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503</izvorni_sadrzaj>
    <derivirana_varijabla naziv="DomainObject.Predmet.Broj_1">503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spisu prileži plavi registrator - prijave tražbina
od 5.1.2017.
od 4.6.2018. u pisarnicu se 
šalje samo spis bez registrat.</izvorni_sadrzaj>
    <derivirana_varijabla naziv="DomainObject.Predmet.Opis_1">spisu prileži plavi registrator - prijave tražbina
od 5.1.2017.
od 4.6.2018. u pisarnicu se 
šalje samo spis bez registrat.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St-503/2016</izvorni_sadrzaj>
    <derivirana_varijabla naziv="DomainObject.Predmet.OznakaBroj_1">St-503/2016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10.5.18. spis u kal. 20.5., preslik na VTS-u
9.2.18. prileži obiman spis TS Rijeka
od 9.2.2018. spisu prileži P-406/08 (u kojem je priklopljen P-692/03), 
koji se zajedno sa registratorom nalazi u ormaru u ref. 4</izvorni_sadrzaj>
    <derivirana_varijabla naziv="DomainObject.Predmet.PrimjedbaSuca_1">10.5.18. spis u kal. 20.5., preslik na VTS-u
9.2.18. prileži obiman spis TS Rijeka
od 9.2.2018. spisu prileži P-406/08 (u kojem je priklopljen P-692/03), 
koji se zajedno sa registratorom nalazi u ormaru u ref. 4</derivirana_varijabla>
  </DomainObject.Predmet.PrimjedbaSuca>
  <DomainObject.Predmet.ProtustrankaFormated>
    <izvorni_sadrzaj>  CAPPELLOTTO d.o.o. KAROJBA zastupanog po punomoćniku Mirko Kapeloto</izvorni_sadrzaj>
    <derivirana_varijabla naziv="DomainObject.Predmet.ProtustrankaFormated_1">  CAPPELLOTTO d.o.o. KAROJBA zastupanog po punomoćniku Mirko Kapeloto</derivirana_varijabla>
  </DomainObject.Predmet.ProtustrankaFormated>
  <DomainObject.Predmet.ProtustrankaFormatedOIB>
    <izvorni_sadrzaj>  CAPPELLOTTO d.o.o. KAROJBA, OIB 37901633208 zastupanog po punomoćniku Mirko Kapeloto</izvorni_sadrzaj>
    <derivirana_varijabla naziv="DomainObject.Predmet.ProtustrankaFormatedOIB_1">  CAPPELLOTTO d.o.o. KAROJBA, OIB 37901633208 zastupanog po punomoćniku Mirko Kapeloto</derivirana_varijabla>
  </DomainObject.Predmet.ProtustrankaFormatedOIB>
  <DomainObject.Predmet.ProtustrankaFormatedWithAdress>
    <izvorni_sadrzaj> CAPPELLOTTO d.o.o. KAROJBA, Motovunski Novaki 25/a, 52424 Karojba zastupanog po punomoćniku Mirko Kapeloto</izvorni_sadrzaj>
    <derivirana_varijabla naziv="DomainObject.Predmet.ProtustrankaFormatedWithAdress_1"> CAPPELLOTTO d.o.o. KAROJBA, Motovunski Novaki 25/a, 52424 Karojba zastupanog po punomoćniku Mirko Kapeloto</derivirana_varijabla>
  </DomainObject.Predmet.ProtustrankaFormatedWithAdress>
  <DomainObject.Predmet.ProtustrankaFormatedWithAdressOIB>
    <izvorni_sadrzaj> CAPPELLOTTO d.o.o. KAROJBA, OIB 37901633208, Motovunski Novaki 25/a, 52424 Karojba zastupanog po punomoćniku Mirko Kapeloto</izvorni_sadrzaj>
    <derivirana_varijabla naziv="DomainObject.Predmet.ProtustrankaFormatedWithAdressOIB_1"> CAPPELLOTTO d.o.o. KAROJBA, OIB 37901633208, Motovunski Novaki 25/a, 52424 Karojba zastupanog po punomoćniku Mirko Kapeloto</derivirana_varijabla>
  </DomainObject.Predmet.ProtustrankaFormatedWithAdressOIB>
  <DomainObject.Predmet.ProtustrankaWithAdress>
    <izvorni_sadrzaj>CAPPELLOTTO d.o.o. KAROJBA Motovunski Novaki 25/a, 52424 Karojba</izvorni_sadrzaj>
    <derivirana_varijabla naziv="DomainObject.Predmet.ProtustrankaWithAdress_1">CAPPELLOTTO d.o.o. KAROJBA Motovunski Novaki 25/a, 52424 Karojba</derivirana_varijabla>
  </DomainObject.Predmet.ProtustrankaWithAdress>
  <DomainObject.Predmet.ProtustrankaWithAdressOIB>
    <izvorni_sadrzaj>CAPPELLOTTO d.o.o. KAROJBA, OIB 37901633208, Motovunski Novaki 25/a, 52424 Karojba</izvorni_sadrzaj>
    <derivirana_varijabla naziv="DomainObject.Predmet.ProtustrankaWithAdressOIB_1">CAPPELLOTTO d.o.o. KAROJBA, OIB 37901633208, Motovunski Novaki 25/a, 52424 Karojba</derivirana_varijabla>
  </DomainObject.Predmet.ProtustrankaWithAdressOIB>
  <DomainObject.Predmet.ProtustrankaNazivFormated>
    <izvorni_sadrzaj>CAPPELLOTTO d.o.o. KAROJBA</izvorni_sadrzaj>
    <derivirana_varijabla naziv="DomainObject.Predmet.ProtustrankaNazivFormated_1">CAPPELLOTTO d.o.o. KAROJBA</derivirana_varijabla>
  </DomainObject.Predmet.ProtustrankaNazivFormated>
  <DomainObject.Predmet.ProtustrankaNazivFormatedOIB>
    <izvorni_sadrzaj>CAPPELLOTTO d.o.o. KAROJBA, OIB 37901633208</izvorni_sadrzaj>
    <derivirana_varijabla naziv="DomainObject.Predmet.ProtustrankaNazivFormatedOIB_1">CAPPELLOTTO d.o.o. KAROJBA, OIB 37901633208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5384421.18</izvorni_sadrzaj>
    <derivirana_varijabla naziv="DomainObject.Predmet.TrenutnaVrijednost_1">5384421.18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CAPPELLOTTO d.o.o. KAROJBA zastupanog po punomoćniku Mirko Kapeloto</item>
    </izvorni_sadrzaj>
    <derivirana_varijabla naziv="DomainObject.Predmet.ProtuStrankaListFormated_1">
      <item>CAPPELLOTTO d.o.o. KAROJBA zastupanog po punomoćniku Mirko Kapeloto</item>
    </derivirana_varijabla>
  </DomainObject.Predmet.ProtuStrankaListFormated>
  <DomainObject.Predmet.ProtuStrankaListFormatedOIB>
    <izvorni_sadrzaj>
      <item>CAPPELLOTTO d.o.o. KAROJBA, OIB 37901633208 zastupanog po punomoćniku Mirko Kapeloto</item>
    </izvorni_sadrzaj>
    <derivirana_varijabla naziv="DomainObject.Predmet.ProtuStrankaListFormatedOIB_1">
      <item>CAPPELLOTTO d.o.o. KAROJBA, OIB 37901633208 zastupanog po punomoćniku Mirko Kapeloto</item>
    </derivirana_varijabla>
  </DomainObject.Predmet.ProtuStrankaListFormatedOIB>
  <DomainObject.Predmet.ProtuStrankaListFormatedWithAdress>
    <izvorni_sadrzaj>
      <item>CAPPELLOTTO d.o.o. KAROJBA, Motovunski Novaki 25/a, 52424 Karojba zastupanog po punomoćniku Mirko Kapeloto</item>
    </izvorni_sadrzaj>
    <derivirana_varijabla naziv="DomainObject.Predmet.ProtuStrankaListFormatedWithAdress_1">
      <item>CAPPELLOTTO d.o.o. KAROJBA, Motovunski Novaki 25/a, 52424 Karojba zastupanog po punomoćniku Mirko Kapeloto</item>
    </derivirana_varijabla>
  </DomainObject.Predmet.ProtuStrankaListFormatedWithAdress>
  <DomainObject.Predmet.ProtuStrankaListFormatedWithAdressOIB>
    <izvorni_sadrzaj>
      <item>CAPPELLOTTO d.o.o. KAROJBA, OIB 37901633208, Motovunski Novaki 25/a, 52424 Karojba zastupanog po punomoćniku Mirko Kapeloto</item>
    </izvorni_sadrzaj>
    <derivirana_varijabla naziv="DomainObject.Predmet.ProtuStrankaListFormatedWithAdressOIB_1">
      <item>CAPPELLOTTO d.o.o. KAROJBA, OIB 37901633208, Motovunski Novaki 25/a, 52424 Karojba zastupanog po punomoćniku Mirko Kapeloto</item>
    </derivirana_varijabla>
  </DomainObject.Predmet.ProtuStrankaListFormatedWithAdressOIB>
  <DomainObject.Predmet.ProtuStrankaListNazivFormated>
    <izvorni_sadrzaj>
      <item>CAPPELLOTTO d.o.o. KAROJBA</item>
    </izvorni_sadrzaj>
    <derivirana_varijabla naziv="DomainObject.Predmet.ProtuStrankaListNazivFormated_1">
      <item>CAPPELLOTTO d.o.o. KAROJBA</item>
    </derivirana_varijabla>
  </DomainObject.Predmet.ProtuStrankaListNazivFormated>
  <DomainObject.Predmet.ProtuStrankaListNazivFormatedOIB>
    <izvorni_sadrzaj>
      <item>CAPPELLOTTO d.o.o. KAROJBA, OIB 37901633208</item>
    </izvorni_sadrzaj>
    <derivirana_varijabla naziv="DomainObject.Predmet.ProtuStrankaListNazivFormatedOIB_1">
      <item>CAPPELLOTTO d.o.o. KAROJBA, OIB 37901633208</item>
    </derivirana_varijabla>
  </DomainObject.Predmet.ProtuStrankaListNazivFormatedOIB>
  <DomainObject.Predmet.OstaliListFormated>
    <izvorni_sadrzaj>
      <item>Mirko Kapeloto punomoćnik sudionika u postupku CAPPELLOTTO d.o.o. KAROJBA</item>
      <item>odvj. Vedran Petrić</item>
    </izvorni_sadrzaj>
    <derivirana_varijabla naziv="DomainObject.Predmet.OstaliListFormated_1">
      <item>Mirko Kapeloto punomoćnik sudionika u postupku CAPPELLOTTO d.o.o. KAROJBA</item>
      <item>odvj. Vedran Petrić</item>
    </derivirana_varijabla>
  </DomainObject.Predmet.OstaliListFormated>
  <DomainObject.Predmet.OstaliListFormatedOIB>
    <izvorni_sadrzaj>
      <item>Mirko Kapeloto, OIB 09915862888 punomoćnik sudionika u postupku CAPPELLOTTO d.o.o. KAROJBA</item>
      <item>odvj. Vedran Petrić</item>
    </izvorni_sadrzaj>
    <derivirana_varijabla naziv="DomainObject.Predmet.OstaliListFormatedOIB_1">
      <item>Mirko Kapeloto, OIB 09915862888 punomoćnik sudionika u postupku CAPPELLOTTO d.o.o. KAROJBA</item>
      <item>odvj. Vedran Petrić</item>
    </derivirana_varijabla>
  </DomainObject.Predmet.OstaliListFormatedOIB>
  <DomainObject.Predmet.OstaliListFormatedWithAdress>
    <izvorni_sadrzaj>
      <item>Mirko Kapeloto, Novaki Motovunski 25a, 52424 Novaki Motovunski punomoćnik sudionika u postupku CAPPELLOTTO d.o.o. KAROJBA</item>
      <item>odvj. Vedran Petrić, Nikole Tesle 5, 52440 Poreč</item>
    </izvorni_sadrzaj>
    <derivirana_varijabla naziv="DomainObject.Predmet.OstaliListFormatedWithAdress_1">
      <item>Mirko Kapeloto, Novaki Motovunski 25a, 52424 Novaki Motovunski punomoćnik sudionika u postupku CAPPELLOTTO d.o.o. KAROJBA</item>
      <item>odvj. Vedran Petrić, Nikole Tesle 5, 52440 Poreč</item>
    </derivirana_varijabla>
  </DomainObject.Predmet.OstaliListFormatedWithAdress>
  <DomainObject.Predmet.OstaliListFormatedWithAdressOIB>
    <izvorni_sadrzaj>
      <item>Mirko Kapeloto, OIB 09915862888, Novaki Motovunski 25a, 52424 Novaki Motovunski punomoćnik sudionika u postupku CAPPELLOTTO d.o.o. KAROJBA</item>
      <item>odvj. Vedran Petrić, Nikole Tesle 5, 52440 Poreč</item>
    </izvorni_sadrzaj>
    <derivirana_varijabla naziv="DomainObject.Predmet.OstaliListFormatedWithAdressOIB_1">
      <item>Mirko Kapeloto, OIB 09915862888, Novaki Motovunski 25a, 52424 Novaki Motovunski punomoćnik sudionika u postupku CAPPELLOTTO d.o.o. KAROJBA</item>
      <item>odvj. Vedran Petrić, Nikole Tesle 5, 52440 Poreč</item>
    </derivirana_varijabla>
  </DomainObject.Predmet.OstaliListFormatedWithAdressOIB>
  <DomainObject.Predmet.OstaliListNazivFormated>
    <izvorni_sadrzaj>
      <item>Mirko Kapeloto</item>
      <item>odvj. Vedran Petrić</item>
    </izvorni_sadrzaj>
    <derivirana_varijabla naziv="DomainObject.Predmet.OstaliListNazivFormated_1">
      <item>Mirko Kapeloto</item>
      <item>odvj. Vedran Petrić</item>
    </derivirana_varijabla>
  </DomainObject.Predmet.OstaliListNazivFormated>
  <DomainObject.Predmet.OstaliListNazivFormatedOIB>
    <izvorni_sadrzaj>
      <item>Mirko Kapeloto, OIB 09915862888</item>
      <item>odvj. Vedran Petrić</item>
    </izvorni_sadrzaj>
    <derivirana_varijabla naziv="DomainObject.Predmet.OstaliListNazivFormatedOIB_1">
      <item>Mirko Kapeloto, OIB 09915862888</item>
      <item>odvj. Vedran Petrić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2018.</izvorni_sadrzaj>
    <derivirana_varijabla naziv="DomainObject.Datum_1">9. listopada 2018.</derivirana_varijabla>
  </DomainObject.Datum>
  <DomainObject.PoslovniBrojDokumenta>
    <izvorni_sadrzaj>St-503/2016-73</izvorni_sadrzaj>
    <derivirana_varijabla naziv="DomainObject.PoslovniBrojDokumenta_1">St-503/2016-73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CAPPELLOTTO d.o.o. KAROJBA</izvorni_sadrzaj>
    <derivirana_varijabla naziv="DomainObject.Predmet.ProtustrankaIDrugi_1">CAPPELLOTTO d.o.o. KAROJBA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CAPPELLOTTO d.o.o. KAROJBA, OIB 37901633208, Motovunski Novaki 25/a, 52424 Karojba</izvorni_sadrzaj>
    <derivirana_varijabla naziv="DomainObject.Predmet.ProtustrankaIDrugiAdressOIB_1">CAPPELLOTTO d.o.o. KAROJBA, OIB 37901633208, Motovunski Novaki 25/a, 52424 Karojba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CAPPELLOTTO d.o.o. KAROJBA</item>
      <item>Mirko Kapeloto</item>
      <item>odvj. Vedran Petrić</item>
    </izvorni_sadrzaj>
    <derivirana_varijabla naziv="DomainObject.Predmet.SudioniciListNaziv_1">
      <item>FINANCIJSKA AGENCIJA, RC RIJEKA, PODRUŽNICA PULA, PULA</item>
      <item>CAPPELLOTTO d.o.o. KAROJBA</item>
      <item>Mirko Kapeloto</item>
      <item>odvj. Vedran Petrić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CAPPELLOTTO d.o.o. KAROJBA, OIB 37901633208, Motovunski Novaki 25/a,52424 Karojba</item>
      <item>Mirko Kapeloto, OIB 09915862888, Novaki Motovunski 25a,52424 Novaki Motovunski</item>
      <item>odvj. Vedran Petrić, Nikole Tesle 5,52440 Poreč</item>
    </izvorni_sadrzaj>
    <derivirana_varijabla naziv="DomainObject.Predmet.SudioniciListAdressOIB_1">
      <item>FINANCIJSKA AGENCIJA, RC RIJEKA, PODRUŽNICA PULA, PULA, OIB 85821130368, Giardini 5,52100 Pula</item>
      <item>CAPPELLOTTO d.o.o. KAROJBA, OIB 37901633208, Motovunski Novaki 25/a,52424 Karojba</item>
      <item>Mirko Kapeloto, OIB 09915862888, Novaki Motovunski 25a,52424 Novaki Motovunski</item>
      <item>odvj. Vedran Petrić, Nikole Tesle 5,52440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37901633208</item>
      <item>, OIB 09915862888</item>
      <item>, OIB null</item>
    </izvorni_sadrzaj>
    <derivirana_varijabla naziv="DomainObject.Predmet.SudioniciListNazivOIB_1">
      <item>, OIB 85821130368</item>
      <item>, OIB 37901633208</item>
      <item>, OIB 09915862888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Štefan Rola, OIB 26698048809, Vlaška 95, 10000 Zagreb</item>
    </izvorni_sadrzaj>
    <derivirana_varijabla naziv="DomainObject.Predmet.StecajniUpraviteljiListAddressOIB_1">
      <item>Štefan Rola, OIB 26698048809, Vlaška 95,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listopada 2018.</izvorni_sadrzaj>
    <derivirana_varijabla naziv="DomainObject.Predmet.DatumZadnjeOdrzaneSudskeRadnje_1">9. listopada 2018.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489</properties:Words>
  <properties:Characters>2802</properties:Characters>
  <properties:Lines>82</properties:Lines>
  <properties:Paragraphs>31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3397</properties:CharactersWithSpaces>
  <properties:SharedDoc>false</properties:SharedDoc>
  <properties:HLinks>
    <vt:vector size="6" baseType="variant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2018-10-09T06:48:00Z</dcterms:created>
  <dc:creator>drabar</dc:creator>
  <cp:lastModifiedBy>Sanja Prodan</cp:lastModifiedBy>
  <cp:lastPrinted>2011-05-04T12:30:00Z</cp:lastPrinted>
  <dcterms:modified xmlns:xsi="http://www.w3.org/2001/XMLSchema-instance" xsi:type="dcterms:W3CDTF">2018-10-09T07:21:00Z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St-503/2016-73 / Zapisnik - Skupština vjerovnika (st-503-16-73-cappelloto skupština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