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34d3" w14:paraId="4ac34d3" w:rsidRDefault="006B3DE9" w:rsidP="006B3DE9" w:rsidR="006B3DE9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6B3DE9" w:rsidP="006B3DE9" w:rsidR="006B3DE9">
      <w:pPr>
        <w:jc w:val="both"/>
        <w:rPr>
          <w:rFonts w:eastAsia="MS Mincho"/>
        </w:rPr>
      </w:pPr>
    </w:p>
    <w:p w:rsidRDefault="006B3DE9" w:rsidP="006B3DE9" w:rsidR="006B3DE9">
      <w:pPr>
        <w:jc w:val="both"/>
        <w:rPr>
          <w:rFonts w:eastAsia="MS Mincho"/>
        </w:rPr>
      </w:pPr>
    </w:p>
    <w:p w:rsidRDefault="006B3DE9" w:rsidP="006B3DE9" w:rsidR="006B3DE9">
      <w:pPr>
        <w:jc w:val="both"/>
        <w:rPr>
          <w:rFonts w:eastAsia="MS Mincho"/>
        </w:rPr>
      </w:pPr>
    </w:p>
    <w:p w:rsidRDefault="006B3DE9" w:rsidP="006B3DE9" w:rsidR="006B3DE9">
      <w:pPr>
        <w:jc w:val="both"/>
      </w:pPr>
    </w:p>
    <w:p w:rsidRDefault="006B3DE9" w:rsidP="006B3DE9" w:rsidR="006B3DE9">
      <w:pPr>
        <w:jc w:val="both"/>
      </w:pPr>
    </w:p>
    <w:p w:rsidRDefault="006B3DE9" w:rsidP="006B3DE9" w:rsidR="006B3DE9">
      <w:pPr>
        <w:jc w:val="center"/>
      </w:pPr>
      <w:r>
        <w:t>U   I M E    R E P U B L I K E   H R V A T S K E</w:t>
      </w:r>
    </w:p>
    <w:p w:rsidRDefault="006B3DE9" w:rsidP="006B3DE9" w:rsidR="006B3DE9">
      <w:pPr>
        <w:jc w:val="center"/>
        <w:rPr>
          <w:bCs/>
        </w:rPr>
      </w:pPr>
      <w:r>
        <w:rPr>
          <w:bCs/>
        </w:rPr>
        <w:t>R J E Š E N J E</w:t>
      </w:r>
    </w:p>
    <w:p w:rsidRDefault="006B3DE9" w:rsidP="006B3DE9" w:rsidR="006B3DE9">
      <w:pPr>
        <w:jc w:val="center"/>
      </w:pPr>
    </w:p>
    <w:p w:rsidRDefault="006B3DE9" w:rsidP="006B3DE9" w:rsidR="006B3DE9" w:rsidRPr="006B3DE9">
      <w:pPr>
        <w:jc w:val="both"/>
      </w:pPr>
      <w:r>
        <w:tab/>
        <w:t xml:space="preserve">Trgovački sud u Rijeci, po sucu Željki Štrk Vozila, </w:t>
      </w:r>
      <w:r w:rsidRPr="00AC11E6">
        <w:t>u stečajnom predmetu povodom zahtjeva Financijske agencije, Zagreb, Ulica grada Vukovara 70, OIB: 85821130368, Regionalni centar Rijeka, Podružnica Rijeka, F. Kurelca 8, Rijeka, za provedbu skraćenog stečajnog postupka nad dužnikom</w:t>
      </w:r>
      <w:r>
        <w:t xml:space="preserve"> </w:t>
      </w:r>
      <w:r w:rsidRPr="006B3DE9">
        <w:t>PROCESSUI USLUGE d.o.o. u likvidaciji, OIB48148833924, MBS 040306999, Rijeka, Slaviše Vajnera Čiče 4</w:t>
      </w:r>
      <w:r>
        <w:t xml:space="preserve"> </w:t>
      </w:r>
      <w:r w:rsidRPr="00AC11E6">
        <w:t xml:space="preserve">, dana </w:t>
      </w:r>
      <w:r>
        <w:t>13. rujna 2017</w:t>
      </w:r>
      <w:r w:rsidRPr="00AC11E6">
        <w:t>. god.,</w:t>
      </w:r>
    </w:p>
    <w:p w:rsidRDefault="006B3DE9" w:rsidP="006B3DE9" w:rsidR="006B3DE9">
      <w:pPr>
        <w:jc w:val="center"/>
      </w:pPr>
      <w:r>
        <w:t>r i j e š i o    j e</w:t>
      </w:r>
    </w:p>
    <w:p w:rsidRDefault="006B3DE9" w:rsidP="006B3DE9" w:rsidR="006B3DE9">
      <w:pPr>
        <w:jc w:val="both"/>
      </w:pPr>
    </w:p>
    <w:p w:rsidRDefault="006B3DE9" w:rsidP="006B3DE9" w:rsidR="006B3DE9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pravnom osobom </w:t>
      </w:r>
      <w:r w:rsidRPr="006B3DE9">
        <w:t>PROCESSUI USLUGE d.o.o. u likvidaciji, OIB48148833924, MBS 040306999, Rijeka, Slaviše Vajnera Čiče 4</w:t>
      </w:r>
      <w:r>
        <w:rPr>
          <w:bCs/>
        </w:rPr>
        <w:t>.</w:t>
      </w:r>
    </w:p>
    <w:p w:rsidRDefault="006B3DE9" w:rsidP="006B3DE9" w:rsidR="006B3DE9">
      <w:pPr>
        <w:ind w:left="142"/>
        <w:jc w:val="center"/>
        <w:rPr>
          <w:bCs/>
        </w:rPr>
      </w:pPr>
      <w:r>
        <w:rPr>
          <w:bCs/>
        </w:rPr>
        <w:t>Obrazloženje</w:t>
      </w:r>
    </w:p>
    <w:p w:rsidRDefault="006B3DE9" w:rsidP="006B3DE9" w:rsidR="006B3DE9">
      <w:pPr>
        <w:ind w:left="142"/>
        <w:jc w:val="center"/>
        <w:rPr>
          <w:bCs/>
        </w:rPr>
      </w:pPr>
    </w:p>
    <w:p w:rsidRDefault="006B3DE9" w:rsidP="006B3DE9" w:rsidR="006B3DE9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20. travnja 2017. godine podnio sudu zahtjev za provedbu skraćenog stečajnog postupka nad pravnom osobom  </w:t>
      </w:r>
      <w:r w:rsidRPr="006B3DE9">
        <w:rPr>
          <w:bCs/>
        </w:rPr>
        <w:t xml:space="preserve">PROCESSUI USLUGE d.o.o. u likvidaciji, OIB48148833924, MBS 040306999, Rijeka, Slaviše Vajnera Čiče 4 </w:t>
      </w:r>
      <w:r>
        <w:rPr>
          <w:bCs/>
        </w:rPr>
        <w:t>(dalje: pravna osoba)</w:t>
      </w:r>
      <w:r w:rsidRPr="00AC11E6">
        <w:rPr>
          <w:bCs/>
        </w:rPr>
        <w:t>.</w:t>
      </w:r>
    </w:p>
    <w:p w:rsidRDefault="006B3DE9" w:rsidP="006B3DE9" w:rsidR="006B3DE9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Uvidom u potvrdu Hrvatskog zavoda za mirovinsko osiguranje, Područna služba Rijeka, Odjel za mirovinsko osiguranje, Rijeka, od 24. svibnja 2017. god. (list 5 spisa), sud je utvrdio da navedena pravna osoba do dana 24. svibnja 2017. god. nije bila registrirana u njegovoj banci podataka.</w:t>
      </w:r>
    </w:p>
    <w:p w:rsidRDefault="006B3DE9" w:rsidP="006B3DE9" w:rsidR="006B3DE9">
      <w:pPr>
        <w:jc w:val="both"/>
        <w:rPr>
          <w:bCs/>
        </w:rPr>
      </w:pPr>
      <w:r>
        <w:rPr>
          <w:bCs/>
        </w:rPr>
        <w:tab/>
        <w:t xml:space="preserve">Prema odredbi čl.428. Stečajnog zakona (N.N. 71/15, dalje: SZ) sud će provesti skraćeni stečajni postupak nad pravnom osobom ako su ispunjene sljedeće pretpostavke: </w:t>
      </w:r>
    </w:p>
    <w:p w:rsidRDefault="006B3DE9" w:rsidP="006B3DE9" w:rsidR="006B3DE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6B3DE9" w:rsidP="006B3DE9" w:rsidR="006B3DE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6B3DE9" w:rsidP="006B3DE9" w:rsidR="006B3DE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6B3DE9" w:rsidP="006B3DE9" w:rsidR="006B3DE9" w:rsidRPr="006B3DE9">
      <w:pPr>
        <w:ind w:firstLine="705"/>
        <w:jc w:val="both"/>
        <w:rPr>
          <w:bCs/>
        </w:rPr>
      </w:pPr>
      <w:r>
        <w:rPr>
          <w:bCs/>
        </w:rPr>
        <w:t>Uvidom u podatke upisane u sudski registar za navedenu pravnu osobu (list 2 i 3 spisa), sud utvrđuje da se radi o pravnoj osobi u likvidaciji prema odluci članova društva od 2. lipnja 2016. god. o prestanku rada društva.</w:t>
      </w:r>
    </w:p>
    <w:p w:rsidRDefault="006B3DE9" w:rsidP="006B3DE9" w:rsidR="006B3DE9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Budući da je u tijeku drugi postupak radi brisanja iz sudskog registra, to nisu ispunjene pretpostavke za provedbu skraćenog stečajnog postupka iz citirane zakonske odredbe, koje moraju biti kumulativno ispunjene. </w:t>
      </w:r>
    </w:p>
    <w:p w:rsidRDefault="006B3DE9" w:rsidP="006B3DE9" w:rsidR="006B3DE9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navedenog, a na temelju citiranih zakonskih odredbi i odredbe čl.358. Zakona o parničnom postupku (NN 34/91, 53/91, 91/92, 112/99, 117/03, 84/08, 123/08, 57/11, 148/11, 25/13 i 89/14) te u vezi sa čl. 10. SZ-a, valjalo je odlučiti kao u izreci rješenja. </w:t>
      </w:r>
    </w:p>
    <w:p w:rsidRDefault="006B3DE9" w:rsidP="006B3DE9" w:rsidR="006B3DE9">
      <w:pPr>
        <w:jc w:val="center"/>
      </w:pPr>
      <w:r>
        <w:t xml:space="preserve"> Rijeka, 13. rujna 2017. godine</w:t>
      </w:r>
    </w:p>
    <w:p w:rsidRDefault="006B3DE9" w:rsidP="006B3DE9" w:rsidR="006B3DE9">
      <w:pPr>
        <w:jc w:val="both"/>
      </w:pPr>
      <w:r>
        <w:t xml:space="preserve">                                                                                                       Sudac:</w:t>
      </w:r>
    </w:p>
    <w:p w:rsidRDefault="006B3DE9" w:rsidP="006B3DE9" w:rsidR="006B3DE9">
      <w:pPr>
        <w:jc w:val="both"/>
      </w:pPr>
      <w:r>
        <w:t xml:space="preserve">                                                                                                 Željka Štrk-Vozila</w:t>
      </w:r>
    </w:p>
    <w:p w:rsidRDefault="006B3DE9" w:rsidP="006B3DE9" w:rsidR="006B3DE9">
      <w:pPr>
        <w:jc w:val="both"/>
      </w:pPr>
      <w:r>
        <w:lastRenderedPageBreak/>
        <w:t>UPUTA O PRAVNOM LIJEKU:</w:t>
      </w:r>
    </w:p>
    <w:p w:rsidRDefault="006B3DE9" w:rsidP="006B3DE9" w:rsidR="006B3DE9">
      <w:pPr>
        <w:ind w:firstLine="708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(čl.19. st.1. i 2. SZ-a). </w:t>
      </w:r>
    </w:p>
    <w:p w:rsidRDefault="006B3DE9" w:rsidP="006B3DE9" w:rsidR="006B3DE9">
      <w:pPr>
        <w:jc w:val="both"/>
      </w:pPr>
    </w:p>
    <w:p w:rsidRDefault="006B3DE9" w:rsidP="006B3DE9" w:rsidR="006B3DE9">
      <w:pPr>
        <w:jc w:val="both"/>
      </w:pPr>
    </w:p>
    <w:p w:rsidRDefault="006B3DE9" w:rsidP="006B3DE9" w:rsidR="006B3DE9">
      <w:pPr>
        <w:jc w:val="both"/>
      </w:pPr>
    </w:p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6B3DE9" w:rsidP="006B3DE9" w:rsidR="006B3DE9"/>
    <w:p w:rsidRDefault="00973FED" w:rsidP="006B3DE9" w:rsidR="00973FED"/>
    <w:p w:rsidRDefault="006B3DE9" w:rsidP="006B3DE9" w:rsidR="006B3DE9"/>
    <w:p w:rsidRDefault="006B3DE9" w:rsidP="006B3DE9" w:rsidR="006B3DE9"/>
    <w:p w:rsidRDefault="00F9245C" w:rsidR="00F9245C"/>
    <w:sectPr w:rsidSect="006B3DE9" w:rsidR="00F9245C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8AC" w:rsidP="006B3DE9" w:rsidR="002518AC">
      <w:r>
        <w:separator/>
      </w:r>
    </w:p>
  </w:endnote>
  <w:endnote w:id="0" w:type="continuationSeparator">
    <w:p w:rsidRDefault="002518AC" w:rsidP="006B3DE9" w:rsidR="00251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78504"/>
      <w:docPartObj>
        <w:docPartGallery w:val="Page Numbers (Bottom of Page)"/>
        <w:docPartUnique/>
      </w:docPartObj>
    </w:sdtPr>
    <w:sdtContent>
      <w:p w:rsidRDefault="00973FED" w:rsidR="00973FE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973FED" w:rsidR="00973F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8AC" w:rsidP="006B3DE9" w:rsidR="002518AC">
      <w:r>
        <w:separator/>
      </w:r>
    </w:p>
  </w:footnote>
  <w:footnote w:id="0" w:type="continuationSeparator">
    <w:p w:rsidRDefault="002518AC" w:rsidP="006B3DE9" w:rsidR="002518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8AC" w:rsidP="00AC11E6" w:rsidR="00AC11E6">
    <w:pPr>
      <w:pStyle w:val="Zaglavlje"/>
      <w:jc w:val="right"/>
    </w:pPr>
    <w:r>
      <w:t>Posl. br. 11 St-</w:t>
    </w:r>
    <w:r w:rsidR="006B3DE9">
      <w:t>290/2017-7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52A5"/>
    <w:rsid w:val="001B5844"/>
    <w:rsid w:val="002518AC"/>
    <w:rsid w:val="00503778"/>
    <w:rsid w:val="005547D3"/>
    <w:rsid w:val="00577661"/>
    <w:rsid w:val="006B3DE9"/>
    <w:rsid w:val="007141A2"/>
    <w:rsid w:val="007C6241"/>
    <w:rsid w:val="00893A5D"/>
    <w:rsid w:val="008F54A1"/>
    <w:rsid w:val="00973FED"/>
    <w:rsid w:val="00CE52A5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3D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3DE9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6B3D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3D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D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3D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D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D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FE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FE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FE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FE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3D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3DE9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6B3D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3D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D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3D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D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D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FE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FE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FE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FE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PROCESSUI USLUGE d.o.o.</izvorni_sadrzaj>
    <derivirana_varijabla naziv="DomainObject.Predmet.ProtustrankaFormated_1">  PROCESSUI USLUGE d.o.o.</derivirana_varijabla>
  </DomainObject.Predmet.ProtustrankaFormated>
  <DomainObject.Predmet.ProtustrankaFormatedOIB>
    <izvorni_sadrzaj>  PROCESSUI USLUGE d.o.o., OIB 48148833924</izvorni_sadrzaj>
    <derivirana_varijabla naziv="DomainObject.Predmet.ProtustrankaFormatedOIB_1">  PROCESSUI USLUGE d.o.o., OIB 48148833924</derivirana_varijabla>
  </DomainObject.Predmet.ProtustrankaFormatedOIB>
  <DomainObject.Predmet.ProtustrankaFormatedWithAdress>
    <izvorni_sadrzaj> PROCESSUI USLUGE d.o.o., Slaviše Vajnera Čiče 4, 51000 Rijeka</izvorni_sadrzaj>
    <derivirana_varijabla naziv="DomainObject.Predmet.ProtustrankaFormatedWithAdress_1"> PROCESSUI USLUGE d.o.o., Slaviše Vajnera Čiče 4, 51000 Rijeka</derivirana_varijabla>
  </DomainObject.Predmet.ProtustrankaFormatedWithAdress>
  <DomainObject.Predmet.ProtustrankaFormatedWithAdressOIB>
    <izvorni_sadrzaj> PROCESSUI USLUGE d.o.o., OIB 48148833924, Slaviše Vajnera Čiče 4, 51000 Rijeka</izvorni_sadrzaj>
    <derivirana_varijabla naziv="DomainObject.Predmet.ProtustrankaFormatedWithAdressOIB_1"> PROCESSUI USLUGE d.o.o., OIB 48148833924, Slaviše Vajnera Čiče 4, 51000 Rijeka</derivirana_varijabla>
  </DomainObject.Predmet.ProtustrankaFormatedWithAdressOIB>
  <DomainObject.Predmet.ProtustrankaWithAdress>
    <izvorni_sadrzaj>PROCESSUI USLUGE d.o.o. Slaviše Vajnera Čiče 4, 51000 Rijeka</izvorni_sadrzaj>
    <derivirana_varijabla naziv="DomainObject.Predmet.ProtustrankaWithAdress_1">PROCESSUI USLUGE d.o.o. Slaviše Vajnera Čiče 4, 51000 Rijeka</derivirana_varijabla>
  </DomainObject.Predmet.ProtustrankaWithAdress>
  <DomainObject.Predmet.ProtustrankaWithAdressOIB>
    <izvorni_sadrzaj>PROCESSUI USLUGE d.o.o., OIB 48148833924, Slaviše Vajnera Čiče 4, 51000 Rijeka</izvorni_sadrzaj>
    <derivirana_varijabla naziv="DomainObject.Predmet.ProtustrankaWithAdressOIB_1">PROCESSUI USLUGE d.o.o., OIB 48148833924, Slaviše Vajnera Čiče 4, 51000 Rijeka</derivirana_varijabla>
  </DomainObject.Predmet.ProtustrankaWithAdressOIB>
  <DomainObject.Predmet.ProtustrankaNazivFormated>
    <izvorni_sadrzaj>PROCESSUI USLUGE d.o.o.</izvorni_sadrzaj>
    <derivirana_varijabla naziv="DomainObject.Predmet.ProtustrankaNazivFormated_1">PROCESSUI USLUGE d.o.o.</derivirana_varijabla>
  </DomainObject.Predmet.ProtustrankaNazivFormated>
  <DomainObject.Predmet.ProtustrankaNazivFormatedOIB>
    <izvorni_sadrzaj>PROCESSUI USLUGE d.o.o., OIB 48148833924</izvorni_sadrzaj>
    <derivirana_varijabla naziv="DomainObject.Predmet.ProtustrankaNazivFormatedOIB_1">PROCESSUI USLUGE d.o.o., OIB 48148833924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PROCESSUI USLUGE d.o.o.</item>
    </izvorni_sadrzaj>
    <derivirana_varijabla naziv="DomainObject.Predmet.ProtuStrankaListFormated_1">
      <item>PROCESSUI USLUGE d.o.o.</item>
    </derivirana_varijabla>
  </DomainObject.Predmet.ProtuStrankaListFormated>
  <DomainObject.Predmet.ProtuStrankaListFormatedOIB>
    <izvorni_sadrzaj>
      <item>PROCESSUI USLUGE d.o.o., OIB 48148833924</item>
    </izvorni_sadrzaj>
    <derivirana_varijabla naziv="DomainObject.Predmet.ProtuStrankaListFormatedOIB_1">
      <item>PROCESSUI USLUGE d.o.o., OIB 48148833924</item>
    </derivirana_varijabla>
  </DomainObject.Predmet.ProtuStrankaListFormatedOIB>
  <DomainObject.Predmet.ProtuStrankaListFormatedWithAdress>
    <izvorni_sadrzaj>
      <item>PROCESSUI USLUGE d.o.o., Slaviše Vajnera Čiče 4, 51000 Rijeka</item>
    </izvorni_sadrzaj>
    <derivirana_varijabla naziv="DomainObject.Predmet.ProtuStrankaListFormatedWithAdress_1">
      <item>PROCESSUI USLUGE d.o.o., Slaviše Vajnera Čiče 4, 51000 Rijeka</item>
    </derivirana_varijabla>
  </DomainObject.Predmet.ProtuStrankaListFormatedWithAdress>
  <DomainObject.Predmet.ProtuStrankaListFormatedWithAdressOIB>
    <izvorni_sadrzaj>
      <item>PROCESSUI USLUGE d.o.o., OIB 48148833924, Slaviše Vajnera Čiče 4, 51000 Rijeka</item>
    </izvorni_sadrzaj>
    <derivirana_varijabla naziv="DomainObject.Predmet.ProtuStrankaListFormatedWithAdressOIB_1">
      <item>PROCESSUI USLUGE d.o.o., OIB 48148833924, Slaviše Vajnera Čiče 4, 51000 Rijeka</item>
    </derivirana_varijabla>
  </DomainObject.Predmet.ProtuStrankaListFormatedWithAdressOIB>
  <DomainObject.Predmet.ProtuStrankaListNazivFormated>
    <izvorni_sadrzaj>
      <item>PROCESSUI USLUGE d.o.o.</item>
    </izvorni_sadrzaj>
    <derivirana_varijabla naziv="DomainObject.Predmet.ProtuStrankaListNazivFormated_1">
      <item>PROCESSUI USLUGE d.o.o.</item>
    </derivirana_varijabla>
  </DomainObject.Predmet.ProtuStrankaListNazivFormated>
  <DomainObject.Predmet.ProtuStrankaListNazivFormatedOIB>
    <izvorni_sadrzaj>
      <item>PROCESSUI USLUGE d.o.o., OIB 48148833924</item>
    </izvorni_sadrzaj>
    <derivirana_varijabla naziv="DomainObject.Predmet.ProtuStrankaListNazivFormatedOIB_1">
      <item>PROCESSUI USLUGE d.o.o., OIB 48148833924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PROCESSUI USLUGE d.o.o.</izvorni_sadrzaj>
    <derivirana_varijabla naziv="DomainObject.Predmet.ProtustrankaIDrugi_1">PROCESSUI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PROCESSUI USLUGE d.o.o., OIB 48148833924, Slaviše Vajnera Čiče 4, 51000 Rijeka</izvorni_sadrzaj>
    <derivirana_varijabla naziv="DomainObject.Predmet.ProtustrankaIDrugiAdressOIB_1">PROCESSUI USLUGE d.o.o., OIB 48148833924,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PROCESSUI USLUGE d.o.o.</item>
    </izvorni_sadrzaj>
    <derivirana_varijabla naziv="DomainObject.Predmet.SudioniciListNaziv_1">
      <item>FINA  Rijeka</item>
      <item>PROCESSUI USLUGE d.o.o.</item>
    </derivirana_varijabla>
  </DomainObject.Predmet.SudioniciListNaziv>
  <DomainObject.Predmet.SudioniciListAdressOIB>
    <izvorni_sadrzaj>
      <item>FINA  Rijeka, OIB 85821130368, Frana Kurelca 8,51000 Rijeka</item>
      <item>PROCESSUI USLUGE d.o.o., OIB 48148833924, Slaviše Vajnera Čiče 4,51000 Rijeka</item>
    </izvorni_sadrzaj>
    <derivirana_varijabla naziv="DomainObject.Predmet.SudioniciListAdressOIB_1">
      <item>FINA  Rijeka, OIB 85821130368, Frana Kurelca 8,51000 Rijeka</item>
      <item>PROCESSUI USLUGE d.o.o., OIB 48148833924,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48148833924</item>
    </izvorni_sadrzaj>
    <derivirana_varijabla naziv="DomainObject.Predmet.SudioniciListNazivOIB_1">
      <item>, OIB 85821130368</item>
      <item>, OIB 48148833924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2216</properties:Characters>
  <properties:Lines>100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2017-09-13T13:01:00Z</dcterms:created>
  <dc:creator>Timjana Baričević</dc:creator>
  <dc:description/>
  <cp:keywords/>
  <cp:lastModifiedBy>Timjana Baričević</cp:lastModifiedBy>
  <cp:lastPrinted>2017-09-13T13:08:00Z</cp:lastPrinted>
  <dcterms:modified xmlns:xsi="http://www.w3.org/2001/XMLSchema-instance" xsi:type="dcterms:W3CDTF">2017-09-13T13:09:00Z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