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6b1b" w14:paraId="36a6b1b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EC7DBF">
        <w:t>5</w:t>
      </w:r>
      <w:r w:rsidR="00891A37">
        <w:t>81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EC7DBF">
        <w:t>8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D03A7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A82588" w:rsidP="00A82588" w:rsidR="00A82588" w:rsidRPr="0074324A">
      <w:pPr>
        <w:jc w:val="both"/>
      </w:pPr>
    </w:p>
    <w:p w:rsidRDefault="00A82588" w:rsidP="00EC7DBF" w:rsidR="00EC7DBF">
      <w:pPr>
        <w:jc w:val="both"/>
      </w:pPr>
      <w:r w:rsidRPr="0074324A">
        <w:tab/>
      </w:r>
      <w:r w:rsidR="00891A37" w:rsidRPr="00891A37">
        <w:t>Trgovački sud u Osijeku, po sucu mr. sc. Tihomiru Kovačeviću, kao stečajnom sucu, povodom prijedloga FINANCIJSKE AGENCIJE ZAGREB, Regionalni centar Zagreb, Trg svibanjskih žrtava 1995., OIB 85821130368 za otvaranje stečajnog postupka nad dužnikom RO-PROJEKT d.o.o. za projektiranje, Zagreb, Merlinov put 10/A, MBS 080270639, OIB: 10670013791</w:t>
      </w:r>
      <w:r w:rsidR="00EC7DBF" w:rsidRPr="0041082E">
        <w:t xml:space="preserve">, dana </w:t>
      </w:r>
      <w:r w:rsidR="00EC7DBF">
        <w:t>18</w:t>
      </w:r>
      <w:r w:rsidR="00EC7DBF" w:rsidRPr="00CC1B85">
        <w:t xml:space="preserve">. </w:t>
      </w:r>
      <w:r w:rsidR="00EC7DBF">
        <w:t>svib</w:t>
      </w:r>
      <w:r w:rsidR="00EC7DBF" w:rsidRPr="00CC1B85">
        <w:t>nja 2018</w:t>
      </w:r>
      <w:r w:rsidR="00EC7DBF" w:rsidRPr="0041082E">
        <w:t>.</w:t>
      </w:r>
    </w:p>
    <w:p w:rsidRDefault="00E16E79" w:rsidP="00E16E79" w:rsidR="00E16E79">
      <w:pPr>
        <w:jc w:val="both"/>
      </w:pPr>
    </w:p>
    <w:p w:rsidRDefault="00306AC6" w:rsidP="00306AC6" w:rsidR="00306AC6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D03A78" w:rsidP="00B976DE" w:rsidR="00D03A7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891A37" w:rsidRPr="00891A37">
        <w:t>Mirjana Meštrić, Zagreb, Merlinov put 10/A</w:t>
      </w:r>
      <w:r w:rsidR="00A82588" w:rsidRPr="00A82588">
        <w:t xml:space="preserve">, OIB </w:t>
      </w:r>
      <w:r w:rsidR="00891A37">
        <w:t>23455201965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904160">
        <w:t>5</w:t>
      </w:r>
      <w:r w:rsidR="00891A37">
        <w:t>81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EB5EFD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904160">
        <w:t>5</w:t>
      </w:r>
      <w:r w:rsidR="00891A37">
        <w:t>81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891A37" w:rsidRPr="00891A37">
        <w:t>Mirjana Meštrić, Zagreb, Merlinov put 10/A, OIB 23455201965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EB5EFD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EB5EFD">
        <w:t>5</w:t>
      </w:r>
      <w:r w:rsidR="00891A37">
        <w:t>81</w:t>
      </w:r>
      <w:r w:rsidR="006559AB">
        <w:t>-1</w:t>
      </w:r>
      <w:r w:rsidR="004D67F2">
        <w:t>8</w:t>
      </w:r>
      <w:r>
        <w:t>.</w:t>
      </w:r>
    </w:p>
    <w:p w:rsidRDefault="00B976DE" w:rsidP="00B976DE" w:rsidR="00150AF4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EB5EFD">
        <w:t>5</w:t>
      </w:r>
      <w:r w:rsidR="00891A37">
        <w:t>81</w:t>
      </w:r>
      <w:r w:rsidR="006559AB">
        <w:t>-1</w:t>
      </w:r>
      <w:r w:rsidR="004D67F2">
        <w:t>8</w:t>
      </w:r>
      <w:r>
        <w:t xml:space="preserve">, te o tome obavijesti sud. </w:t>
      </w:r>
    </w:p>
    <w:p w:rsidRDefault="00B407BB" w:rsidP="00B976DE" w:rsidR="00B407BB">
      <w:pPr>
        <w:ind w:hanging="284" w:left="1276"/>
        <w:jc w:val="both"/>
      </w:pPr>
    </w:p>
    <w:p w:rsidRDefault="00B407BB" w:rsidP="00B976DE" w:rsidR="00B407BB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681BA5" w:rsidP="00B976DE" w:rsidR="00681BA5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393582" w:rsidRPr="00393582">
        <w:t>Mirjana Meštrić, Zagreb, Merlinov put 10/A, OIB 23455201965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393582" w:rsidRPr="00393582">
        <w:t>RO-PROJEKT d.o.o. za projektiranje, Zagreb, Merlinov put 10/A, MBS 080270639, OIB: 10670013791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983462" w:rsidP="005C1C83" w:rsidR="00983462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681BA5">
        <w:rPr>
          <w:bCs/>
        </w:rPr>
        <w:t>FINA</w:t>
      </w:r>
      <w:r>
        <w:rPr>
          <w:bCs/>
        </w:rPr>
        <w:t xml:space="preserve"> je dana </w:t>
      </w:r>
      <w:r w:rsidR="00393582">
        <w:rPr>
          <w:bCs/>
        </w:rPr>
        <w:t>16</w:t>
      </w:r>
      <w:r w:rsidR="008A1F1F" w:rsidRPr="008A1F1F">
        <w:rPr>
          <w:bCs/>
        </w:rPr>
        <w:t xml:space="preserve">.11.2017.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Trgovačkom sudu u Zagrebu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393582" w:rsidRPr="00393582">
        <w:t>RO-PROJEKT d.o.o. za projektiranje, Zagreb, Merlinov put 10/A, MBS 080270639, OIB: 10670013791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574863">
        <w:t>10</w:t>
      </w:r>
      <w:r w:rsidR="00B976DE">
        <w:t>. 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8A1F1F">
        <w:t>5</w:t>
      </w:r>
      <w:r w:rsidR="00393582">
        <w:t>81</w:t>
      </w:r>
      <w:r w:rsidR="00D15A99">
        <w:t>/1</w:t>
      </w:r>
      <w:r w:rsidR="000D6FE6">
        <w:t>8</w:t>
      </w:r>
      <w:r w:rsidR="00D15A99">
        <w:t>-</w:t>
      </w:r>
      <w:r w:rsidR="008A1F1F">
        <w:t>5</w:t>
      </w:r>
      <w:r w:rsidR="00D15A99">
        <w:t xml:space="preserve"> od </w:t>
      </w:r>
      <w:r w:rsidR="0000607A">
        <w:t>18</w:t>
      </w:r>
      <w:r w:rsidR="00D15A99">
        <w:t>.0</w:t>
      </w:r>
      <w:r w:rsidR="0000607A">
        <w:t>5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>Iznos dodatnog predujma od 4.500,00 kn za namirenje troškova stečajnog postupka sud je odredio temeljem iznosa minimalne nagrade privremenom stečajnom upravitelju i putnih troškova istog sukladno čl. 94. SZ, te čl. 4. Uredbe o kriterijima i načinu obračuna i plaćanja nagrade stečajnim upraviteljima</w:t>
      </w:r>
      <w:r w:rsidR="00E3600F">
        <w:t xml:space="preserve"> – NN 105/15, budući je privremeni stečajni upravitelj s područja Trgovačkog suda u Osijeku s adresom prebivališta u </w:t>
      </w:r>
      <w:r w:rsidR="004177B4">
        <w:t>Osijeku</w:t>
      </w:r>
      <w:r w:rsidR="00E3600F">
        <w:t xml:space="preserve">, a dužnik ima sjedište u </w:t>
      </w:r>
      <w:r w:rsidR="004177B4">
        <w:t>Zagrebu</w:t>
      </w:r>
      <w:r w:rsidR="00E3600F">
        <w:t xml:space="preserve">, a u što su uračunata i zaplijenjena novčana sredstva na ime predujma za namirenje troškova stečajnog postupka u iznosu od </w:t>
      </w:r>
      <w:r w:rsidR="004177B4">
        <w:t>465,62</w:t>
      </w:r>
      <w:r w:rsidR="00E3600F">
        <w:t xml:space="preserve"> kn, 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43771A"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</w:p>
    <w:p w:rsidRDefault="00C8024A" w:rsidP="00725472" w:rsidR="00C8024A">
      <w:pPr>
        <w:jc w:val="both"/>
      </w:pPr>
    </w:p>
    <w:p w:rsidRDefault="00C8024A" w:rsidP="00C8024A" w:rsidR="00C8024A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983462">
      <w:pPr>
        <w:jc w:val="center"/>
      </w:pPr>
      <w:r>
        <w:t>U Osijeku</w:t>
      </w:r>
      <w:r w:rsidR="004D2342">
        <w:t xml:space="preserve"> </w:t>
      </w:r>
      <w:r w:rsidR="004177B4" w:rsidRPr="004177B4">
        <w:t xml:space="preserve">18. svibnja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73B5F" w:rsidP="00B976DE" w:rsidR="00B73B5F"/>
    <w:p w:rsidRDefault="00B73B5F" w:rsidP="00B976DE" w:rsidR="00B73B5F"/>
    <w:p w:rsidRDefault="00B73B5F" w:rsidP="00B976DE" w:rsidR="00B73B5F"/>
    <w:p w:rsidRDefault="00B976DE" w:rsidP="00B976DE" w:rsidR="00B976DE">
      <w:r>
        <w:t>DNA</w:t>
      </w:r>
    </w:p>
    <w:p w:rsidRDefault="00B976DE" w:rsidP="004177B4" w:rsidR="00B73B5F">
      <w:pPr>
        <w:numPr>
          <w:ilvl w:val="0"/>
          <w:numId w:val="9"/>
        </w:numPr>
        <w:jc w:val="both"/>
      </w:pPr>
      <w:r>
        <w:t xml:space="preserve">Osoba ovlaštena za zastupanje </w:t>
      </w:r>
      <w:r w:rsidR="004177B4" w:rsidRPr="004177B4">
        <w:t>Mirjana Meštrić, Zagreb, Merlinov put 10/A</w:t>
      </w:r>
    </w:p>
    <w:p w:rsidRDefault="004177B4" w:rsidP="004177B4" w:rsidR="00C93055">
      <w:pPr>
        <w:numPr>
          <w:ilvl w:val="0"/>
          <w:numId w:val="9"/>
        </w:numPr>
        <w:jc w:val="both"/>
      </w:pPr>
      <w:r w:rsidRPr="004177B4">
        <w:t xml:space="preserve"> </w:t>
      </w:r>
      <w:r w:rsidR="00B976DE"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36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EC7DBF" w:rsidRPr="00EC7DBF">
      <w:t>5</w:t>
    </w:r>
    <w:r w:rsidR="00891A37">
      <w:t>81</w:t>
    </w:r>
    <w:r w:rsidR="00EC7DBF" w:rsidRPr="00EC7DBF">
      <w:t>/18-8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3628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6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6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6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6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6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6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6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6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St-581/2018</izvorni_sadrzaj>
    <derivirana_varijabla naziv="DomainObject.Predmet.OznakaBroj_1">St-581/2018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RO-PROJEKT d.o.o.</izvorni_sadrzaj>
    <derivirana_varijabla naziv="DomainObject.Predmet.ProtustrankaFormated_1">  RO-PROJEKT d.o.o.</derivirana_varijabla>
  </DomainObject.Predmet.ProtustrankaFormated>
  <DomainObject.Predmet.ProtustrankaFormatedOIB>
    <izvorni_sadrzaj>  RO-PROJEKT d.o.o., OIB 10670013791</izvorni_sadrzaj>
    <derivirana_varijabla naziv="DomainObject.Predmet.ProtustrankaFormatedOIB_1">  RO-PROJEKT d.o.o., OIB 10670013791</derivirana_varijabla>
  </DomainObject.Predmet.ProtustrankaFormatedOIB>
  <DomainObject.Predmet.ProtustrankaFormatedWithAdress>
    <izvorni_sadrzaj> RO-PROJEKT d.o.o., Merlinov put 10/A, 10000 Zagreb</izvorni_sadrzaj>
    <derivirana_varijabla naziv="DomainObject.Predmet.ProtustrankaFormatedWithAdress_1"> RO-PROJEKT d.o.o., Merlinov put 10/A, 10000 Zagreb</derivirana_varijabla>
  </DomainObject.Predmet.ProtustrankaFormatedWithAdress>
  <DomainObject.Predmet.ProtustrankaFormatedWithAdressOIB>
    <izvorni_sadrzaj> RO-PROJEKT d.o.o., OIB 10670013791, Merlinov put 10/A, 10000 Zagreb</izvorni_sadrzaj>
    <derivirana_varijabla naziv="DomainObject.Predmet.ProtustrankaFormatedWithAdressOIB_1"> RO-PROJEKT d.o.o., OIB 10670013791, Merlinov put 10/A, 10000 Zagreb</derivirana_varijabla>
  </DomainObject.Predmet.ProtustrankaFormatedWithAdressOIB>
  <DomainObject.Predmet.ProtustrankaWithAdress>
    <izvorni_sadrzaj>RO-PROJEKT d.o.o. Merlinov put 10/A, 10000 Zagreb</izvorni_sadrzaj>
    <derivirana_varijabla naziv="DomainObject.Predmet.ProtustrankaWithAdress_1">RO-PROJEKT d.o.o. Merlinov put 10/A, 10000 Zagreb</derivirana_varijabla>
  </DomainObject.Predmet.ProtustrankaWithAdress>
  <DomainObject.Predmet.ProtustrankaWithAdressOIB>
    <izvorni_sadrzaj>RO-PROJEKT d.o.o., OIB 10670013791, Merlinov put 10/A, 10000 Zagreb</izvorni_sadrzaj>
    <derivirana_varijabla naziv="DomainObject.Predmet.ProtustrankaWithAdressOIB_1">RO-PROJEKT d.o.o., OIB 10670013791, Merlinov put 10/A, 10000 Zagreb</derivirana_varijabla>
  </DomainObject.Predmet.ProtustrankaWithAdressOIB>
  <DomainObject.Predmet.ProtustrankaNazivFormated>
    <izvorni_sadrzaj>RO-PROJEKT d.o.o.</izvorni_sadrzaj>
    <derivirana_varijabla naziv="DomainObject.Predmet.ProtustrankaNazivFormated_1">RO-PROJEKT d.o.o.</derivirana_varijabla>
  </DomainObject.Predmet.ProtustrankaNazivFormated>
  <DomainObject.Predmet.ProtustrankaNazivFormatedOIB>
    <izvorni_sadrzaj>RO-PROJEKT d.o.o., OIB 10670013791</izvorni_sadrzaj>
    <derivirana_varijabla naziv="DomainObject.Predmet.ProtustrankaNazivFormatedOIB_1">RO-PROJEKT d.o.o., OIB 10670013791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RO-PROJEKT d.o.o.</item>
    </izvorni_sadrzaj>
    <derivirana_varijabla naziv="DomainObject.Predmet.ProtuStrankaListFormated_1">
      <item>RO-PROJEKT d.o.o.</item>
    </derivirana_varijabla>
  </DomainObject.Predmet.ProtuStrankaListFormated>
  <DomainObject.Predmet.ProtuStrankaListFormatedOIB>
    <izvorni_sadrzaj>
      <item>RO-PROJEKT d.o.o., OIB 10670013791</item>
    </izvorni_sadrzaj>
    <derivirana_varijabla naziv="DomainObject.Predmet.ProtuStrankaListFormatedOIB_1">
      <item>RO-PROJEKT d.o.o., OIB 10670013791</item>
    </derivirana_varijabla>
  </DomainObject.Predmet.ProtuStrankaListFormatedOIB>
  <DomainObject.Predmet.ProtuStrankaListFormatedWithAdress>
    <izvorni_sadrzaj>
      <item>RO-PROJEKT d.o.o., Merlinov put 10/A, 10000 Zagreb</item>
    </izvorni_sadrzaj>
    <derivirana_varijabla naziv="DomainObject.Predmet.ProtuStrankaListFormatedWithAdress_1">
      <item>RO-PROJEKT d.o.o., Merlinov put 10/A, 10000 Zagreb</item>
    </derivirana_varijabla>
  </DomainObject.Predmet.ProtuStrankaListFormatedWithAdress>
  <DomainObject.Predmet.ProtuStrankaListFormatedWithAdressOIB>
    <izvorni_sadrzaj>
      <item>RO-PROJEKT d.o.o., OIB 10670013791, Merlinov put 10/A, 10000 Zagreb</item>
    </izvorni_sadrzaj>
    <derivirana_varijabla naziv="DomainObject.Predmet.ProtuStrankaListFormatedWithAdressOIB_1">
      <item>RO-PROJEKT d.o.o., OIB 10670013791, Merlinov put 10/A, 10000 Zagreb</item>
    </derivirana_varijabla>
  </DomainObject.Predmet.ProtuStrankaListFormatedWithAdressOIB>
  <DomainObject.Predmet.ProtuStrankaListNazivFormated>
    <izvorni_sadrzaj>
      <item>RO-PROJEKT d.o.o.</item>
    </izvorni_sadrzaj>
    <derivirana_varijabla naziv="DomainObject.Predmet.ProtuStrankaListNazivFormated_1">
      <item>RO-PROJEKT d.o.o.</item>
    </derivirana_varijabla>
  </DomainObject.Predmet.ProtuStrankaListNazivFormated>
  <DomainObject.Predmet.ProtuStrankaListNazivFormatedOIB>
    <izvorni_sadrzaj>
      <item>RO-PROJEKT d.o.o., OIB 10670013791</item>
    </izvorni_sadrzaj>
    <derivirana_varijabla naziv="DomainObject.Predmet.ProtuStrankaListNazivFormatedOIB_1">
      <item>RO-PROJEKT d.o.o., OIB 10670013791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RO-PROJEKT d.o.o.</izvorni_sadrzaj>
    <derivirana_varijabla naziv="DomainObject.Predmet.ProtustrankaIDrugi_1">RO-PROJEKT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RO-PROJEKT d.o.o., OIB 10670013791, Merlinov put 10/A, 10000 Zagreb</izvorni_sadrzaj>
    <derivirana_varijabla naziv="DomainObject.Predmet.ProtustrankaIDrugiAdressOIB_1">RO-PROJEKT d.o.o., OIB 10670013791, Merlinov put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RO-PROJEKT d.o.o.</item>
      <item>FINA Regionalni centar Zagreb</item>
    </izvorni_sadrzaj>
    <derivirana_varijabla naziv="DomainObject.Predmet.SudioniciListNaziv_1">
      <item>RO-PROJEKT d.o.o.</item>
      <item>FINA Regionalni centar Zagreb</item>
    </derivirana_varijabla>
  </DomainObject.Predmet.SudioniciListNaziv>
  <DomainObject.Predmet.SudioniciListAdressOIB>
    <izvorni_sadrzaj>
      <item>RO-PROJEKT d.o.o., OIB 10670013791, Merlinov put 10/A,10000 Zagreb</item>
      <item>FINA Regionalni centar Zagreb, OIB 85821130368, Trg svibanjskih žrtava 1995. br. 1,10000 Zagreb</item>
    </izvorni_sadrzaj>
    <derivirana_varijabla naziv="DomainObject.Predmet.SudioniciListAdressOIB_1">
      <item>RO-PROJEKT d.o.o., OIB 10670013791, Merlinov put 10/A,10000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10670013791</item>
      <item>, OIB 85821130368</item>
    </izvorni_sadrzaj>
    <derivirana_varijabla naziv="DomainObject.Predmet.SudioniciListNazivOIB_1">
      <item>, OIB 10670013791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3FC0C6-1941-4FF1-9A2C-36E44237CB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767</properties:Words>
  <properties:Characters>4044</properties:Characters>
  <properties:Lines>104</properties:Lines>
  <properties:Paragraphs>32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2018-01-26T11:10:00Z</cp:lastPrinted>
  <dcterms:modified xmlns:xsi="http://www.w3.org/2001/XMLSchema-instance" xsi:type="dcterms:W3CDTF">2018-05-18T11:28:00Z</dcterms:modified>
  <cp:revision>18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