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114a" w14:paraId="07b114a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</w:t>
      </w:r>
      <w:r w:rsidR="00430182">
        <w:t>59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430182">
        <w:t>LUNATOURS d.o.o.</w:t>
      </w:r>
      <w:r w:rsidR="00133771">
        <w:t>,</w:t>
      </w:r>
      <w:r w:rsidR="009941D3">
        <w:t xml:space="preserve"> OIB: </w:t>
      </w:r>
      <w:r w:rsidR="00430182">
        <w:t>97595275737</w:t>
      </w:r>
      <w:r w:rsidR="009941D3">
        <w:t xml:space="preserve"> sa sjedištem u </w:t>
      </w:r>
      <w:r w:rsidR="00430182">
        <w:t>Marina Držića 18,</w:t>
      </w:r>
      <w:r w:rsidR="00133771">
        <w:t xml:space="preserve"> </w:t>
      </w:r>
      <w:r w:rsidR="008D265B">
        <w:t xml:space="preserve"> 35000 Slavonski Brod,</w:t>
      </w:r>
      <w:r w:rsidR="00197BEF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430182">
        <w:t>LUNATOURS d.o.o., OIB: 97595275737 sa sjedištem u Marina Držića 18,  35000 Slavonski Brod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430182">
        <w:rPr>
          <w:b/>
        </w:rPr>
        <w:t>49.729,79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430182">
        <w:t>LUNATOURS d.o.o., OIB: 97595275737 sa sjedištem u Marina Držića 18,  35000 Slavonski Brod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</w:t>
      </w:r>
      <w:r w:rsidR="00430182">
        <w:rPr>
          <w:b/>
        </w:rPr>
        <w:t>59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33108"/>
    <w:rsid w:val="000447A2"/>
    <w:rsid w:val="00066826"/>
    <w:rsid w:val="000B5BDB"/>
    <w:rsid w:val="001018F1"/>
    <w:rsid w:val="001117EC"/>
    <w:rsid w:val="0012416E"/>
    <w:rsid w:val="00133771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0182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D265B"/>
    <w:rsid w:val="008E0325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13C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0AF7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CC4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C4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C4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CC4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C4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C4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49729.79</izvorni_sadrzaj>
    <derivirana_varijabla naziv="DomainObject.Predmet.InicijalnaVrijednost_1">49729.79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LUNATOURS d. o. o. za turističku djelatnost, trgovinu i usluge</izvorni_sadrzaj>
    <derivirana_varijabla naziv="DomainObject.Predmet.ProtustrankaFormated_1">  LUNATOURS d. o. o. za turističku djelatnost, trgovinu i usluge</derivirana_varijabla>
  </DomainObject.Predmet.ProtustrankaFormated>
  <DomainObject.Predmet.ProtustrankaFormatedOIB>
    <izvorni_sadrzaj>  LUNATOURS d. o. o. za turističku djelatnost, trgovinu i usluge, OIB 97595275737</izvorni_sadrzaj>
    <derivirana_varijabla naziv="DomainObject.Predmet.ProtustrankaFormatedOIB_1">  LUNATOURS d. o. o. za turističku djelatnost, trgovinu i usluge, OIB 97595275737</derivirana_varijabla>
  </DomainObject.Predmet.ProtustrankaFormatedOIB>
  <DomainObject.Predmet.ProtustrankaFormatedWithAdress>
    <izvorni_sadrzaj> LUNATOURS d. o. o. za turističku djelatnost, trgovinu i usluge, Marina Držića 18, 35000 Slavonski Brod</izvorni_sadrzaj>
    <derivirana_varijabla naziv="DomainObject.Predmet.ProtustrankaFormatedWithAdress_1"> LUNATOURS d. o. o. za turističku djelatnost, trgovinu i usluge, Marina Držića 18, 35000 Slavonski Brod</derivirana_varijabla>
  </DomainObject.Predmet.ProtustrankaFormatedWithAdress>
  <DomainObject.Predmet.ProtustrankaFormatedWithAdressOIB>
    <izvorni_sadrzaj> LUNATOURS d. o. o. za turističku djelatnost, trgovinu i usluge, OIB 97595275737, Marina Držića 18, 35000 Slavonski Brod</izvorni_sadrzaj>
    <derivirana_varijabla naziv="DomainObject.Predmet.ProtustrankaFormatedWithAdressOIB_1"> LUNATOURS d. o. o. za turističku djelatnost, trgovinu i usluge, OIB 97595275737, Marina Držića 18, 35000 Slavonski Brod</derivirana_varijabla>
  </DomainObject.Predmet.ProtustrankaFormatedWithAdressOIB>
  <DomainObject.Predmet.ProtustrankaWithAdress>
    <izvorni_sadrzaj>LUNATOURS d. o. o. za turističku djelatnost, trgovinu i usluge Marina Držića 18, 35000 Slavonski Brod</izvorni_sadrzaj>
    <derivirana_varijabla naziv="DomainObject.Predmet.ProtustrankaWithAdress_1">LUNATOURS d. o. o. za turističku djelatnost, trgovinu i usluge Marina Držića 18, 35000 Slavonski Brod</derivirana_varijabla>
  </DomainObject.Predmet.ProtustrankaWithAdress>
  <DomainObject.Predmet.ProtustrankaWithAdressOIB>
    <izvorni_sadrzaj>LUNATOURS d. o. o. za turističku djelatnost, trgovinu i usluge, OIB 97595275737, Marina Držića 18, 35000 Slavonski Brod</izvorni_sadrzaj>
    <derivirana_varijabla naziv="DomainObject.Predmet.ProtustrankaWithAdressOIB_1">LUNATOURS d. o. o. za turističku djelatnost, trgovinu i usluge, OIB 97595275737, Marina Držića 18, 35000 Slavonski Brod</derivirana_varijabla>
  </DomainObject.Predmet.ProtustrankaWithAdressOIB>
  <DomainObject.Predmet.ProtustrankaNazivFormated>
    <izvorni_sadrzaj>LUNATOURS d. o. o. za turističku djelatnost, trgovinu i usluge</izvorni_sadrzaj>
    <derivirana_varijabla naziv="DomainObject.Predmet.ProtustrankaNazivFormated_1">LUNATOURS d. o. o. za turističku djelatnost, trgovinu i usluge</derivirana_varijabla>
  </DomainObject.Predmet.ProtustrankaNazivFormated>
  <DomainObject.Predmet.ProtustrankaNazivFormatedOIB>
    <izvorni_sadrzaj>LUNATOURS d. o. o. za turističku djelatnost, trgovinu i usluge, OIB 97595275737</izvorni_sadrzaj>
    <derivirana_varijabla naziv="DomainObject.Predmet.ProtustrankaNazivFormatedOIB_1">LUNATOURS d. o. o. za turističku djelatnost, trgovinu i usluge, OIB 97595275737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LUNATOURS d. o. o. za turističku djelatnost, trgovinu i usluge</item>
    </izvorni_sadrzaj>
    <derivirana_varijabla naziv="DomainObject.Predmet.ProtuStrankaListFormated_1">
      <item>LUNATOURS d. o. o. za turističku djelatnost, trgovinu i usluge</item>
    </derivirana_varijabla>
  </DomainObject.Predmet.ProtuStrankaListFormated>
  <DomainObject.Predmet.ProtuStrankaListFormatedOIB>
    <izvorni_sadrzaj>
      <item>LUNATOURS d. o. o. za turističku djelatnost, trgovinu i usluge, OIB 97595275737</item>
    </izvorni_sadrzaj>
    <derivirana_varijabla naziv="DomainObject.Predmet.ProtuStrankaListFormatedOIB_1">
      <item>LUNATOURS d. o. o. za turističku djelatnost, trgovinu i usluge, OIB 97595275737</item>
    </derivirana_varijabla>
  </DomainObject.Predmet.ProtuStrankaListFormatedOIB>
  <DomainObject.Predmet.ProtuStrankaListFormatedWithAdress>
    <izvorni_sadrzaj>
      <item>LUNATOURS d. o. o. za turističku djelatnost, trgovinu i usluge, Marina Držića 18, 35000 Slavonski Brod</item>
    </izvorni_sadrzaj>
    <derivirana_varijabla naziv="DomainObject.Predmet.ProtuStrankaListFormatedWithAdress_1">
      <item>LUNATOURS d. o. o. za turističku djelatnost, trgovinu i usluge, Marina Držića 18, 35000 Slavonski Brod</item>
    </derivirana_varijabla>
  </DomainObject.Predmet.ProtuStrankaListFormatedWithAdress>
  <DomainObject.Predmet.ProtuStrankaListFormatedWithAdressOIB>
    <izvorni_sadrzaj>
      <item>LUNATOURS d. o. o. za turističku djelatnost, trgovinu i usluge, OIB 97595275737, Marina Držića 18, 35000 Slavonski Brod</item>
    </izvorni_sadrzaj>
    <derivirana_varijabla naziv="DomainObject.Predmet.ProtuStrankaListFormatedWithAdressOIB_1">
      <item>LUNATOURS d. o. o. za turističku djelatnost, trgovinu i usluge, OIB 97595275737, Marina Držića 18, 35000 Slavonski Brod</item>
    </derivirana_varijabla>
  </DomainObject.Predmet.ProtuStrankaListFormatedWithAdressOIB>
  <DomainObject.Predmet.ProtuStrankaListNazivFormated>
    <izvorni_sadrzaj>
      <item>LUNATOURS d. o. o. za turističku djelatnost, trgovinu i usluge</item>
    </izvorni_sadrzaj>
    <derivirana_varijabla naziv="DomainObject.Predmet.ProtuStrankaListNazivFormated_1">
      <item>LUNATOURS d. o. o. za turističku djelatnost, trgovinu i usluge</item>
    </derivirana_varijabla>
  </DomainObject.Predmet.ProtuStrankaListNazivFormated>
  <DomainObject.Predmet.ProtuStrankaListNazivFormatedOIB>
    <izvorni_sadrzaj>
      <item>LUNATOURS d. o. o. za turističku djelatnost, trgovinu i usluge, OIB 97595275737</item>
    </izvorni_sadrzaj>
    <derivirana_varijabla naziv="DomainObject.Predmet.ProtuStrankaListNazivFormatedOIB_1">
      <item>LUNATOURS d. o. o. za turističku djelatnost, trgovinu i usluge, OIB 97595275737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LUNATOURS d. o. o. za turističku djelatnost, trgovinu i usluge</izvorni_sadrzaj>
    <derivirana_varijabla naziv="DomainObject.Predmet.ProtustrankaIDrugi_1">LUNATOURS d. o. o. za turističku djelatnost,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LUNATOURS d. o. o. za turističku djelatnost, trgovinu i usluge, OIB 97595275737, Marina Držića 18, 35000 Slavonski Brod</izvorni_sadrzaj>
    <derivirana_varijabla naziv="DomainObject.Predmet.ProtustrankaIDrugiAdressOIB_1">LUNATOURS d. o. o. za turističku djelatnost, trgovinu i usluge, OIB 97595275737, Marina Držića 18,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LUNATOURS d. o. o. za turističku djelatnost, trgovinu i usluge</item>
    </izvorni_sadrzaj>
    <derivirana_varijabla naziv="DomainObject.Predmet.SudioniciListNaziv_1">
      <item>Financijska agencija</item>
      <item>LUNATOURS d. o. o. za turističku djelatnost, trgovinu i usluge</item>
    </derivirana_varijabla>
  </DomainObject.Predmet.SudioniciListNaziv>
  <DomainObject.Predmet.SudioniciListAdressOIB>
    <izvorni_sadrzaj>
      <item>Financijska agencija, OIB 85821130368, Ulica grada Vukovara 70,10000 Zagreb</item>
      <item>LUNATOURS d. o. o. za turističku djelatnost, trgovinu i usluge, OIB 97595275737, Marina Držića 18,35000 Slavonski Brod</item>
    </izvorni_sadrzaj>
    <derivirana_varijabla naziv="DomainObject.Predmet.SudioniciListAdressOIB_1">
      <item>Financijska agencija, OIB 85821130368, Ulica grada Vukovara 70,10000 Zagreb</item>
      <item>LUNATOURS d. o. o. za turističku djelatnost, trgovinu i usluge, OIB 97595275737, Marina Držića 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97595275737</item>
    </izvorni_sadrzaj>
    <derivirana_varijabla naziv="DomainObject.Predmet.SudioniciListNazivOIB_1">
      <item>, OIB 85821130368</item>
      <item>, OIB 97595275737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7A348-C176-4867-8853-E910BBEBF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1976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2016-08-22T07:13:00Z</dcterms:created>
  <dc:creator>Korisnik</dc:creator>
  <cp:lastModifiedBy>Davorin Pavičić</cp:lastModifiedBy>
  <cp:lastPrinted>2016-08-22T07:12:00Z</cp:lastPrinted>
  <dcterms:modified xmlns:xsi="http://www.w3.org/2001/XMLSchema-instance" xsi:type="dcterms:W3CDTF">2016-08-22T11:08:00Z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