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d0ec" w14:paraId="824d0ec" w:rsidRDefault="00CE59FB" w:rsidP="005D7BF8" w:rsidR="00CE59F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59FB" w:rsidP="005D7BF8" w:rsidR="00CE59FB" w:rsidRPr="00CE59FB">
      <w:pPr>
        <w:pStyle w:val="Bezproreda"/>
        <w:jc w:val="both"/>
        <w:rPr>
          <w:rFonts w:hAnsi="Times New Roman" w:ascii="Times New Roman"/>
          <w:b w:val="false"/>
        </w:rPr>
      </w:pPr>
      <w:r w:rsidRPr="00CE59FB">
        <w:rPr>
          <w:rFonts w:eastAsia="MS Mincho" w:hAnsi="Times New Roman" w:ascii="Times New Roman"/>
          <w:b w:val="false"/>
        </w:rPr>
        <w:t xml:space="preserve">   REPUBLIKA HRVATSKA</w:t>
      </w:r>
    </w:p>
    <w:p w:rsidRDefault="00CE59FB" w:rsidP="005D7BF8" w:rsidR="00CE59FB" w:rsidRPr="00CE59FB">
      <w:pPr>
        <w:pStyle w:val="Bezproreda"/>
        <w:jc w:val="both"/>
        <w:rPr>
          <w:rFonts w:hAnsi="Times New Roman" w:ascii="Times New Roman"/>
          <w:b w:val="false"/>
        </w:rPr>
      </w:pPr>
      <w:r w:rsidRPr="00CE59FB">
        <w:rPr>
          <w:rFonts w:eastAsia="MS Mincho" w:hAnsi="Times New Roman" w:ascii="Times New Roman"/>
          <w:b w:val="false"/>
        </w:rPr>
        <w:t>TRGOVAČKI SUD U RIJECI</w:t>
      </w:r>
    </w:p>
    <w:p w:rsidRDefault="00CE59FB" w:rsidP="005D7BF8" w:rsidR="00CE59FB" w:rsidRPr="00CE59FB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CE59F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C0124F" w:rsidP="00C0124F" w:rsidR="00C0124F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E86D90" w:rsidP="00AA71D8" w:rsidR="00041E4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95295A" w:rsidRPr="00E86D90">
        <w:rPr>
          <w:rFonts w:hAnsi="Times New Roman" w:ascii="Times New Roman"/>
        </w:rPr>
        <w:t xml:space="preserve">Trgovački sud u Rijeci, po sucu </w:t>
      </w:r>
      <w:r w:rsidR="00D36C5B">
        <w:rPr>
          <w:rFonts w:hAnsi="Times New Roman" w:ascii="Times New Roman"/>
        </w:rPr>
        <w:t xml:space="preserve">pojedincu </w:t>
      </w:r>
      <w:r w:rsidR="0095295A" w:rsidRPr="00E86D90">
        <w:rPr>
          <w:rFonts w:hAnsi="Times New Roman" w:ascii="Times New Roman"/>
        </w:rPr>
        <w:t>Danieli Korlević</w:t>
      </w:r>
      <w:r w:rsidR="0095295A">
        <w:rPr>
          <w:rFonts w:hAnsi="Times New Roman" w:ascii="Times New Roman"/>
        </w:rPr>
        <w:t xml:space="preserve">, u </w:t>
      </w:r>
      <w:r w:rsidR="00B13C27">
        <w:rPr>
          <w:rFonts w:hAnsi="Times New Roman" w:ascii="Times New Roman"/>
        </w:rPr>
        <w:t xml:space="preserve">stečajnom </w:t>
      </w:r>
      <w:r w:rsidR="0095295A">
        <w:rPr>
          <w:rFonts w:hAnsi="Times New Roman" w:ascii="Times New Roman"/>
        </w:rPr>
        <w:t>postupku</w:t>
      </w:r>
      <w:r w:rsidR="00B13C27">
        <w:rPr>
          <w:rFonts w:hAnsi="Times New Roman" w:ascii="Times New Roman"/>
        </w:rPr>
        <w:t xml:space="preserve"> </w:t>
      </w:r>
      <w:r w:rsidR="005F05B6" w:rsidRPr="005F05B6">
        <w:rPr>
          <w:rFonts w:hAnsi="Times New Roman" w:ascii="Times New Roman"/>
        </w:rPr>
        <w:t xml:space="preserve">nad imovinom pravne osobe koja je prestala postojati </w:t>
      </w:r>
      <w:r w:rsidR="005F05B6" w:rsidRPr="005F05B6">
        <w:rPr>
          <w:rFonts w:hAnsi="Times New Roman" w:ascii="Times New Roman"/>
          <w:b/>
        </w:rPr>
        <w:t>DOBAR DOM - ADRI d.o.o. za poslovanje nekretninama, Rijeka, Ribarska 4</w:t>
      </w:r>
      <w:r w:rsidR="005F05B6" w:rsidRPr="005F05B6">
        <w:rPr>
          <w:rFonts w:hAnsi="Times New Roman" w:ascii="Times New Roman"/>
        </w:rPr>
        <w:t>,</w:t>
      </w:r>
      <w:r w:rsidR="0095295A">
        <w:rPr>
          <w:rFonts w:hAnsi="Times New Roman" w:ascii="Times New Roman"/>
          <w:b/>
        </w:rPr>
        <w:t xml:space="preserve"> </w:t>
      </w:r>
      <w:r w:rsidR="00041E4C">
        <w:rPr>
          <w:rFonts w:hAnsi="Times New Roman" w:ascii="Times New Roman"/>
        </w:rPr>
        <w:t xml:space="preserve">odlučujući o zahtjevu stečajnog vjerovnika </w:t>
      </w:r>
      <w:r w:rsidR="00B13C27" w:rsidRPr="00B13C27">
        <w:rPr>
          <w:rFonts w:hAnsi="Times New Roman" w:ascii="Times New Roman"/>
          <w:b/>
        </w:rPr>
        <w:t>APS DELTA S.A</w:t>
      </w:r>
      <w:r w:rsidR="002650A5">
        <w:rPr>
          <w:rFonts w:hAnsi="Times New Roman" w:ascii="Times New Roman"/>
          <w:b/>
        </w:rPr>
        <w:t>.</w:t>
      </w:r>
      <w:r w:rsidR="00B13C27" w:rsidRPr="00B13C27">
        <w:rPr>
          <w:rFonts w:hAnsi="Times New Roman" w:ascii="Times New Roman"/>
          <w:b/>
        </w:rPr>
        <w:t xml:space="preserve"> sa sjedištem u Luksemburgu, (Veliko</w:t>
      </w:r>
      <w:r w:rsidR="002650A5">
        <w:rPr>
          <w:rFonts w:hAnsi="Times New Roman" w:ascii="Times New Roman"/>
          <w:b/>
        </w:rPr>
        <w:t xml:space="preserve"> Vojvodstvo</w:t>
      </w:r>
      <w:r w:rsidR="00B13C27" w:rsidRPr="00B13C27">
        <w:rPr>
          <w:rFonts w:hAnsi="Times New Roman" w:ascii="Times New Roman"/>
          <w:b/>
        </w:rPr>
        <w:t xml:space="preserve"> Luksemburg</w:t>
      </w:r>
      <w:r w:rsidR="002650A5">
        <w:rPr>
          <w:rFonts w:hAnsi="Times New Roman" w:ascii="Times New Roman"/>
          <w:b/>
        </w:rPr>
        <w:t>), 1 rue Jean Piret, L-2350-Luksemburg</w:t>
      </w:r>
      <w:r w:rsidR="00B13C27" w:rsidRPr="00B13C27">
        <w:rPr>
          <w:rFonts w:hAnsi="Times New Roman" w:ascii="Times New Roman"/>
          <w:b/>
        </w:rPr>
        <w:t xml:space="preserve">, </w:t>
      </w:r>
      <w:r w:rsidR="00B13C27">
        <w:rPr>
          <w:rFonts w:hAnsi="Times New Roman" w:ascii="Times New Roman"/>
        </w:rPr>
        <w:t>kojeg</w:t>
      </w:r>
      <w:r w:rsidR="001B6207">
        <w:rPr>
          <w:rFonts w:hAnsi="Times New Roman" w:ascii="Times New Roman"/>
        </w:rPr>
        <w:t xml:space="preserve"> zastupa</w:t>
      </w:r>
      <w:r w:rsidR="005F05B6">
        <w:rPr>
          <w:rFonts w:hAnsi="Times New Roman" w:ascii="Times New Roman"/>
        </w:rPr>
        <w:t xml:space="preserve"> </w:t>
      </w:r>
      <w:r w:rsidR="00B13C27">
        <w:rPr>
          <w:rFonts w:hAnsi="Times New Roman" w:ascii="Times New Roman"/>
        </w:rPr>
        <w:t>punomoćni</w:t>
      </w:r>
      <w:r w:rsidR="00D36C5B">
        <w:rPr>
          <w:rFonts w:hAnsi="Times New Roman" w:ascii="Times New Roman"/>
        </w:rPr>
        <w:t xml:space="preserve">k </w:t>
      </w:r>
      <w:r w:rsidR="005F05B6">
        <w:rPr>
          <w:rFonts w:hAnsi="Times New Roman" w:ascii="Times New Roman"/>
        </w:rPr>
        <w:t>Mislav Bistrović</w:t>
      </w:r>
      <w:r w:rsidR="00D36C5B">
        <w:rPr>
          <w:rFonts w:hAnsi="Times New Roman" w:ascii="Times New Roman"/>
        </w:rPr>
        <w:t xml:space="preserve"> odvjetnik u Zagrebu, </w:t>
      </w:r>
      <w:r w:rsidR="005F05B6">
        <w:rPr>
          <w:rFonts w:hAnsi="Times New Roman" w:ascii="Times New Roman"/>
        </w:rPr>
        <w:t>Trg Petra Svačića 6/III</w:t>
      </w:r>
      <w:r w:rsidR="00B13C27">
        <w:rPr>
          <w:rFonts w:hAnsi="Times New Roman" w:ascii="Times New Roman"/>
        </w:rPr>
        <w:t>,</w:t>
      </w:r>
      <w:r w:rsidR="001B6207">
        <w:rPr>
          <w:rFonts w:hAnsi="Times New Roman" w:ascii="Times New Roman"/>
        </w:rPr>
        <w:t xml:space="preserve"> </w:t>
      </w:r>
      <w:r w:rsidR="00041E4C" w:rsidRPr="00041E4C">
        <w:rPr>
          <w:rFonts w:hAnsi="Times New Roman" w:ascii="Times New Roman"/>
        </w:rPr>
        <w:t>dana</w:t>
      </w:r>
      <w:r w:rsidR="00041E4C">
        <w:rPr>
          <w:rFonts w:hAnsi="Times New Roman" w:ascii="Times New Roman"/>
          <w:b/>
        </w:rPr>
        <w:t xml:space="preserve"> </w:t>
      </w:r>
      <w:r w:rsidR="009B18BF">
        <w:rPr>
          <w:rFonts w:hAnsi="Times New Roman" w:ascii="Times New Roman"/>
        </w:rPr>
        <w:t>25. rujna</w:t>
      </w:r>
      <w:r w:rsidR="00041E4C">
        <w:rPr>
          <w:rFonts w:hAnsi="Times New Roman" w:ascii="Times New Roman"/>
          <w:b/>
        </w:rPr>
        <w:t xml:space="preserve"> </w:t>
      </w:r>
      <w:r w:rsidR="00AA71D8">
        <w:rPr>
          <w:rFonts w:hAnsi="Times New Roman" w:ascii="Times New Roman"/>
        </w:rPr>
        <w:t>201</w:t>
      </w:r>
      <w:r w:rsidR="00B13C27">
        <w:rPr>
          <w:rFonts w:hAnsi="Times New Roman" w:ascii="Times New Roman"/>
        </w:rPr>
        <w:t>7</w:t>
      </w:r>
      <w:r w:rsidR="00AA71D8">
        <w:rPr>
          <w:rFonts w:hAnsi="Times New Roman" w:ascii="Times New Roman"/>
        </w:rPr>
        <w:t>. godine</w:t>
      </w:r>
    </w:p>
    <w:p w:rsidRDefault="006F11CF" w:rsidP="00AA71D8" w:rsidR="006F11CF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0512A7">
      <w:pPr>
        <w:jc w:val="center"/>
        <w:rPr>
          <w:rFonts w:hAnsi="Times New Roman" w:ascii="Times New Roman"/>
          <w:b/>
        </w:rPr>
      </w:pPr>
      <w:r w:rsidRPr="000512A7">
        <w:rPr>
          <w:rFonts w:hAnsi="Times New Roman" w:ascii="Times New Roman"/>
          <w:b/>
        </w:rPr>
        <w:t>r</w:t>
      </w:r>
      <w:r w:rsidR="00C0124F" w:rsidRPr="000512A7">
        <w:rPr>
          <w:rFonts w:hAnsi="Times New Roman" w:ascii="Times New Roman"/>
          <w:b/>
        </w:rPr>
        <w:t xml:space="preserve"> i j e š i o</w:t>
      </w:r>
      <w:r w:rsidR="007A070F" w:rsidRPr="000512A7">
        <w:rPr>
          <w:rFonts w:hAnsi="Times New Roman" w:ascii="Times New Roman"/>
          <w:b/>
        </w:rPr>
        <w:t xml:space="preserve"> </w:t>
      </w:r>
      <w:r w:rsidR="00C0124F" w:rsidRPr="000512A7">
        <w:rPr>
          <w:rFonts w:hAnsi="Times New Roman" w:ascii="Times New Roman"/>
          <w:b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95295A" w:rsidP="00B13C27" w:rsidR="00EA26D2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="00B13C27">
        <w:rPr>
          <w:rFonts w:hAnsi="Times New Roman" w:ascii="Times New Roman"/>
        </w:rPr>
        <w:t xml:space="preserve">Utvrđuje se da je izvršen prijenos tražbine </w:t>
      </w:r>
      <w:r>
        <w:rPr>
          <w:rFonts w:hAnsi="Times New Roman" w:ascii="Times New Roman"/>
        </w:rPr>
        <w:t>stečajn</w:t>
      </w:r>
      <w:r w:rsidR="0030702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vjerovnika </w:t>
      </w:r>
      <w:r w:rsidR="00B13C27">
        <w:rPr>
          <w:rFonts w:hAnsi="Times New Roman" w:ascii="Times New Roman"/>
        </w:rPr>
        <w:t xml:space="preserve">drugog višeg isplatnog reda </w:t>
      </w:r>
      <w:r w:rsidR="005F05B6">
        <w:rPr>
          <w:rFonts w:hAnsi="Times New Roman" w:ascii="Times New Roman"/>
          <w:b/>
        </w:rPr>
        <w:t>ZAGREBAČKE BANKE d.d. Zagreb, Trg bana Josipa Jelačića 10, OIB 92963223473</w:t>
      </w:r>
      <w:r w:rsidR="00B13C27">
        <w:rPr>
          <w:rFonts w:hAnsi="Times New Roman" w:ascii="Times New Roman"/>
        </w:rPr>
        <w:t xml:space="preserve"> </w:t>
      </w:r>
      <w:r w:rsidR="005F05B6">
        <w:rPr>
          <w:rFonts w:hAnsi="Times New Roman" w:ascii="Times New Roman"/>
        </w:rPr>
        <w:t xml:space="preserve">i </w:t>
      </w:r>
      <w:r w:rsidR="005F05B6" w:rsidRPr="00B13C27">
        <w:rPr>
          <w:rFonts w:hAnsi="Times New Roman" w:ascii="Times New Roman"/>
          <w:b/>
        </w:rPr>
        <w:t xml:space="preserve">APS DELTA </w:t>
      </w:r>
      <w:r w:rsidR="005F05B6">
        <w:rPr>
          <w:rFonts w:hAnsi="Times New Roman" w:ascii="Times New Roman"/>
          <w:b/>
        </w:rPr>
        <w:t>s</w:t>
      </w:r>
      <w:r w:rsidR="00367922">
        <w:rPr>
          <w:rFonts w:hAnsi="Times New Roman" w:ascii="Times New Roman"/>
          <w:b/>
        </w:rPr>
        <w:t>.</w:t>
      </w:r>
      <w:r w:rsidR="005F05B6">
        <w:rPr>
          <w:rFonts w:hAnsi="Times New Roman" w:ascii="Times New Roman"/>
          <w:b/>
        </w:rPr>
        <w:t>r</w:t>
      </w:r>
      <w:r w:rsidR="00367922">
        <w:rPr>
          <w:rFonts w:hAnsi="Times New Roman" w:ascii="Times New Roman"/>
          <w:b/>
        </w:rPr>
        <w:t>.</w:t>
      </w:r>
      <w:r w:rsidR="005F05B6">
        <w:rPr>
          <w:rFonts w:hAnsi="Times New Roman" w:ascii="Times New Roman"/>
          <w:b/>
        </w:rPr>
        <w:t>o</w:t>
      </w:r>
      <w:r w:rsidR="00367922">
        <w:rPr>
          <w:rFonts w:hAnsi="Times New Roman" w:ascii="Times New Roman"/>
          <w:b/>
        </w:rPr>
        <w:t>.</w:t>
      </w:r>
      <w:r w:rsidR="005F05B6">
        <w:rPr>
          <w:rFonts w:hAnsi="Times New Roman" w:ascii="Times New Roman"/>
          <w:b/>
        </w:rPr>
        <w:t xml:space="preserve">, Republika Češka, Prag, Celetna 988/38, Stare Mesto, OIB 30103992399 </w:t>
      </w:r>
      <w:r w:rsidR="005F05B6">
        <w:rPr>
          <w:rFonts w:hAnsi="Times New Roman" w:ascii="Times New Roman"/>
        </w:rPr>
        <w:t>u</w:t>
      </w:r>
      <w:r w:rsidR="00B13C27">
        <w:rPr>
          <w:rFonts w:hAnsi="Times New Roman" w:ascii="Times New Roman"/>
        </w:rPr>
        <w:t xml:space="preserve"> iznosu </w:t>
      </w:r>
      <w:r w:rsidR="005F05B6">
        <w:rPr>
          <w:rFonts w:hAnsi="Times New Roman" w:ascii="Times New Roman"/>
        </w:rPr>
        <w:t>20.380.446,52</w:t>
      </w:r>
      <w:r w:rsidR="00B13C27">
        <w:rPr>
          <w:rFonts w:hAnsi="Times New Roman" w:ascii="Times New Roman"/>
        </w:rPr>
        <w:t xml:space="preserve"> kn koju je prijavio u stečajnom postupku, </w:t>
      </w:r>
      <w:r w:rsidR="00307020">
        <w:rPr>
          <w:rFonts w:hAnsi="Times New Roman" w:ascii="Times New Roman"/>
        </w:rPr>
        <w:t>na novog stečajnog vjerovnika</w:t>
      </w:r>
      <w:r w:rsidR="001B6207">
        <w:rPr>
          <w:rFonts w:hAnsi="Times New Roman" w:ascii="Times New Roman"/>
        </w:rPr>
        <w:t xml:space="preserve"> </w:t>
      </w:r>
      <w:r w:rsidR="00B13C27" w:rsidRPr="00B13C27">
        <w:rPr>
          <w:rFonts w:hAnsi="Times New Roman" w:ascii="Times New Roman"/>
          <w:b/>
        </w:rPr>
        <w:t>APS DELTA S.A sa sjedištem u Luksemburgu,</w:t>
      </w:r>
      <w:r w:rsidR="002650A5">
        <w:rPr>
          <w:rFonts w:hAnsi="Times New Roman" w:ascii="Times New Roman"/>
          <w:b/>
        </w:rPr>
        <w:t xml:space="preserve"> (Veliko Vojvodstvo</w:t>
      </w:r>
      <w:r w:rsidR="00B13C27" w:rsidRPr="00B13C27">
        <w:rPr>
          <w:rFonts w:hAnsi="Times New Roman" w:ascii="Times New Roman"/>
          <w:b/>
        </w:rPr>
        <w:t xml:space="preserve"> Luksemburg</w:t>
      </w:r>
      <w:r w:rsidR="002650A5">
        <w:rPr>
          <w:rFonts w:hAnsi="Times New Roman" w:ascii="Times New Roman"/>
          <w:b/>
        </w:rPr>
        <w:t>),</w:t>
      </w:r>
      <w:r w:rsidR="002650A5" w:rsidRPr="002650A5">
        <w:t xml:space="preserve"> </w:t>
      </w:r>
      <w:r w:rsidR="002650A5" w:rsidRPr="002650A5">
        <w:rPr>
          <w:rFonts w:hAnsi="Times New Roman" w:ascii="Times New Roman"/>
          <w:b/>
        </w:rPr>
        <w:t>1 ru</w:t>
      </w:r>
      <w:r w:rsidR="002650A5">
        <w:rPr>
          <w:rFonts w:hAnsi="Times New Roman" w:ascii="Times New Roman"/>
          <w:b/>
        </w:rPr>
        <w:t>e Jean Piret, L-2350-Luksemburg</w:t>
      </w:r>
      <w:r w:rsidR="00B13C27" w:rsidRPr="00B13C27">
        <w:rPr>
          <w:rFonts w:hAnsi="Times New Roman" w:ascii="Times New Roman"/>
          <w:b/>
        </w:rPr>
        <w:t>.</w:t>
      </w:r>
    </w:p>
    <w:p w:rsidRDefault="00B13C27" w:rsidP="00B13C27" w:rsidR="00B13C27" w:rsidRPr="00B13C27">
      <w:pPr>
        <w:jc w:val="both"/>
        <w:rPr>
          <w:rFonts w:hAnsi="Times New Roman" w:ascii="Times New Roman"/>
          <w:b/>
        </w:rPr>
      </w:pPr>
    </w:p>
    <w:p w:rsidRDefault="00C0124F" w:rsidP="00C0124F" w:rsidR="00C0124F" w:rsidRPr="000038B2">
      <w:pPr>
        <w:jc w:val="center"/>
        <w:rPr>
          <w:rFonts w:hAnsi="Times New Roman" w:ascii="Times New Roman"/>
          <w:b/>
        </w:rPr>
      </w:pPr>
      <w:r w:rsidRPr="000038B2">
        <w:rPr>
          <w:rFonts w:hAnsi="Times New Roman" w:ascii="Times New Roman"/>
          <w:b/>
        </w:rPr>
        <w:t>Obrazloženje</w:t>
      </w:r>
    </w:p>
    <w:p w:rsidRDefault="002650A5" w:rsidP="00C0124F" w:rsidR="002650A5" w:rsidRPr="008E3E5A">
      <w:pPr>
        <w:jc w:val="center"/>
        <w:rPr>
          <w:rFonts w:hAnsi="Times New Roman" w:ascii="Times New Roman"/>
        </w:rPr>
      </w:pPr>
    </w:p>
    <w:p w:rsidRDefault="00EA26D2" w:rsidP="00916D55" w:rsidR="00916D55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  <w:t xml:space="preserve">Stečajni </w:t>
      </w:r>
      <w:r w:rsidR="0037592F">
        <w:rPr>
          <w:rFonts w:hAnsi="Times New Roman" w:ascii="Times New Roman"/>
        </w:rPr>
        <w:t>vjerovnik</w:t>
      </w:r>
      <w:r w:rsidR="00916D55">
        <w:rPr>
          <w:rFonts w:hAnsi="Times New Roman" w:ascii="Times New Roman"/>
        </w:rPr>
        <w:t xml:space="preserve"> </w:t>
      </w:r>
      <w:r w:rsidR="00367922">
        <w:rPr>
          <w:rFonts w:hAnsi="Times New Roman" w:ascii="Times New Roman"/>
        </w:rPr>
        <w:t>Zagrebačka banka d.d. Zagreb</w:t>
      </w:r>
      <w:r w:rsidR="00916D55">
        <w:rPr>
          <w:rFonts w:hAnsi="Times New Roman" w:ascii="Times New Roman"/>
        </w:rPr>
        <w:t xml:space="preserve"> je </w:t>
      </w:r>
      <w:r w:rsidR="00367922">
        <w:rPr>
          <w:rFonts w:hAnsi="Times New Roman" w:ascii="Times New Roman"/>
        </w:rPr>
        <w:t xml:space="preserve">temeljem </w:t>
      </w:r>
      <w:r w:rsidR="00916D55">
        <w:rPr>
          <w:rFonts w:hAnsi="Times New Roman" w:ascii="Times New Roman"/>
        </w:rPr>
        <w:t>Ugovor</w:t>
      </w:r>
      <w:r w:rsidR="00367922">
        <w:rPr>
          <w:rFonts w:hAnsi="Times New Roman" w:ascii="Times New Roman"/>
        </w:rPr>
        <w:t>a</w:t>
      </w:r>
      <w:r w:rsidR="00916D55">
        <w:rPr>
          <w:rFonts w:hAnsi="Times New Roman" w:ascii="Times New Roman"/>
        </w:rPr>
        <w:t xml:space="preserve"> o ustupu i prijenosu tražbina od </w:t>
      </w:r>
      <w:r w:rsidR="00367922">
        <w:rPr>
          <w:rFonts w:hAnsi="Times New Roman" w:ascii="Times New Roman"/>
        </w:rPr>
        <w:t>30. svibnja</w:t>
      </w:r>
      <w:r w:rsidR="00916D55">
        <w:rPr>
          <w:rFonts w:hAnsi="Times New Roman" w:ascii="Times New Roman"/>
        </w:rPr>
        <w:t xml:space="preserve"> 2017.</w:t>
      </w:r>
      <w:r w:rsidR="00D36C5B">
        <w:rPr>
          <w:rFonts w:hAnsi="Times New Roman" w:ascii="Times New Roman"/>
        </w:rPr>
        <w:t xml:space="preserve"> </w:t>
      </w:r>
      <w:r w:rsidR="00916D55">
        <w:rPr>
          <w:rFonts w:hAnsi="Times New Roman" w:ascii="Times New Roman"/>
        </w:rPr>
        <w:t>g</w:t>
      </w:r>
      <w:r w:rsidR="00D36C5B">
        <w:rPr>
          <w:rFonts w:hAnsi="Times New Roman" w:ascii="Times New Roman"/>
        </w:rPr>
        <w:t>odine</w:t>
      </w:r>
      <w:r w:rsidR="00916D55">
        <w:rPr>
          <w:rFonts w:hAnsi="Times New Roman" w:ascii="Times New Roman"/>
        </w:rPr>
        <w:t xml:space="preserve"> sklopljenim </w:t>
      </w:r>
      <w:r w:rsidR="00367922">
        <w:rPr>
          <w:rFonts w:hAnsi="Times New Roman" w:ascii="Times New Roman"/>
        </w:rPr>
        <w:t xml:space="preserve">između ZABA d.d. kao ustupitelja s jedne strane i </w:t>
      </w:r>
      <w:r w:rsidR="00367922" w:rsidRPr="00367922">
        <w:rPr>
          <w:rFonts w:hAnsi="Times New Roman" w:ascii="Times New Roman"/>
        </w:rPr>
        <w:t xml:space="preserve">APS DELTA s.r.o., Republika Češka, Prag, Celetna 988/38, Stare Mesto, </w:t>
      </w:r>
      <w:r w:rsidR="00367922">
        <w:rPr>
          <w:rFonts w:hAnsi="Times New Roman" w:ascii="Times New Roman"/>
        </w:rPr>
        <w:t xml:space="preserve">kao primatelja i ustupitelja tražbine, te stjecatelja tražbine </w:t>
      </w:r>
      <w:r w:rsidR="00916D55" w:rsidRPr="00916D55">
        <w:rPr>
          <w:rFonts w:hAnsi="Times New Roman" w:ascii="Times New Roman"/>
        </w:rPr>
        <w:t>APS DELTA S.A sa sjedištem u Luksemburgu,</w:t>
      </w:r>
      <w:r w:rsidR="002650A5">
        <w:rPr>
          <w:rFonts w:hAnsi="Times New Roman" w:ascii="Times New Roman"/>
        </w:rPr>
        <w:t xml:space="preserve"> (Veliko Vojvodstvo</w:t>
      </w:r>
      <w:r w:rsidR="00916D55">
        <w:rPr>
          <w:rFonts w:hAnsi="Times New Roman" w:ascii="Times New Roman"/>
        </w:rPr>
        <w:t xml:space="preserve"> Luksemburg</w:t>
      </w:r>
      <w:r w:rsidR="002650A5">
        <w:rPr>
          <w:rFonts w:hAnsi="Times New Roman" w:ascii="Times New Roman"/>
        </w:rPr>
        <w:t>)</w:t>
      </w:r>
      <w:r w:rsidR="00916D55">
        <w:rPr>
          <w:rFonts w:hAnsi="Times New Roman" w:ascii="Times New Roman"/>
        </w:rPr>
        <w:t xml:space="preserve"> </w:t>
      </w:r>
      <w:r w:rsidR="002650A5" w:rsidRPr="002650A5">
        <w:rPr>
          <w:rFonts w:hAnsi="Times New Roman" w:ascii="Times New Roman"/>
        </w:rPr>
        <w:t>1 rue</w:t>
      </w:r>
      <w:r w:rsidR="002650A5">
        <w:rPr>
          <w:rFonts w:hAnsi="Times New Roman" w:ascii="Times New Roman"/>
        </w:rPr>
        <w:t xml:space="preserve"> Jean Piret, L-2350-Luksemburg </w:t>
      </w:r>
      <w:r w:rsidR="00367922">
        <w:rPr>
          <w:rFonts w:hAnsi="Times New Roman" w:ascii="Times New Roman"/>
        </w:rPr>
        <w:t>kao primatelja (dalje: stjecatelj tražbine), a koji</w:t>
      </w:r>
      <w:r w:rsidR="00D36C5B">
        <w:rPr>
          <w:rFonts w:hAnsi="Times New Roman" w:ascii="Times New Roman"/>
        </w:rPr>
        <w:t xml:space="preserve"> Ugovor je solemniziran</w:t>
      </w:r>
      <w:r w:rsidR="00B741A6">
        <w:rPr>
          <w:rFonts w:hAnsi="Times New Roman" w:ascii="Times New Roman"/>
        </w:rPr>
        <w:t xml:space="preserve"> kod javnog bilježnika </w:t>
      </w:r>
      <w:r w:rsidR="00367922">
        <w:rPr>
          <w:rFonts w:hAnsi="Times New Roman" w:ascii="Times New Roman"/>
        </w:rPr>
        <w:t xml:space="preserve">Ilinke Lisonek </w:t>
      </w:r>
      <w:r w:rsidR="00B741A6">
        <w:rPr>
          <w:rFonts w:hAnsi="Times New Roman" w:ascii="Times New Roman"/>
        </w:rPr>
        <w:t>iz Zagreba pod brojem OV-</w:t>
      </w:r>
      <w:r w:rsidR="00367922">
        <w:rPr>
          <w:rFonts w:hAnsi="Times New Roman" w:ascii="Times New Roman"/>
        </w:rPr>
        <w:t>5611</w:t>
      </w:r>
      <w:r w:rsidR="00B741A6">
        <w:rPr>
          <w:rFonts w:hAnsi="Times New Roman" w:ascii="Times New Roman"/>
        </w:rPr>
        <w:t>/17</w:t>
      </w:r>
      <w:r w:rsidR="00367922">
        <w:rPr>
          <w:rFonts w:hAnsi="Times New Roman" w:ascii="Times New Roman"/>
        </w:rPr>
        <w:t xml:space="preserve"> ustupila svoja potraživanja prema stjecatelju tražbine kao primatelju u iznosu 20.380.446,52 kn, a čime je na stjecatelja tražbine prešla tražbina prijavljena i utvrđena u stečajnom postupku nad dužnikom.</w:t>
      </w:r>
    </w:p>
    <w:p w:rsidRDefault="002650A5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85990">
        <w:rPr>
          <w:rFonts w:hAnsi="Times New Roman" w:ascii="Times New Roman"/>
        </w:rPr>
        <w:t xml:space="preserve">Slijedom navedenog, a primjenom </w:t>
      </w:r>
      <w:r w:rsidR="0050332D">
        <w:rPr>
          <w:rFonts w:hAnsi="Times New Roman" w:ascii="Times New Roman"/>
        </w:rPr>
        <w:t>čl.</w:t>
      </w:r>
      <w:r w:rsidR="00D36C5B">
        <w:rPr>
          <w:rFonts w:hAnsi="Times New Roman" w:ascii="Times New Roman"/>
        </w:rPr>
        <w:t>146</w:t>
      </w:r>
      <w:r w:rsidR="0050332D">
        <w:rPr>
          <w:rFonts w:hAnsi="Times New Roman" w:ascii="Times New Roman"/>
        </w:rPr>
        <w:t xml:space="preserve">.a </w:t>
      </w:r>
      <w:r w:rsidR="00785990">
        <w:rPr>
          <w:rFonts w:hAnsi="Times New Roman" w:ascii="Times New Roman"/>
        </w:rPr>
        <w:t>st.2.</w:t>
      </w:r>
      <w:r w:rsidR="00D36C5B">
        <w:rPr>
          <w:rFonts w:hAnsi="Times New Roman" w:ascii="Times New Roman"/>
        </w:rPr>
        <w:t xml:space="preserve"> </w:t>
      </w:r>
      <w:r w:rsidR="00D36C5B" w:rsidRPr="00D36C5B">
        <w:rPr>
          <w:rFonts w:hAnsi="Times New Roman" w:ascii="Times New Roman"/>
        </w:rPr>
        <w:t xml:space="preserve">Stečajnog zakona </w:t>
      </w:r>
      <w:r w:rsidR="00D36C5B" w:rsidRPr="00D36C5B">
        <w:rPr>
          <w:rFonts w:hAnsi="Times New Roman" w:ascii="Times New Roman"/>
          <w:bCs/>
        </w:rPr>
        <w:t xml:space="preserve">(Narodne novine br. 71/15) </w:t>
      </w:r>
      <w:r w:rsidR="00B56A17">
        <w:rPr>
          <w:rFonts w:hAnsi="Times New Roman" w:ascii="Times New Roman"/>
        </w:rPr>
        <w:t xml:space="preserve">valjalo je </w:t>
      </w:r>
      <w:r w:rsidR="00B741A6">
        <w:rPr>
          <w:rFonts w:hAnsi="Times New Roman" w:ascii="Times New Roman"/>
        </w:rPr>
        <w:t>riješiti kao  u izreci.</w:t>
      </w:r>
      <w:r w:rsidR="00785990">
        <w:rPr>
          <w:rFonts w:hAnsi="Times New Roman" w:ascii="Times New Roman"/>
        </w:rPr>
        <w:t xml:space="preserve"> </w:t>
      </w:r>
    </w:p>
    <w:p w:rsidRDefault="00C0124F" w:rsidP="00B741A6" w:rsidR="00B741A6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B741A6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B741A6">
        <w:rPr>
          <w:rFonts w:hAnsi="Times New Roman" w:ascii="Times New Roman"/>
        </w:rPr>
        <w:t xml:space="preserve"> </w:t>
      </w:r>
      <w:r w:rsidR="009B18BF">
        <w:rPr>
          <w:rFonts w:hAnsi="Times New Roman" w:ascii="Times New Roman"/>
        </w:rPr>
        <w:t>25. rujna</w:t>
      </w:r>
      <w:r w:rsidR="00307020">
        <w:rPr>
          <w:rFonts w:hAnsi="Times New Roman" w:ascii="Times New Roman"/>
        </w:rPr>
        <w:t xml:space="preserve"> </w:t>
      </w:r>
      <w:r w:rsidR="00214C3F">
        <w:rPr>
          <w:rFonts w:hAnsi="Times New Roman" w:ascii="Times New Roman"/>
        </w:rPr>
        <w:t>201</w:t>
      </w:r>
      <w:r w:rsidR="00B741A6">
        <w:rPr>
          <w:rFonts w:hAnsi="Times New Roman" w:ascii="Times New Roman"/>
        </w:rPr>
        <w:t>7</w:t>
      </w:r>
      <w:r w:rsidR="0027267B" w:rsidRPr="008E3E5A">
        <w:rPr>
          <w:rFonts w:hAnsi="Times New Roman" w:ascii="Times New Roman"/>
        </w:rPr>
        <w:t>. godine</w:t>
      </w:r>
    </w:p>
    <w:p w:rsidRDefault="00A26399" w:rsidP="00844C24" w:rsidR="0027267B" w:rsidRPr="008E3E5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387E71">
        <w:rPr>
          <w:rFonts w:hAnsi="Times New Roman" w:ascii="Times New Roman"/>
        </w:rPr>
        <w:t xml:space="preserve">   </w:t>
      </w:r>
      <w:r w:rsidR="00844C24">
        <w:rPr>
          <w:rFonts w:hAnsi="Times New Roman" w:ascii="Times New Roman"/>
        </w:rPr>
        <w:t xml:space="preserve">     </w:t>
      </w:r>
      <w:r w:rsidR="00367922">
        <w:rPr>
          <w:rFonts w:hAnsi="Times New Roman" w:ascii="Times New Roman"/>
        </w:rPr>
        <w:t xml:space="preserve"> </w:t>
      </w:r>
      <w:r w:rsidR="00844C24">
        <w:rPr>
          <w:rFonts w:hAnsi="Times New Roman" w:ascii="Times New Roman"/>
        </w:rPr>
        <w:t xml:space="preserve"> </w:t>
      </w:r>
      <w:r w:rsidR="00387E71">
        <w:rPr>
          <w:rFonts w:hAnsi="Times New Roman" w:ascii="Times New Roman"/>
        </w:rPr>
        <w:t xml:space="preserve"> </w:t>
      </w:r>
      <w:r w:rsidR="00367922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  <w:r w:rsidR="00C0124F" w:rsidRPr="008E3E5A">
        <w:rPr>
          <w:rFonts w:hAnsi="Times New Roman" w:ascii="Times New Roman"/>
        </w:rPr>
        <w:tab/>
      </w:r>
    </w:p>
    <w:p w:rsidRDefault="0027267B" w:rsidP="001A5F3A" w:rsidR="00367922">
      <w:pPr>
        <w:ind w:firstLine="708" w:left="1416"/>
        <w:jc w:val="right"/>
        <w:rPr>
          <w:rFonts w:hAnsi="Times New Roman" w:ascii="Times New Roman"/>
        </w:rPr>
      </w:pPr>
      <w:r w:rsidRPr="008E3E5A">
        <w:rPr>
          <w:rFonts w:hAnsi="Times New Roman" w:ascii="Times New Roman"/>
        </w:rPr>
        <w:t>Daniela Korlević</w:t>
      </w:r>
      <w:r w:rsidR="00C548FF">
        <w:rPr>
          <w:rFonts w:hAnsi="Times New Roman" w:ascii="Times New Roman"/>
        </w:rPr>
        <w:t xml:space="preserve"> </w:t>
      </w:r>
    </w:p>
    <w:p w:rsidRDefault="000531D6" w:rsidP="00844C24" w:rsidR="000531D6">
      <w:pPr>
        <w:jc w:val="right"/>
        <w:rPr>
          <w:rFonts w:hAnsi="Times New Roman" w:ascii="Times New Roman"/>
        </w:rPr>
      </w:pPr>
    </w:p>
    <w:p w:rsidRDefault="00844C24" w:rsidP="00844C24" w:rsidR="00844C24">
      <w:pPr>
        <w:jc w:val="right"/>
        <w:rPr>
          <w:rFonts w:hAnsi="Times New Roman" w:ascii="Times New Roman"/>
          <w:b/>
        </w:rPr>
      </w:pPr>
    </w:p>
    <w:p w:rsidRDefault="00036DEB" w:rsidP="00036DEB" w:rsidR="00036DEB" w:rsidRPr="00036DEB">
      <w:pPr>
        <w:rPr>
          <w:rFonts w:hAnsi="Times New Roman" w:ascii="Times New Roman"/>
          <w:b/>
        </w:rPr>
      </w:pPr>
      <w:r w:rsidRPr="00036DEB">
        <w:rPr>
          <w:rFonts w:hAnsi="Times New Roman" w:ascii="Times New Roman"/>
          <w:b/>
        </w:rPr>
        <w:t>UPUTA O PRAVNOM LIJEKU:</w:t>
      </w:r>
    </w:p>
    <w:p w:rsidRDefault="00D36C5B" w:rsidP="00214C3F" w:rsidR="00D36C5B" w:rsidRPr="000A7232">
      <w:pPr>
        <w:jc w:val="both"/>
        <w:rPr>
          <w:rFonts w:hAnsi="Times New Roman" w:ascii="Times New Roman"/>
        </w:rPr>
      </w:pPr>
      <w:r w:rsidRPr="000A7232">
        <w:rPr>
          <w:rFonts w:hAnsi="Times New Roman" w:ascii="Times New Roman"/>
        </w:rPr>
        <w:t xml:space="preserve">Protiv ovog rješenja dopuštena je žalba Visokom trgovačkom sudu Republike Hrvatske. Žalba se </w:t>
      </w:r>
      <w:r>
        <w:rPr>
          <w:rFonts w:hAnsi="Times New Roman" w:ascii="Times New Roman"/>
        </w:rPr>
        <w:t xml:space="preserve">izjavljuje u dva primjerka u roku od osam dana od dostave prvostupanjskog rješenja. Dostava se smatra obavljenom </w:t>
      </w:r>
      <w:r w:rsidRPr="000A7232">
        <w:rPr>
          <w:rFonts w:hAnsi="Times New Roman" w:ascii="Times New Roman"/>
        </w:rPr>
        <w:t>istekom osmoga dana od dana objave pismena na mrežnoj stranici e-Oglasna ploča</w:t>
      </w:r>
      <w:r>
        <w:rPr>
          <w:rFonts w:hAnsi="Times New Roman" w:ascii="Times New Roman"/>
        </w:rPr>
        <w:t xml:space="preserve">, </w:t>
      </w:r>
      <w:r w:rsidRPr="000A7232">
        <w:rPr>
          <w:rFonts w:hAnsi="Times New Roman" w:ascii="Times New Roman"/>
        </w:rPr>
        <w:t xml:space="preserve">a o žalbi odlučuje Visoki trgovački sud Republike Hrvatske. </w:t>
      </w:r>
    </w:p>
    <w:p w:rsidRDefault="00036DEB" w:rsidP="00036DEB" w:rsidR="00036DEB" w:rsidRPr="00036DEB">
      <w:pPr>
        <w:rPr>
          <w:rFonts w:hAnsi="Times New Roman" w:ascii="Times New Roman"/>
        </w:rPr>
      </w:pPr>
    </w:p>
    <w:p w:rsidRDefault="000512A7" w:rsidP="00C0124F" w:rsidR="000512A7" w:rsidRPr="00036DEB">
      <w:pPr>
        <w:rPr>
          <w:rFonts w:hAnsi="Times New Roman" w:ascii="Times New Roman"/>
          <w:sz w:val="20"/>
          <w:szCs w:val="20"/>
        </w:rPr>
      </w:pPr>
    </w:p>
    <w:p w:rsidRDefault="000512A7" w:rsidP="00C0124F" w:rsidR="000512A7">
      <w:pPr>
        <w:rPr>
          <w:rFonts w:hAnsi="Times New Roman" w:ascii="Times New Roman"/>
          <w:sz w:val="20"/>
          <w:szCs w:val="20"/>
        </w:rPr>
      </w:pPr>
    </w:p>
    <w:p w:rsidRDefault="009B18BF" w:rsidP="00C0124F" w:rsidR="009B18BF">
      <w:pPr>
        <w:rPr>
          <w:rFonts w:hAnsi="Times New Roman" w:ascii="Times New Roman"/>
          <w:sz w:val="20"/>
          <w:szCs w:val="20"/>
        </w:rPr>
      </w:pPr>
    </w:p>
    <w:p w:rsidRDefault="009B18BF" w:rsidP="00C0124F" w:rsidR="009B18BF" w:rsidRPr="008E3E5A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 w:rsidRPr="00844C24">
      <w:pPr>
        <w:rPr>
          <w:rFonts w:hAnsi="Times New Roman" w:ascii="Times New Roman"/>
          <w:b/>
          <w:sz w:val="20"/>
          <w:szCs w:val="20"/>
        </w:rPr>
      </w:pPr>
      <w:r w:rsidRPr="00844C24">
        <w:rPr>
          <w:rFonts w:hAnsi="Times New Roman" w:ascii="Times New Roman"/>
          <w:b/>
          <w:sz w:val="20"/>
          <w:szCs w:val="20"/>
        </w:rPr>
        <w:t>DNA:</w:t>
      </w:r>
    </w:p>
    <w:p w:rsidRDefault="00820E27" w:rsidP="0095295A" w:rsidR="00820E27" w:rsidRPr="00367922">
      <w:pPr>
        <w:rPr>
          <w:rFonts w:hAnsi="Times New Roman" w:ascii="Times New Roman"/>
          <w:sz w:val="16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</w:t>
      </w:r>
      <w:r w:rsidR="005A496D">
        <w:rPr>
          <w:rFonts w:hAnsi="Times New Roman" w:ascii="Times New Roman"/>
          <w:sz w:val="20"/>
          <w:szCs w:val="20"/>
        </w:rPr>
        <w:t>stjecatelju</w:t>
      </w:r>
      <w:r w:rsidR="00367922">
        <w:rPr>
          <w:rFonts w:hAnsi="Times New Roman" w:ascii="Times New Roman"/>
          <w:sz w:val="20"/>
          <w:szCs w:val="20"/>
        </w:rPr>
        <w:t xml:space="preserve"> po opun. </w:t>
      </w:r>
      <w:r w:rsidR="00367922" w:rsidRPr="00367922">
        <w:rPr>
          <w:rFonts w:hAnsi="Times New Roman" w:ascii="Times New Roman"/>
          <w:sz w:val="20"/>
        </w:rPr>
        <w:t>Mislav Bistrović odvjetnik u Zagrebu, Trg Petra Svačića 6/III</w:t>
      </w:r>
    </w:p>
    <w:p w:rsidRDefault="0016427E" w:rsidP="0095295A" w:rsidR="00367922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ranijem stečajnom vjerovniku</w:t>
      </w:r>
    </w:p>
    <w:p w:rsidRDefault="00367922" w:rsidP="0095295A" w:rsidR="0016427E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  <w:t xml:space="preserve">ZABA d.d. Zagreb </w:t>
      </w:r>
    </w:p>
    <w:p w:rsidRDefault="00367922" w:rsidP="0095295A" w:rsidR="00367922" w:rsidRPr="00367922">
      <w:pPr>
        <w:rPr>
          <w:rFonts w:hAnsi="Times New Roman" w:ascii="Times New Roman"/>
          <w:sz w:val="16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 w:rsidRPr="00367922">
        <w:rPr>
          <w:rFonts w:hAnsi="Times New Roman" w:ascii="Times New Roman"/>
          <w:sz w:val="20"/>
        </w:rPr>
        <w:t>APS DELTA s.r.o., Republika Češka, Prag, Celetna 988/38, Stare Mesto</w:t>
      </w:r>
    </w:p>
    <w:p w:rsidRDefault="00B56A17" w:rsidP="0095295A" w:rsidR="00D36C5B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stečajnom upravitelju</w:t>
      </w:r>
      <w:r w:rsidR="00367922">
        <w:rPr>
          <w:rFonts w:hAnsi="Times New Roman" w:ascii="Times New Roman"/>
          <w:sz w:val="20"/>
          <w:szCs w:val="20"/>
        </w:rPr>
        <w:t xml:space="preserve"> Blaženka Prpić</w:t>
      </w:r>
      <w:r w:rsidR="00D36C5B" w:rsidRPr="00D36C5B">
        <w:rPr>
          <w:rFonts w:hAnsi="Times New Roman" w:ascii="Times New Roman"/>
          <w:sz w:val="20"/>
          <w:szCs w:val="20"/>
        </w:rPr>
        <w:t xml:space="preserve"> </w:t>
      </w:r>
    </w:p>
    <w:p w:rsidRDefault="00D36C5B" w:rsidP="0095295A" w:rsidR="00B56A1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e-Oglasna ploča sudova</w:t>
      </w: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U  Rijeci,</w:t>
      </w:r>
      <w:r w:rsidR="00307020">
        <w:rPr>
          <w:rFonts w:hAnsi="Times New Roman" w:ascii="Times New Roman"/>
          <w:sz w:val="20"/>
          <w:szCs w:val="20"/>
        </w:rPr>
        <w:t xml:space="preserve"> </w:t>
      </w:r>
      <w:r w:rsidR="00D36C5B">
        <w:rPr>
          <w:rFonts w:hAnsi="Times New Roman" w:ascii="Times New Roman"/>
          <w:sz w:val="20"/>
          <w:szCs w:val="20"/>
        </w:rPr>
        <w:t>25.9</w:t>
      </w:r>
      <w:r w:rsidR="00B27B2B">
        <w:rPr>
          <w:rFonts w:hAnsi="Times New Roman" w:ascii="Times New Roman"/>
          <w:sz w:val="20"/>
          <w:szCs w:val="20"/>
        </w:rPr>
        <w:t>.</w:t>
      </w:r>
      <w:r w:rsidR="0016427E">
        <w:rPr>
          <w:rFonts w:hAnsi="Times New Roman" w:ascii="Times New Roman"/>
          <w:sz w:val="20"/>
          <w:szCs w:val="20"/>
        </w:rPr>
        <w:t>2017</w:t>
      </w:r>
      <w:r w:rsidR="00844C24">
        <w:rPr>
          <w:rFonts w:hAnsi="Times New Roman" w:ascii="Times New Roman"/>
          <w:sz w:val="20"/>
          <w:szCs w:val="20"/>
        </w:rPr>
        <w:t>.</w:t>
      </w:r>
      <w:r>
        <w:rPr>
          <w:rFonts w:hAnsi="Times New Roman" w:ascii="Times New Roman"/>
          <w:sz w:val="20"/>
          <w:szCs w:val="20"/>
        </w:rPr>
        <w:t>g.</w:t>
      </w:r>
    </w:p>
    <w:p w:rsidRDefault="00307020" w:rsidP="00820E27" w:rsidR="00307020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Stečajni sudac</w:t>
      </w:r>
    </w:p>
    <w:p w:rsidRDefault="00820E27" w:rsidR="00843182" w:rsidRPr="008E3E5A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Daniela Korlević</w:t>
      </w:r>
    </w:p>
    <w:sectPr w:rsidR="00843182" w:rsidRPr="008E3E5A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24D" w:rsidR="0094024D">
      <w:r>
        <w:separator/>
      </w:r>
    </w:p>
  </w:endnote>
  <w:endnote w:id="0" w:type="continuationSeparator">
    <w:p w:rsidRDefault="0094024D" w:rsidR="00940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59F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24D" w:rsidR="0094024D">
      <w:r>
        <w:separator/>
      </w:r>
    </w:p>
  </w:footnote>
  <w:footnote w:id="0" w:type="continuationSeparator">
    <w:p w:rsidRDefault="0094024D" w:rsidR="00940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5F05B6">
      <w:rPr>
        <w:rFonts w:hAnsi="Times New Roman" w:ascii="Times New Roman"/>
      </w:rPr>
      <w:t>733/16-25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38B2"/>
    <w:rsid w:val="00005930"/>
    <w:rsid w:val="00006F48"/>
    <w:rsid w:val="00022491"/>
    <w:rsid w:val="000236AE"/>
    <w:rsid w:val="0002588F"/>
    <w:rsid w:val="000302B9"/>
    <w:rsid w:val="00036DEB"/>
    <w:rsid w:val="00041E4C"/>
    <w:rsid w:val="000512A7"/>
    <w:rsid w:val="00052963"/>
    <w:rsid w:val="000531D6"/>
    <w:rsid w:val="0006268E"/>
    <w:rsid w:val="00071000"/>
    <w:rsid w:val="0007661A"/>
    <w:rsid w:val="000815B1"/>
    <w:rsid w:val="000950FC"/>
    <w:rsid w:val="000C0B5D"/>
    <w:rsid w:val="000C32B6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3232C"/>
    <w:rsid w:val="00144B21"/>
    <w:rsid w:val="0015495D"/>
    <w:rsid w:val="0016427E"/>
    <w:rsid w:val="001666BB"/>
    <w:rsid w:val="00175BA5"/>
    <w:rsid w:val="00176648"/>
    <w:rsid w:val="001A1083"/>
    <w:rsid w:val="001A1D72"/>
    <w:rsid w:val="001A55E6"/>
    <w:rsid w:val="001B6207"/>
    <w:rsid w:val="001B65EA"/>
    <w:rsid w:val="001D436A"/>
    <w:rsid w:val="00214C3F"/>
    <w:rsid w:val="00230898"/>
    <w:rsid w:val="00233861"/>
    <w:rsid w:val="00235015"/>
    <w:rsid w:val="00247584"/>
    <w:rsid w:val="002650A5"/>
    <w:rsid w:val="0027267B"/>
    <w:rsid w:val="00276880"/>
    <w:rsid w:val="002963ED"/>
    <w:rsid w:val="002B1214"/>
    <w:rsid w:val="002B3FB0"/>
    <w:rsid w:val="002E21F0"/>
    <w:rsid w:val="002E721B"/>
    <w:rsid w:val="002F6589"/>
    <w:rsid w:val="00302E70"/>
    <w:rsid w:val="00307020"/>
    <w:rsid w:val="00340311"/>
    <w:rsid w:val="00346EB8"/>
    <w:rsid w:val="00366779"/>
    <w:rsid w:val="00367922"/>
    <w:rsid w:val="0037592F"/>
    <w:rsid w:val="00387E71"/>
    <w:rsid w:val="003E6E8B"/>
    <w:rsid w:val="003E7863"/>
    <w:rsid w:val="004164CB"/>
    <w:rsid w:val="004224A1"/>
    <w:rsid w:val="0046024E"/>
    <w:rsid w:val="004850B3"/>
    <w:rsid w:val="004A2AFB"/>
    <w:rsid w:val="004A73AB"/>
    <w:rsid w:val="004D4EE9"/>
    <w:rsid w:val="004F6136"/>
    <w:rsid w:val="0050033F"/>
    <w:rsid w:val="0050332D"/>
    <w:rsid w:val="005045CE"/>
    <w:rsid w:val="00511F31"/>
    <w:rsid w:val="00512CAA"/>
    <w:rsid w:val="00513486"/>
    <w:rsid w:val="005307CC"/>
    <w:rsid w:val="005373EF"/>
    <w:rsid w:val="00544270"/>
    <w:rsid w:val="0056280E"/>
    <w:rsid w:val="00565386"/>
    <w:rsid w:val="0057466D"/>
    <w:rsid w:val="005A3995"/>
    <w:rsid w:val="005A3E62"/>
    <w:rsid w:val="005A496D"/>
    <w:rsid w:val="005B2861"/>
    <w:rsid w:val="005C296E"/>
    <w:rsid w:val="005D5CBD"/>
    <w:rsid w:val="005E7A0E"/>
    <w:rsid w:val="005F05B6"/>
    <w:rsid w:val="0060647B"/>
    <w:rsid w:val="00616C1C"/>
    <w:rsid w:val="00627842"/>
    <w:rsid w:val="0063569A"/>
    <w:rsid w:val="00645938"/>
    <w:rsid w:val="0065185D"/>
    <w:rsid w:val="0066246D"/>
    <w:rsid w:val="00685F91"/>
    <w:rsid w:val="00695032"/>
    <w:rsid w:val="00696F81"/>
    <w:rsid w:val="006A59BD"/>
    <w:rsid w:val="006A7825"/>
    <w:rsid w:val="006C4F9B"/>
    <w:rsid w:val="006C75A2"/>
    <w:rsid w:val="006F0D62"/>
    <w:rsid w:val="006F11CF"/>
    <w:rsid w:val="00707CD3"/>
    <w:rsid w:val="00713395"/>
    <w:rsid w:val="007150FA"/>
    <w:rsid w:val="00716A25"/>
    <w:rsid w:val="00784A2E"/>
    <w:rsid w:val="00785990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43182"/>
    <w:rsid w:val="00844C24"/>
    <w:rsid w:val="008633CD"/>
    <w:rsid w:val="00871630"/>
    <w:rsid w:val="00882E2A"/>
    <w:rsid w:val="008C4977"/>
    <w:rsid w:val="008E3E5A"/>
    <w:rsid w:val="008F0C07"/>
    <w:rsid w:val="008F39FB"/>
    <w:rsid w:val="009136EE"/>
    <w:rsid w:val="0091493B"/>
    <w:rsid w:val="00916D55"/>
    <w:rsid w:val="0094024D"/>
    <w:rsid w:val="009513BE"/>
    <w:rsid w:val="0095295A"/>
    <w:rsid w:val="00965FEC"/>
    <w:rsid w:val="00971F12"/>
    <w:rsid w:val="009950C8"/>
    <w:rsid w:val="009A5E42"/>
    <w:rsid w:val="009B18BF"/>
    <w:rsid w:val="00A26399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13C27"/>
    <w:rsid w:val="00B27B2B"/>
    <w:rsid w:val="00B376FF"/>
    <w:rsid w:val="00B56A17"/>
    <w:rsid w:val="00B741A6"/>
    <w:rsid w:val="00BA3C6A"/>
    <w:rsid w:val="00BB50FC"/>
    <w:rsid w:val="00C0124F"/>
    <w:rsid w:val="00C119F4"/>
    <w:rsid w:val="00C13F40"/>
    <w:rsid w:val="00C34CDF"/>
    <w:rsid w:val="00C53CC1"/>
    <w:rsid w:val="00C548FF"/>
    <w:rsid w:val="00C67D0A"/>
    <w:rsid w:val="00C77365"/>
    <w:rsid w:val="00CC1D7B"/>
    <w:rsid w:val="00CD1FC3"/>
    <w:rsid w:val="00CE59FB"/>
    <w:rsid w:val="00CF14F3"/>
    <w:rsid w:val="00CF35EA"/>
    <w:rsid w:val="00D041D6"/>
    <w:rsid w:val="00D04E6B"/>
    <w:rsid w:val="00D06AC3"/>
    <w:rsid w:val="00D1550C"/>
    <w:rsid w:val="00D1738E"/>
    <w:rsid w:val="00D36C5B"/>
    <w:rsid w:val="00D4242B"/>
    <w:rsid w:val="00D448A3"/>
    <w:rsid w:val="00D55E75"/>
    <w:rsid w:val="00D644F4"/>
    <w:rsid w:val="00D879F1"/>
    <w:rsid w:val="00D9746C"/>
    <w:rsid w:val="00DC371F"/>
    <w:rsid w:val="00DE3197"/>
    <w:rsid w:val="00DF7F98"/>
    <w:rsid w:val="00E20C4C"/>
    <w:rsid w:val="00E304E3"/>
    <w:rsid w:val="00E439A5"/>
    <w:rsid w:val="00E44A41"/>
    <w:rsid w:val="00E769A3"/>
    <w:rsid w:val="00E845D1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53886"/>
    <w:rsid w:val="00F61836"/>
    <w:rsid w:val="00F731C0"/>
    <w:rsid w:val="00F85922"/>
    <w:rsid w:val="00FE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E5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9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9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9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9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E59FB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E5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9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9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9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9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E59FB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prijenos potraživanja</izvorni_sadrzaj>
    <derivirana_varijabla naziv="DomainObject.Primjedba_1">prijenos potraživanja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R1-74/15</izvorni_sadrzaj>
    <derivirana_varijabla naziv="DomainObject.Predmet.PrimjedbaSuca_1">Veza 14 R1-74/15</derivirana_varijabla>
  </DomainObject.Predmet.PrimjedbaSuca>
  <DomainObject.Predmet.ProtustrankaFormated>
    <izvorni_sadrzaj>  Stečajna masa DOBAR DOM - ADRI d.o.o.</izvorni_sadrzaj>
    <derivirana_varijabla naziv="DomainObject.Predmet.ProtustrankaFormated_1">  Stečajna masa DOBAR DOM - ADRI d.o.o.</derivirana_varijabla>
  </DomainObject.Predmet.ProtustrankaFormated>
  <DomainObject.Predmet.ProtustrankaFormatedOIB>
    <izvorni_sadrzaj>  Stečajna masa DOBAR DOM - ADRI d.o.o., OIB 28138000910</izvorni_sadrzaj>
    <derivirana_varijabla naziv="DomainObject.Predmet.ProtustrankaFormatedOIB_1">  Stečajna masa DOBAR DOM - ADRI d.o.o., OIB 28138000910</derivirana_varijabla>
  </DomainObject.Predmet.ProtustrankaFormatedOIB>
  <DomainObject.Predmet.ProtustrankaFormatedWithAdress>
    <izvorni_sadrzaj> Stečajna masa DOBAR DOM - ADRI d.o.o., Ribarska 4, 51000 Rijeka</izvorni_sadrzaj>
    <derivirana_varijabla naziv="DomainObject.Predmet.ProtustrankaFormatedWithAdress_1"> Stečajna masa DOBAR DOM - ADRI d.o.o., Ribarska 4, 51000 Rijeka</derivirana_varijabla>
  </DomainObject.Predmet.ProtustrankaFormatedWithAdress>
  <DomainObject.Predmet.ProtustrankaFormatedWithAdressOIB>
    <izvorni_sadrzaj> Stečajna masa DOBAR DOM - ADRI d.o.o., OIB 28138000910, Ribarska 4, 51000 Rijeka</izvorni_sadrzaj>
    <derivirana_varijabla naziv="DomainObject.Predmet.ProtustrankaFormatedWithAdressOIB_1"> Stečajna masa DOBAR DOM - ADRI d.o.o., OIB 28138000910, Ribarska 4, 51000 Rijeka</derivirana_varijabla>
  </DomainObject.Predmet.ProtustrankaFormatedWithAdressOIB>
  <DomainObject.Predmet.ProtustrankaWithAdress>
    <izvorni_sadrzaj>Stečajna masa DOBAR DOM - ADRI d.o.o. Ribarska 4, 51000 Rijeka</izvorni_sadrzaj>
    <derivirana_varijabla naziv="DomainObject.Predmet.ProtustrankaWithAdress_1">Stečajna masa DOBAR DOM - ADRI d.o.o. Ribarska 4, 51000 Rijeka</derivirana_varijabla>
  </DomainObject.Predmet.ProtustrankaWithAdress>
  <DomainObject.Predmet.ProtustrankaWithAdressOIB>
    <izvorni_sadrzaj>Stečajna masa DOBAR DOM - ADRI d.o.o., OIB 28138000910, Ribarska 4, 51000 Rijeka</izvorni_sadrzaj>
    <derivirana_varijabla naziv="DomainObject.Predmet.ProtustrankaWithAdressOIB_1">Stečajna masa DOBAR DOM - ADRI d.o.o., OIB 28138000910, Ribarska 4, 51000 Rijeka</derivirana_varijabla>
  </DomainObject.Predmet.ProtustrankaWithAdressOIB>
  <DomainObject.Predmet.ProtustrankaNazivFormated>
    <izvorni_sadrzaj>Stečajna masa DOBAR DOM - ADRI d.o.o.</izvorni_sadrzaj>
    <derivirana_varijabla naziv="DomainObject.Predmet.ProtustrankaNazivFormated_1">Stečajna masa DOBAR DOM - ADRI d.o.o.</derivirana_varijabla>
  </DomainObject.Predmet.ProtustrankaNazivFormated>
  <DomainObject.Predmet.ProtustrankaNazivFormatedOIB>
    <izvorni_sadrzaj>Stečajna masa DOBAR DOM - ADRI d.o.o., OIB 28138000910</izvorni_sadrzaj>
    <derivirana_varijabla naziv="DomainObject.Predmet.ProtustrankaNazivFormatedOIB_1">Stečajna masa DOBAR DOM - ADRI d.o.o., OIB 28138000910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ZAGORAC likvidator</izvorni_sadrzaj>
    <derivirana_varijabla naziv="DomainObject.Predmet.StrankaFormated_1">  MARKO ZAGORAC likvidator</derivirana_varijabla>
  </DomainObject.Predmet.StrankaFormated>
  <DomainObject.Predmet.StrankaFormatedOIB>
    <izvorni_sadrzaj>  MARKO ZAGORAC likvidator, OIB 82182414496</izvorni_sadrzaj>
    <derivirana_varijabla naziv="DomainObject.Predmet.StrankaFormatedOIB_1">  MARKO ZAGORAC likvidator, OIB 82182414496</derivirana_varijabla>
  </DomainObject.Predmet.StrankaFormatedOIB>
  <DomainObject.Predmet.StrankaFormatedWithAdress>
    <izvorni_sadrzaj> MARKO ZAGORAC likvidator, Ante Starčevića 5, 51000 Rijeka</izvorni_sadrzaj>
    <derivirana_varijabla naziv="DomainObject.Predmet.StrankaFormatedWithAdress_1"> MARKO ZAGORAC likvidator, Ante Starčevića 5, 51000 Rijeka</derivirana_varijabla>
  </DomainObject.Predmet.StrankaFormatedWithAdress>
  <DomainObject.Predmet.StrankaFormatedWithAdressOIB>
    <izvorni_sadrzaj> MARKO ZAGORAC likvidator, OIB 82182414496, Ante Starčevića 5, 51000 Rijeka</izvorni_sadrzaj>
    <derivirana_varijabla naziv="DomainObject.Predmet.StrankaFormatedWithAdressOIB_1"> MARKO ZAGORAC likvidator, OIB 82182414496, Ante Starčevića 5, 51000 Rijeka</derivirana_varijabla>
  </DomainObject.Predmet.StrankaFormatedWithAdressOIB>
  <DomainObject.Predmet.StrankaWithAdress>
    <izvorni_sadrzaj>MARKO ZAGORAC likvidator Ante Starčevića 5,51000 Rijeka</izvorni_sadrzaj>
    <derivirana_varijabla naziv="DomainObject.Predmet.StrankaWithAdress_1">MARKO ZAGORAC likvidator Ante Starčevića 5,51000 Rijeka</derivirana_varijabla>
  </DomainObject.Predmet.StrankaWithAdress>
  <DomainObject.Predmet.StrankaWithAdressOIB>
    <izvorni_sadrzaj>MARKO ZAGORAC likvidator, OIB 82182414496, Ante Starčevića 5,51000 Rijeka</izvorni_sadrzaj>
    <derivirana_varijabla naziv="DomainObject.Predmet.StrankaWithAdressOIB_1">MARKO ZAGORAC likvidator, OIB 82182414496, Ante Starčevića 5,51000 Rijeka</derivirana_varijabla>
  </DomainObject.Predmet.StrankaWithAdressOIB>
  <DomainObject.Predmet.StrankaNazivFormated>
    <izvorni_sadrzaj>MARKO ZAGORAC likvidator</izvorni_sadrzaj>
    <derivirana_varijabla naziv="DomainObject.Predmet.StrankaNazivFormated_1">MARKO ZAGORAC likvidator</derivirana_varijabla>
  </DomainObject.Predmet.StrankaNazivFormated>
  <DomainObject.Predmet.StrankaNazivFormatedOIB>
    <izvorni_sadrzaj>MARKO ZAGORAC likvidator, OIB 82182414496</izvorni_sadrzaj>
    <derivirana_varijabla naziv="DomainObject.Predmet.StrankaNazivFormatedOIB_1">MARKO ZAGORAC likvidator, OIB 82182414496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MARKO ZAGORAC likvidator</item>
    </izvorni_sadrzaj>
    <derivirana_varijabla naziv="DomainObject.Predmet.StrankaListFormated_1">
      <item>MARKO ZAGORAC likvidator</item>
    </derivirana_varijabla>
  </DomainObject.Predmet.StrankaListFormated>
  <DomainObject.Predmet.StrankaListFormatedOIB>
    <izvorni_sadrzaj>
      <item>MARKO ZAGORAC likvidator, OIB 82182414496</item>
    </izvorni_sadrzaj>
    <derivirana_varijabla naziv="DomainObject.Predmet.StrankaListFormatedOIB_1">
      <item>MARKO ZAGORAC likvidator, OIB 82182414496</item>
    </derivirana_varijabla>
  </DomainObject.Predmet.StrankaListFormatedOIB>
  <DomainObject.Predmet.StrankaListFormatedWithAdress>
    <izvorni_sadrzaj>
      <item>MARKO ZAGORAC likvidator, Ante Starčevića 5, 51000 Rijeka</item>
    </izvorni_sadrzaj>
    <derivirana_varijabla naziv="DomainObject.Predmet.StrankaListFormatedWithAdress_1">
      <item>MARKO ZAGORAC likvidator, Ante Starčevića 5, 51000 Rijeka</item>
    </derivirana_varijabla>
  </DomainObject.Predmet.StrankaListFormatedWithAdress>
  <DomainObject.Predmet.StrankaListFormatedWithAdressOIB>
    <izvorni_sadrzaj>
      <item>MARKO ZAGORAC likvidator, OIB 82182414496, Ante Starčevića 5, 51000 Rijeka</item>
    </izvorni_sadrzaj>
    <derivirana_varijabla naziv="DomainObject.Predmet.StrankaListFormatedWithAdressOIB_1">
      <item>MARKO ZAGORAC likvidator, OIB 82182414496, Ante Starčevića 5, 51000 Rijeka</item>
    </derivirana_varijabla>
  </DomainObject.Predmet.StrankaListFormatedWithAdressOIB>
  <DomainObject.Predmet.StrankaListNazivFormated>
    <izvorni_sadrzaj>
      <item>MARKO ZAGORAC likvidator</item>
    </izvorni_sadrzaj>
    <derivirana_varijabla naziv="DomainObject.Predmet.StrankaListNazivFormated_1">
      <item>MARKO ZAGORAC likvidator</item>
    </derivirana_varijabla>
  </DomainObject.Predmet.StrankaListNazivFormated>
  <DomainObject.Predmet.StrankaListNazivFormatedOIB>
    <izvorni_sadrzaj>
      <item>MARKO ZAGORAC likvidator, OIB 82182414496</item>
    </izvorni_sadrzaj>
    <derivirana_varijabla naziv="DomainObject.Predmet.StrankaListNazivFormatedOIB_1">
      <item>MARKO ZAGORAC likvidator, OIB 82182414496</item>
    </derivirana_varijabla>
  </DomainObject.Predmet.StrankaListNazivFormatedOIB>
  <DomainObject.Predmet.ProtuStrankaListFormated>
    <izvorni_sadrzaj>
      <item>Stečajna masa DOBAR DOM - ADRI d.o.o.</item>
    </izvorni_sadrzaj>
    <derivirana_varijabla naziv="DomainObject.Predmet.ProtuStrankaListFormated_1">
      <item>Stečajna masa DOBAR DOM - ADRI d.o.o.</item>
    </derivirana_varijabla>
  </DomainObject.Predmet.ProtuStrankaListFormated>
  <DomainObject.Predmet.ProtuStrankaListFormatedOIB>
    <izvorni_sadrzaj>
      <item>Stečajna masa DOBAR DOM - ADRI d.o.o., OIB 28138000910</item>
    </izvorni_sadrzaj>
    <derivirana_varijabla naziv="DomainObject.Predmet.ProtuStrankaListFormatedOIB_1">
      <item>Stečajna masa DOBAR DOM - ADRI d.o.o., OIB 28138000910</item>
    </derivirana_varijabla>
  </DomainObject.Predmet.ProtuStrankaListFormatedOIB>
  <DomainObject.Predmet.ProtuStrankaListFormatedWithAdress>
    <izvorni_sadrzaj>
      <item>Stečajna masa DOBAR DOM - ADRI d.o.o., Ribarska 4, 51000 Rijeka</item>
    </izvorni_sadrzaj>
    <derivirana_varijabla naziv="DomainObject.Predmet.ProtuStrankaListFormatedWithAdress_1">
      <item>Stečajna masa DOBAR DOM - ADRI d.o.o., Ribarska 4, 51000 Rijeka</item>
    </derivirana_varijabla>
  </DomainObject.Predmet.ProtuStrankaListFormatedWithAdress>
  <DomainObject.Predmet.ProtuStrankaListFormatedWithAdressOIB>
    <izvorni_sadrzaj>
      <item>Stečajna masa DOBAR DOM - ADRI d.o.o., OIB 28138000910, Ribarska 4, 51000 Rijeka</item>
    </izvorni_sadrzaj>
    <derivirana_varijabla naziv="DomainObject.Predmet.ProtuStrankaListFormatedWithAdressOIB_1">
      <item>Stečajna masa DOBAR DOM - ADRI d.o.o., OIB 28138000910, Ribarska 4, 51000 Rijeka</item>
    </derivirana_varijabla>
  </DomainObject.Predmet.ProtuStrankaListFormatedWithAdressOIB>
  <DomainObject.Predmet.ProtuStrankaListNazivFormated>
    <izvorni_sadrzaj>
      <item>Stečajna masa DOBAR DOM - ADRI d.o.o.</item>
    </izvorni_sadrzaj>
    <derivirana_varijabla naziv="DomainObject.Predmet.ProtuStrankaListNazivFormated_1">
      <item>Stečajna masa DOBAR DOM - ADRI d.o.o.</item>
    </derivirana_varijabla>
  </DomainObject.Predmet.ProtuStrankaListNazivFormated>
  <DomainObject.Predmet.ProtuStrankaListNazivFormatedOIB>
    <izvorni_sadrzaj>
      <item>Stečajna masa DOBAR DOM - ADRI d.o.o., OIB 28138000910</item>
    </izvorni_sadrzaj>
    <derivirana_varijabla naziv="DomainObject.Predmet.ProtuStrankaListNazivFormatedOIB_1">
      <item>Stečajna masa DOBAR DOM - ADRI d.o.o., OIB 28138000910</item>
    </derivirana_varijabla>
  </DomainObject.Predmet.ProtuStrankaListNazivFormatedOIB>
  <DomainObject.Predmet.OstaliListFormated>
    <izvorni_sadrzaj>
      <item>Blaženka Prpić</item>
      <item>Silva Poljanac</item>
      <item>Dragan Bacanović</item>
    </izvorni_sadrzaj>
    <derivirana_varijabla naziv="DomainObject.Predmet.OstaliListFormated_1">
      <item>Blaženka Prpić</item>
      <item>Silva Poljanac</item>
      <item>Dragan Bacanović</item>
    </derivirana_varijabla>
  </DomainObject.Predmet.OstaliListFormated>
  <DomainObject.Predmet.OstaliListFormatedOIB>
    <izvorni_sadrzaj>
      <item>Blaženka Prpić, OIB 58591486513</item>
      <item>Silva Poljanac</item>
      <item>Dragan Bacanović</item>
    </izvorni_sadrzaj>
    <derivirana_varijabla naziv="DomainObject.Predmet.OstaliListFormatedOIB_1">
      <item>Blaženka Prpić, OIB 58591486513</item>
      <item>Silva Poljanac</item>
      <item>Dragan Bacanović</item>
    </derivirana_varijabla>
  </DomainObject.Predmet.OstaliListFormatedOIB>
  <DomainObject.Predmet.OstaliListFormatedWithAdress>
    <izvorni_sadrzaj>
      <item>Blaženka Prpić, Corrada Ilijassicha 21, 51000 Rijeka</item>
      <item>Silva Poljanac</item>
      <item>Dragan Bacanović</item>
    </izvorni_sadrzaj>
    <derivirana_varijabla naziv="DomainObject.Predmet.OstaliListFormatedWithAdress_1">
      <item>Blaženka Prpić, Corrada Ilijassicha 21, 51000 Rijeka</item>
      <item>Silva Poljanac</item>
      <item>Dragan Bacanović</item>
    </derivirana_varijabla>
  </DomainObject.Predmet.OstaliListFormatedWithAdress>
  <DomainObject.Predmet.OstaliListFormatedWithAdressOIB>
    <izvorni_sadrzaj>
      <item>Blaženka Prpić, OIB 58591486513, Corrada Ilijassicha 21, 51000 Rijeka</item>
      <item>Silva Poljanac</item>
      <item>Dragan Bacanović</item>
    </izvorni_sadrzaj>
    <derivirana_varijabla naziv="DomainObject.Predmet.OstaliListFormatedWithAdressOIB_1">
      <item>Blaženka Prpić, OIB 58591486513, Corrada Ilijassicha 21, 51000 Rijeka</item>
      <item>Silva Poljanac</item>
      <item>Dragan Bacanović</item>
    </derivirana_varijabla>
  </DomainObject.Predmet.OstaliListFormatedWithAdressOIB>
  <DomainObject.Predmet.OstaliListNazivFormated>
    <izvorni_sadrzaj>
      <item>Blaženka Prpić</item>
      <item>Silva Poljanac</item>
      <item>Dragan Bacanović</item>
    </izvorni_sadrzaj>
    <derivirana_varijabla naziv="DomainObject.Predmet.OstaliListNazivFormated_1">
      <item>Blaženka Prpić</item>
      <item>Silva Poljanac</item>
      <item>Dragan Bacanović</item>
    </derivirana_varijabla>
  </DomainObject.Predmet.OstaliListNazivFormated>
  <DomainObject.Predmet.OstaliListNazivFormatedOIB>
    <izvorni_sadrzaj>
      <item>Blaženka Prpić, OIB 58591486513</item>
      <item>Silva Poljanac</item>
      <item>Dragan Bacanović</item>
    </izvorni_sadrzaj>
    <derivirana_varijabla naziv="DomainObject.Predmet.OstaliListNazivFormatedOIB_1">
      <item>Blaženka Prpić, OIB 58591486513</item>
      <item>Silva Poljanac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ZAGORAC likvidator</izvorni_sadrzaj>
    <derivirana_varijabla naziv="DomainObject.Predmet.StrankaIDrugi_1">MARKO ZAGORAC likvidator</derivirana_varijabla>
  </DomainObject.Predmet.StrankaIDrugi>
  <DomainObject.Predmet.ProtustrankaIDrugi>
    <izvorni_sadrzaj>Stečajna masa DOBAR DOM - ADRI d.o.o.</izvorni_sadrzaj>
    <derivirana_varijabla naziv="DomainObject.Predmet.ProtustrankaIDrugi_1">Stečajna masa DOBAR DOM - ADRI d.o.o.</derivirana_varijabla>
  </DomainObject.Predmet.ProtustrankaIDrugi>
  <DomainObject.Predmet.StrankaIDrugiAdressOIB>
    <izvorni_sadrzaj>MARKO ZAGORAC likvidator, OIB 82182414496, Ante Starčevića 5, 51000 Rijeka</izvorni_sadrzaj>
    <derivirana_varijabla naziv="DomainObject.Predmet.StrankaIDrugiAdressOIB_1">MARKO ZAGORAC likvidator, OIB 82182414496, Ante Starčevića 5, 51000 Rijeka</derivirana_varijabla>
  </DomainObject.Predmet.StrankaIDrugiAdressOIB>
  <DomainObject.Predmet.ProtustrankaIDrugiAdressOIB>
    <izvorni_sadrzaj>Stečajna masa DOBAR DOM - ADRI d.o.o., OIB 28138000910, Ribarska 4, 51000 Rijeka</izvorni_sadrzaj>
    <derivirana_varijabla naziv="DomainObject.Predmet.ProtustrankaIDrugiAdressOIB_1">Stečajna masa DOBAR DOM - ADRI d.o.o., OIB 28138000910,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ZAGORAC likvidator</item>
      <item>Stečajna masa DOBAR DOM - ADRI d.o.o.</item>
      <item>Blaženka Prpić</item>
      <item>Silva Poljanac</item>
      <item>Dragan Bacanović</item>
    </izvorni_sadrzaj>
    <derivirana_varijabla naziv="DomainObject.Predmet.SudioniciListNaziv_1">
      <item>MARKO ZAGORAC likvidator</item>
      <item>Stečajna masa DOBAR DOM - ADRI d.o.o.</item>
      <item>Blaženka Prpić</item>
      <item>Silva Poljanac</item>
      <item>Dragan Bacanović</item>
    </derivirana_varijabla>
  </DomainObject.Predmet.SudioniciListNaziv>
  <DomainObject.Predmet.SudioniciListAdressOIB>
    <izvorni_sadrzaj>
      <item>MARKO ZAGORAC likvidator, OIB 82182414496, Ante Starčevića 5,51000 Rijeka</item>
      <item>Stečajna masa DOBAR DOM - ADRI d.o.o., OIB 28138000910, Ribarska 4,51000 Rijeka</item>
      <item>Blaženka Prpić, OIB 58591486513, Corrada Ilijassicha 21,51000 Rijeka</item>
      <item>Silva Poljanac</item>
      <item>Dragan Bacanović</item>
    </izvorni_sadrzaj>
    <derivirana_varijabla naziv="DomainObject.Predmet.SudioniciListAdressOIB_1">
      <item>MARKO ZAGORAC likvidator, OIB 82182414496, Ante Starčevića 5,51000 Rijeka</item>
      <item>Stečajna masa DOBAR DOM - ADRI d.o.o., OIB 28138000910, Ribarska 4,51000 Rijeka</item>
      <item>Blaženka Prpić, OIB 58591486513, Corrada Ilijassicha 21,51000 Rijeka</item>
      <item>Silva Poljanac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82182414496</item>
      <item>, OIB 28138000910</item>
      <item>, OIB 58591486513</item>
      <item>, OIB null</item>
      <item>, OIB null</item>
    </izvorni_sadrzaj>
    <derivirana_varijabla naziv="DomainObject.Predmet.SudioniciListNazivOIB_1">
      <item>, OIB 82182414496</item>
      <item>, OIB 28138000910</item>
      <item>, OIB 58591486513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2323</properties:Characters>
  <properties:Lines>69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2017-09-25T09:43:00Z</dcterms:created>
  <dc:creator>dcmelik</dc:creator>
  <cp:lastModifiedBy>Jasna Radulović</cp:lastModifiedBy>
  <cp:lastPrinted>2017-09-25T09:02:00Z</cp:lastPrinted>
  <dcterms:modified xmlns:xsi="http://www.w3.org/2001/XMLSchema-instance" xsi:type="dcterms:W3CDTF">2017-09-25T09:48:00Z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