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f20f" w14:paraId="31cf20f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D7592A">
        <w:rPr>
          <w:rFonts w:hAnsi="Times New Roman" w:ascii="Times New Roman"/>
          <w:szCs w:val="24"/>
          <w:lang w:val="hr-HR"/>
        </w:rPr>
        <w:t>4275</w:t>
      </w:r>
      <w:r w:rsidR="00276D0A">
        <w:rPr>
          <w:rFonts w:hAnsi="Times New Roman" w:ascii="Times New Roman"/>
          <w:szCs w:val="24"/>
          <w:lang w:val="hr-HR"/>
        </w:rPr>
        <w:t>/2016-7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D7592A">
        <w:rPr>
          <w:rFonts w:hAnsi="Times New Roman" w:ascii="Times New Roman"/>
          <w:szCs w:val="24"/>
        </w:rPr>
        <w:t xml:space="preserve"> </w:t>
      </w:r>
      <w:r w:rsidR="00D7592A">
        <w:rPr>
          <w:rFonts w:hAnsi="Times New Roman" w:ascii="Times New Roman"/>
        </w:rPr>
        <w:t xml:space="preserve">PROJEKT VODOVODNA d.o.o., Zagreb, Trg Nikole Šubića Zrinskog 2, OIB </w:t>
      </w:r>
      <w:r w:rsidR="00D7592A" w:rsidRPr="009B1966">
        <w:rPr>
          <w:rFonts w:hAnsi="Times New Roman" w:ascii="Times New Roman"/>
        </w:rPr>
        <w:t>11192923439</w:t>
      </w:r>
      <w:r w:rsidR="0036453A">
        <w:rPr>
          <w:rFonts w:hAnsi="Times New Roman" w:ascii="Times New Roman"/>
        </w:rPr>
        <w:t>, 08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86834">
        <w:rPr>
          <w:rFonts w:hAnsi="Times New Roman" w:ascii="Times New Roman"/>
          <w:szCs w:val="24"/>
          <w:lang w:val="hr-HR"/>
        </w:rPr>
        <w:t xml:space="preserve">  </w:t>
      </w:r>
      <w:r w:rsidR="00D7592A">
        <w:rPr>
          <w:rFonts w:hAnsi="Times New Roman" w:ascii="Times New Roman"/>
        </w:rPr>
        <w:t xml:space="preserve">PROJEKT VODOVODNA d.o.o., Zagreb, Trg Nikole Šubića Zrinskog 2, OIB </w:t>
      </w:r>
      <w:r w:rsidR="00D7592A" w:rsidRPr="009B1966">
        <w:rPr>
          <w:rFonts w:hAnsi="Times New Roman" w:ascii="Times New Roman"/>
        </w:rPr>
        <w:t>11192923439</w:t>
      </w:r>
      <w:r w:rsidR="00D7592A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D7592A">
        <w:rPr>
          <w:rFonts w:hAnsi="Times New Roman" w:ascii="Times New Roman"/>
          <w:szCs w:val="24"/>
          <w:lang w:val="hr-HR"/>
        </w:rPr>
        <w:t>18. svibnja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D7592A">
        <w:rPr>
          <w:rFonts w:hAnsi="Times New Roman" w:ascii="Times New Roman"/>
          <w:szCs w:val="24"/>
          <w:lang w:val="hr-HR"/>
        </w:rPr>
        <w:t>10,00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D7592A">
        <w:rPr>
          <w:rFonts w:hAnsi="Times New Roman" w:ascii="Times New Roman"/>
        </w:rPr>
        <w:t xml:space="preserve">PROJEKT VODOVODNA d.o.o., Zagreb, 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D7592A" w:rsidRPr="00E84E11">
        <w:rPr>
          <w:rFonts w:hAnsi="Times New Roman" w:ascii="Times New Roman"/>
          <w:szCs w:val="24"/>
          <w:lang w:val="hr-HR"/>
        </w:rPr>
        <w:t>Damir Marković, Zagreb, Podbrežje VIII.34, OIB 85933700078,</w:t>
      </w:r>
      <w:r w:rsidR="00D7592A">
        <w:rPr>
          <w:rFonts w:hAnsi="Times New Roman" w:ascii="Times New Roman"/>
        </w:rPr>
        <w:t xml:space="preserve"> i Hrvoje Zovko, Zagreb, Palmotićeva 38, OIB </w:t>
      </w:r>
      <w:r w:rsidR="00D7592A" w:rsidRPr="00E84E11">
        <w:rPr>
          <w:rFonts w:hAnsi="Times New Roman" w:ascii="Times New Roman"/>
        </w:rPr>
        <w:t>05567404486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>10.05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D7592A">
        <w:rPr>
          <w:rFonts w:hAnsi="Times New Roman" w:ascii="Times New Roman"/>
          <w:szCs w:val="24"/>
          <w:lang w:val="hr-HR"/>
        </w:rPr>
        <w:t>1521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D7592A">
        <w:rPr>
          <w:rFonts w:hAnsi="Times New Roman" w:ascii="Times New Roman"/>
          <w:szCs w:val="24"/>
          <w:lang w:val="hr-HR"/>
        </w:rPr>
        <w:t>2.824.123,34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86834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A654CD">
        <w:rPr>
          <w:rFonts w:hAnsi="Times New Roman" w:ascii="Times New Roman"/>
          <w:szCs w:val="24"/>
          <w:lang w:val="hr-HR"/>
        </w:rPr>
        <w:t>08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A70F70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70F7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70F70" w:rsidP="002152A3" w:rsidR="00A70F70" w:rsidRPr="00A70F70">
      <w:pPr>
        <w:jc w:val="right"/>
        <w:rPr>
          <w:rFonts w:hAnsi="Times New Roman" w:ascii="Times New Roman"/>
        </w:rPr>
      </w:pPr>
      <w:r w:rsidRPr="00A70F70">
        <w:rPr>
          <w:rFonts w:hAnsi="Times New Roman" w:ascii="Times New Roman"/>
        </w:rPr>
        <w:t>za točnost otpravka</w:t>
      </w:r>
    </w:p>
    <w:p w:rsidRDefault="00A70F70" w:rsidP="002152A3" w:rsidR="00A70F70" w:rsidRPr="00A70F70">
      <w:pPr>
        <w:jc w:val="right"/>
        <w:rPr>
          <w:rFonts w:hAnsi="Times New Roman" w:ascii="Times New Roman"/>
        </w:rPr>
      </w:pPr>
      <w:r w:rsidRPr="00A70F70">
        <w:rPr>
          <w:rFonts w:hAnsi="Times New Roman" w:ascii="Times New Roman"/>
        </w:rPr>
        <w:t>ovlašteni službenik</w:t>
      </w:r>
    </w:p>
    <w:p w:rsidRDefault="00A70F70" w:rsidP="002152A3" w:rsidR="00A70F70" w:rsidRPr="00A70F70">
      <w:pPr>
        <w:jc w:val="right"/>
        <w:rPr>
          <w:rFonts w:hAnsi="Times New Roman" w:ascii="Times New Roman"/>
        </w:rPr>
      </w:pPr>
      <w:r w:rsidRPr="00A70F70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D7592A">
      <w:rPr>
        <w:rFonts w:hAnsi="Times New Roman" w:ascii="Times New Roman"/>
        <w:szCs w:val="24"/>
        <w:lang w:val="pl-PL"/>
      </w:rPr>
      <w:t>4275</w:t>
    </w:r>
    <w:r w:rsidR="00276D0A">
      <w:rPr>
        <w:rFonts w:hAnsi="Times New Roman" w:ascii="Times New Roman"/>
        <w:szCs w:val="24"/>
        <w:lang w:val="pl-PL"/>
      </w:rPr>
      <w:t>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76D0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654CD"/>
    <w:rsid w:val="00A70F70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D17978"/>
    <w:rsid w:val="00D32500"/>
    <w:rsid w:val="00D424B0"/>
    <w:rsid w:val="00D7592A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0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F7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F7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F7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0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F7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F7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F7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St-4275/2016-7</izvorni_sadrzaj>
    <derivirana_varijabla naziv="DomainObject.Oznaka_1">St-4275/2016-7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4275</izvorni_sadrzaj>
    <derivirana_varijabla naziv="DomainObject.Predmet.Broj_1">4275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St-4275/2016</izvorni_sadrzaj>
    <derivirana_varijabla naziv="DomainObject.Predmet.OznakaBroj_1">St-4275/2016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VODOVODNA d.o.o. zastupanog po punomoćniku Hrvoje Zovko; Damir Marković</izvorni_sadrzaj>
    <derivirana_varijabla naziv="DomainObject.Predmet.ProtustrankaFormated_1">  PROJEKT VODOVODNA d.o.o. zastupanog po punomoćniku Hrvoje Zovko; Damir Marković</derivirana_varijabla>
  </DomainObject.Predmet.ProtustrankaFormated>
  <DomainObject.Predmet.ProtustrankaFormatedOIB>
    <izvorni_sadrzaj>  PROJEKT VODOVODNA d.o.o., OIB 11192923439 zastupanog po punomoćniku Hrvoje Zovko; Damir Marković</izvorni_sadrzaj>
    <derivirana_varijabla naziv="DomainObject.Predmet.ProtustrankaFormatedOIB_1">  PROJEKT VODOVODNA d.o.o., OIB 11192923439 zastupanog po punomoćniku Hrvoje Zovko; Damir Marković</derivirana_varijabla>
  </DomainObject.Predmet.ProtustrankaFormatedOIB>
  <DomainObject.Predmet.ProtustrankaFormatedWithAdress>
    <izvorni_sadrzaj> PROJEKT VODOVODNA d.o.o., Trg Nikole Šubića Zrinskog 2, 10000 Zagreb zastupanog po punomoćniku Hrvoje Zovko; Damir Marković</izvorni_sadrzaj>
    <derivirana_varijabla naziv="DomainObject.Predmet.ProtustrankaFormatedWithAdress_1"> PROJEKT VODOVODNA d.o.o., Trg Nikole Šubića Zrinskog 2, 10000 Zagreb zastupanog po punomoćniku Hrvoje Zovko; Damir Marković</derivirana_varijabla>
  </DomainObject.Predmet.ProtustrankaFormatedWithAdress>
  <DomainObject.Predmet.ProtustrankaFormatedWithAdressOIB>
    <izvorni_sadrzaj> PROJEKT VODOVODNA d.o.o., OIB 11192923439, Trg Nikole Šubića Zrinskog 2, 10000 Zagreb zastupanog po punomoćniku Hrvoje Zovko; Damir Marković</izvorni_sadrzaj>
    <derivirana_varijabla naziv="DomainObject.Predmet.ProtustrankaFormatedWithAdressOIB_1"> PROJEKT VODOVODNA d.o.o., OIB 11192923439, Trg Nikole Šubića Zrinskog 2, 10000 Zagreb zastupanog po punomoćniku Hrvoje Zovko; Damir Marković</derivirana_varijabla>
  </DomainObject.Predmet.ProtustrankaFormatedWithAdressOIB>
  <DomainObject.Predmet.ProtustrankaWithAdress>
    <izvorni_sadrzaj>PROJEKT VODOVODNA d.o.o. Trg Nikole Šubića Zrinskog 2, 10000 Zagreb</izvorni_sadrzaj>
    <derivirana_varijabla naziv="DomainObject.Predmet.ProtustrankaWithAdress_1">PROJEKT VODOVODNA d.o.o. Trg Nikole Šubića Zrinskog 2, 10000 Zagreb</derivirana_varijabla>
  </DomainObject.Predmet.ProtustrankaWithAdress>
  <DomainObject.Predmet.ProtustrankaWithAdressOIB>
    <izvorni_sadrzaj>PROJEKT VODOVODNA d.o.o., OIB 11192923439, Trg Nikole Šubića Zrinskog 2, 10000 Zagreb</izvorni_sadrzaj>
    <derivirana_varijabla naziv="DomainObject.Predmet.ProtustrankaWithAdressOIB_1">PROJEKT VODOVODNA d.o.o., OIB 11192923439, Trg Nikole Šubića Zrinskog 2, 10000 Zagreb</derivirana_varijabla>
  </DomainObject.Predmet.ProtustrankaWithAdressOIB>
  <DomainObject.Predmet.ProtustrankaNazivFormated>
    <izvorni_sadrzaj>PROJEKT VODOVODNA d.o.o.</izvorni_sadrzaj>
    <derivirana_varijabla naziv="DomainObject.Predmet.ProtustrankaNazivFormated_1">PROJEKT VODOVODNA d.o.o.</derivirana_varijabla>
  </DomainObject.Predmet.ProtustrankaNazivFormated>
  <DomainObject.Predmet.ProtustrankaNazivFormatedOIB>
    <izvorni_sadrzaj>PROJEKT VODOVODNA d.o.o., OIB 11192923439</izvorni_sadrzaj>
    <derivirana_varijabla naziv="DomainObject.Predmet.ProtustrankaNazivFormatedOIB_1">PROJEKT VODOVODNA d.o.o., OIB 11192923439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Zovko; Damir Marković</izvorni_sadrzaj>
    <derivirana_varijabla naziv="DomainObject.Predmet.StrankaFormated_1">  FINA Regionalni centar Zagreb; Hrvoje Zovko; Damir Marković</derivirana_varijabla>
  </DomainObject.Predmet.StrankaFormated>
  <DomainObject.Predmet.StrankaFormatedOIB>
    <izvorni_sadrzaj>  FINA Regionalni centar Zagreb, OIB 85821130368; Hrvoje Zovko, OIB 05567404486; Damir Marković, OIB 85933700078</izvorni_sadrzaj>
    <derivirana_varijabla naziv="DomainObject.Predmet.StrankaFormatedOIB_1">  FINA Regionalni centar Zagreb, OIB 85821130368; Hrvoje Zovko, OIB 05567404486; Damir Marković, OIB 85933700078</derivirana_varijabla>
  </DomainObject.Predmet.StrankaFormatedOIB>
  <DomainObject.Predmet.StrankaFormatedWithAdress>
    <izvorni_sadrzaj> FINA Regionalni centar Zagreb, Trg svibanjskih žrtava 1995. br. 1, 10000 Zagreb; Hrvoje Zovko; Damir Marković, Podbrežje Viii. 34, 10000 Zagreb</izvorni_sadrzaj>
    <derivirana_varijabla naziv="DomainObject.Predmet.StrankaFormatedWithAdress_1"> FINA Regionalni centar Zagreb, Trg svibanjskih žrtava 1995. br. 1, 10000 Zagreb; Hrvoje Zovko; Damir Marković, Podbrežje Viii. 34, 10000 Zagreb</derivirana_varijabla>
  </DomainObject.Predmet.StrankaFormatedWithAdress>
  <DomainObject.Predmet.StrankaFormatedWithAdressOIB>
    <izvorni_sadrzaj> FINA Regionalni centar Zagreb, OIB 85821130368, Trg svibanjskih žrtava 1995. br. 1, 10000 Zagreb; Hrvoje Zovko, OIB 05567404486; Damir Marković, OIB 85933700078, Podbrežje Viii. 34, 10000 Zagreb</izvorni_sadrzaj>
    <derivirana_varijabla naziv="DomainObject.Predmet.StrankaFormatedWithAdressOIB_1"> FINA Regionalni centar Zagreb, OIB 85821130368, Trg svibanjskih žrtava 1995. br. 1, 10000 Zagreb; Hrvoje Zovko, OIB 05567404486; Damir Marković, OIB 85933700078, Podbrežje Viii. 34, 10000 Zagreb</derivirana_varijabla>
  </DomainObject.Predmet.StrankaFormatedWithAdressOIB>
  <DomainObject.Predmet.StrankaWithAdress>
    <izvorni_sadrzaj>FINA Regionalni centar Zagreb Trg svibanjskih žrtava 1995. br. 1,10000 Zagreb,Hrvoje Zovko ,Damir Marković Podbrežje Viii. 34,10000 Zagreb</izvorni_sadrzaj>
    <derivirana_varijabla naziv="DomainObject.Predmet.StrankaWithAdress_1">FINA Regionalni centar Zagreb Trg svibanjskih žrtava 1995. br. 1,10000 Zagreb,Hrvoje Zovko ,Damir Marković Podbrežje Viii. 34,10000 Zagreb</derivirana_varijabla>
  </DomainObject.Predmet.StrankaWithAdress>
  <DomainObject.Predmet.StrankaWithAdressOIB>
    <izvorni_sadrzaj>FINA Regionalni centar Zagreb, OIB 85821130368, Trg svibanjskih žrtava 1995. br. 1,10000 Zagreb,Hrvoje Zovko, OIB 05567404486,Damir Marković, OIB 85933700078, Podbrežje Viii. 34,10000 Zagreb</izvorni_sadrzaj>
    <derivirana_varijabla naziv="DomainObject.Predmet.StrankaWithAdressOIB_1">FINA Regionalni centar Zagreb, OIB 85821130368, Trg svibanjskih žrtava 1995. br. 1,10000 Zagreb,Hrvoje Zovko, OIB 05567404486,Damir Marković, OIB 85933700078, Podbrežje Viii. 34,10000 Zagreb</derivirana_varijabla>
  </DomainObject.Predmet.StrankaWithAdressOIB>
  <DomainObject.Predmet.StrankaNazivFormated>
    <izvorni_sadrzaj>FINA Regionalni centar Zagreb,Hrvoje Zovko,Damir Marković</izvorni_sadrzaj>
    <derivirana_varijabla naziv="DomainObject.Predmet.StrankaNazivFormated_1">FINA Regionalni centar Zagreb,Hrvoje Zovko,Damir Marković</derivirana_varijabla>
  </DomainObject.Predmet.StrankaNazivFormated>
  <DomainObject.Predmet.StrankaNazivFormatedOIB>
    <izvorni_sadrzaj>FINA Regionalni centar Zagreb, OIB 85821130368,Hrvoje Zovko, OIB 05567404486,Damir Marković, OIB 85933700078</izvorni_sadrzaj>
    <derivirana_varijabla naziv="DomainObject.Predmet.StrankaNazivFormatedOIB_1">FINA Regionalni centar Zagreb, OIB 85821130368,Hrvoje Zovko, OIB 05567404486,Damir Marković, OIB 85933700078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Hrvoje Zovko</item>
      <item>Damir Marković</item>
    </izvorni_sadrzaj>
    <derivirana_varijabla naziv="DomainObject.Predmet.StrankaListFormated_1">
      <item>FINA Regionalni centar Zagreb</item>
      <item>Hrvoje Zovko</item>
      <item>Damir Marković</item>
    </derivirana_varijabla>
  </DomainObject.Predmet.StrankaListFormated>
  <DomainObject.Predmet.StrankaList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FormatedOIB_1">
      <item>FINA Regionalni centar Zagreb, OIB 85821130368</item>
      <item>Hrvoje Zovko, OIB 05567404486</item>
      <item>Damir Marković, OIB 85933700078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Zovko</item>
      <item>Damir Marković, Podbrežje Viii. 34, 10000 Zagreb</item>
    </izvorni_sadrzaj>
    <derivirana_varijabla naziv="DomainObject.Predmet.StrankaListFormatedWithAdress_1">
      <item>FINA Regionalni centar Zagreb, Trg svibanjskih žrtava 1995. br. 1, 10000 Zagreb</item>
      <item>Hrvoje Zovko</item>
      <item>Damir Marković, Podbrežje Viii.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Zovko, OIB 05567404486</item>
      <item>Damir Marković, OIB 85933700078, Podbrežje Viii. 34, 10000 Zagreb</item>
    </izvorni_sadrzaj>
    <derivirana_varijabla naziv="DomainObject.Predmet.StrankaListFormatedWithAdressOIB_1">
      <item>FINA Regionalni centar Zagreb, OIB 85821130368, Trg svibanjskih žrtava 1995. br. 1, 10000 Zagreb</item>
      <item>Hrvoje Zovko, OIB 05567404486</item>
      <item>Damir Marković, OIB 85933700078, Podbrežje Viii. 34, 10000 Zagreb</item>
    </derivirana_varijabla>
  </DomainObject.Predmet.StrankaListFormatedWithAdressOIB>
  <DomainObject.Predmet.StrankaListNazivFormated>
    <izvorni_sadrzaj>
      <item>FINA Regionalni centar Zagreb</item>
      <item>Hrvoje Zovko</item>
      <item>Damir Marković</item>
    </izvorni_sadrzaj>
    <derivirana_varijabla naziv="DomainObject.Predmet.StrankaListNazivFormated_1">
      <item>FINA Regionalni centar Zagreb</item>
      <item>Hrvoje Zovko</item>
      <item>Damir Marković</item>
    </derivirana_varijabla>
  </DomainObject.Predmet.StrankaListNazivFormated>
  <DomainObject.Predmet.StrankaListNaziv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NazivFormatedOIB_1">
      <item>FINA Regionalni centar Zagreb, OIB 85821130368</item>
      <item>Hrvoje Zovko, OIB 05567404486</item>
      <item>Damir Marković, OIB 85933700078</item>
    </derivirana_varijabla>
  </DomainObject.Predmet.StrankaListNazivFormatedOIB>
  <DomainObject.Predmet.ProtuStrankaListFormated>
    <izvorni_sadrzaj>
      <item>PROJEKT VODOVODNA d.o.o. zastupanog po punomoćniku Hrvoje Zovko; Damir Marković</item>
    </izvorni_sadrzaj>
    <derivirana_varijabla naziv="DomainObject.Predmet.ProtuStrankaListFormated_1">
      <item>PROJEKT VODOVODNA d.o.o. zastupanog po punomoćniku Hrvoje Zovko; Damir Marković</item>
    </derivirana_varijabla>
  </DomainObject.Predmet.ProtuStrankaListFormated>
  <DomainObject.Predmet.ProtuStrankaListFormatedOIB>
    <izvorni_sadrzaj>
      <item>PROJEKT VODOVODNA d.o.o., OIB 11192923439 zastupanog po punomoćniku Hrvoje Zovko; Damir Marković</item>
    </izvorni_sadrzaj>
    <derivirana_varijabla naziv="DomainObject.Predmet.ProtuStrankaListFormatedOIB_1">
      <item>PROJEKT VODOVODNA d.o.o., OIB 11192923439 zastupanog po punomoćniku Hrvoje Zovko; Damir Marković</item>
    </derivirana_varijabla>
  </DomainObject.Predmet.ProtuStrankaListFormatedOIB>
  <DomainObject.Predmet.ProtuStrankaListFormatedWithAdress>
    <izvorni_sadrzaj>
      <item>PROJEKT VODOVODNA d.o.o., Trg Nikole Šubića Zrinskog 2, 10000 Zagreb zastupanog po punomoćniku Hrvoje Zovko; Damir Marković</item>
    </izvorni_sadrzaj>
    <derivirana_varijabla naziv="DomainObject.Predmet.ProtuStrankaListFormatedWithAdress_1">
      <item>PROJEKT VODOVODNA d.o.o., Trg Nikole Šubića Zrinskog 2, 10000 Zagreb zastupanog po punomoćniku Hrvoje Zovko; Damir Marković</item>
    </derivirana_varijabla>
  </DomainObject.Predmet.ProtuStrankaListFormatedWithAdress>
  <DomainObject.Predmet.ProtuStrankaListFormatedWithAdressOIB>
    <izvorni_sadrzaj>
      <item>PROJEKT VODOVODNA d.o.o., OIB 11192923439, Trg Nikole Šubića Zrinskog 2, 10000 Zagreb zastupanog po punomoćniku Hrvoje Zovko; Damir Marković</item>
    </izvorni_sadrzaj>
    <derivirana_varijabla naziv="DomainObject.Predmet.ProtuStrankaListFormatedWithAdressOIB_1">
      <item>PROJEKT VODOVODNA d.o.o., OIB 11192923439, Trg Nikole Šubića Zrinskog 2, 10000 Zagreb zastupanog po punomoćniku Hrvoje Zovko; Damir Marković</item>
    </derivirana_varijabla>
  </DomainObject.Predmet.ProtuStrankaListFormatedWithAdressOIB>
  <DomainObject.Predmet.ProtuStrankaListNazivFormated>
    <izvorni_sadrzaj>
      <item>PROJEKT VODOVODNA d.o.o.</item>
    </izvorni_sadrzaj>
    <derivirana_varijabla naziv="DomainObject.Predmet.ProtuStrankaListNazivFormated_1">
      <item>PROJEKT VODOVODNA d.o.o.</item>
    </derivirana_varijabla>
  </DomainObject.Predmet.ProtuStrankaListNazivFormated>
  <DomainObject.Predmet.ProtuStrankaListNazivFormatedOIB>
    <izvorni_sadrzaj>
      <item>PROJEKT VODOVODNA d.o.o., OIB 11192923439</item>
    </izvorni_sadrzaj>
    <derivirana_varijabla naziv="DomainObject.Predmet.ProtuStrankaListNazivFormatedOIB_1">
      <item>PROJEKT VODOVODNA d.o.o., OIB 11192923439</item>
    </derivirana_varijabla>
  </DomainObject.Predmet.ProtuStrankaListNazivFormatedOIB>
  <DomainObject.Predmet.OstaliListFormated>
    <izvorni_sadrzaj>
      <item>Hrvoje Zovko punomoćnik sudionika u postupku PROJEKT VODOVODNA d.o.o.</item>
      <item>Damir Marković punomoćnik sudionika u postupku PROJEKT VODOVODNA d.o.o.</item>
    </izvorni_sadrzaj>
    <derivirana_varijabla naziv="DomainObject.Predmet.OstaliListFormated_1">
      <item>Hrvoje Zovko punomoćnik sudionika u postupku PROJEKT VODOVODNA d.o.o.</item>
      <item>Damir Marković punomoćnik sudionika u postupku PROJEKT VODOVODNA d.o.o.</item>
    </derivirana_varijabla>
  </DomainObject.Predmet.OstaliListFormated>
  <DomainObject.Predmet.OstaliListFormatedOIB>
    <izvorni_sadrzaj>
      <item>Hrvoje Zovko, OIB 05567404486 punomoćnik sudionika u postupku PROJEKT VODOVODNA d.o.o.</item>
      <item>Damir Marković, OIB 85933700078 punomoćnik sudionika u postupku PROJEKT VODOVODNA d.o.o.</item>
    </izvorni_sadrzaj>
    <derivirana_varijabla naziv="DomainObject.Predmet.OstaliListFormatedOIB_1">
      <item>Hrvoje Zovko, OIB 05567404486 punomoćnik sudionika u postupku PROJEKT VODOVODNA d.o.o.</item>
      <item>Damir Marković, OIB 85933700078 punomoćnik sudionika u postupku PROJEKT VODOVODNA d.o.o.</item>
    </derivirana_varijabla>
  </DomainObject.Predmet.OstaliListFormatedOIB>
  <DomainObject.Predmet.OstaliListFormatedWithAdress>
    <izvorni_sadrzaj>
      <item>Hrvoje Zovko punomoćnik sudionika u postupku PROJEKT VODOVODNA d.o.o.</item>
      <item>Damir Marković, Podbrežje Viii. 34, 10000 Zagreb punomoćnik sudionika u postupku PROJEKT VODOVODNA d.o.o.</item>
    </izvorni_sadrzaj>
    <derivirana_varijabla naziv="DomainObject.Predmet.OstaliListFormatedWithAdress_1">
      <item>Hrvoje Zovko punomoćnik sudionika u postupku PROJEKT VODOVODNA d.o.o.</item>
      <item>Damir Marković, Podbrežje Viii. 34, 10000 Zagreb punomoćnik sudionika u postupku PROJEKT VODOVODNA d.o.o.</item>
    </derivirana_varijabla>
  </DomainObject.Predmet.OstaliListFormatedWithAdress>
  <DomainObject.Predmet.OstaliListFormatedWithAdressOIB>
    <izvorni_sadrzaj>
      <item>Hrvoje Zovko, OIB 05567404486 punomoćnik sudionika u postupku PROJEKT VODOVODNA d.o.o.</item>
      <item>Damir Marković, OIB 85933700078, Podbrežje Viii. 34, 10000 Zagreb punomoćnik sudionika u postupku PROJEKT VODOVODNA d.o.o.</item>
    </izvorni_sadrzaj>
    <derivirana_varijabla naziv="DomainObject.Predmet.OstaliListFormatedWithAdressOIB_1">
      <item>Hrvoje Zovko, OIB 05567404486 punomoćnik sudionika u postupku PROJEKT VODOVODNA d.o.o.</item>
      <item>Damir Marković, OIB 85933700078, Podbrežje Viii. 34, 10000 Zagreb punomoćnik sudionika u postupku PROJEKT VODOVODNA d.o.o.</item>
    </derivirana_varijabla>
  </DomainObject.Predmet.OstaliListFormatedWithAdressOIB>
  <DomainObject.Predmet.OstaliListNazivFormated>
    <izvorni_sadrzaj>
      <item>Hrvoje Zovko</item>
      <item>Damir Marković</item>
    </izvorni_sadrzaj>
    <derivirana_varijabla naziv="DomainObject.Predmet.OstaliListNazivFormated_1">
      <item>Hrvoje Zovko</item>
      <item>Damir Marković</item>
    </derivirana_varijabla>
  </DomainObject.Predmet.OstaliListNazivFormated>
  <DomainObject.Predmet.OstaliListNazivFormatedOIB>
    <izvorni_sadrzaj>
      <item>Hrvoje Zovko, OIB 05567404486</item>
      <item>Damir Marković, OIB 85933700078</item>
    </izvorni_sadrzaj>
    <derivirana_varijabla naziv="DomainObject.Predmet.OstaliListNazivFormatedOIB_1">
      <item>Hrvoje Zovko, OIB 05567404486</item>
      <item>Damir Marković, OIB 85933700078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St-4275/2016-7</izvorni_sadrzaj>
    <derivirana_varijabla naziv="DomainObject.PoslovniBrojDokumenta_1">St-4275/2016-7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VODOVODNA d.o.o.</izvorni_sadrzaj>
    <derivirana_varijabla naziv="DomainObject.Predmet.ProtustrankaIDrugi_1">PROJEKT VODOVODNA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PROJEKT VODOVODNA d.o.o., OIB 11192923439, Trg Nikole Šubića Zrinskog 2, 10000 Zagreb</izvorni_sadrzaj>
    <derivirana_varijabla naziv="DomainObject.Predmet.ProtustrankaIDrugiAdressOIB_1">PROJEKT VODOVODNA d.o.o., OIB 11192923439, Trg Nikole Šubića Zrinskog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VODOVODNA d.o.o.</item>
      <item>Hrvoje Zovko</item>
      <item>Hrvoje Zovko</item>
      <item>Damir Marković</item>
      <item>Damir Marković</item>
    </izvorni_sadrzaj>
    <derivirana_varijabla naziv="DomainObject.Predmet.SudioniciListNaziv_1">
      <item>FINA Regionalni centar Zagreb</item>
      <item>PROJEKT VODOVODNA d.o.o.</item>
      <item>Hrvoje Zovko</item>
      <item>Hrvoje Zovko</item>
      <item>Damir Marković</item>
      <item>Damir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</item>
      <item>Damir Marković, OIB 85933700078, Podbrežje Viii. 34,10000 Zagreb</item>
      <item>Damir Marković, OIB 85933700078, Podbrežje Viii. 34,10000 Zagreb</item>
    </izvorni_sadrzaj>
    <derivirana_varijabla naziv="DomainObject.Predmet.SudioniciListAdressOIB_1"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</item>
      <item>Damir Marković, OIB 85933700078, Podbrežje Viii. 34,10000 Zagreb</item>
      <item>Damir Marković, OIB 85933700078, Podbrežje Viii.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11192923439</item>
      <item>, OIB 05567404486</item>
      <item>, OIB 05567404486</item>
      <item>, OIB 85933700078</item>
      <item>, OIB 85933700078</item>
    </izvorni_sadrzaj>
    <derivirana_varijabla naziv="DomainObject.Predmet.SudioniciListNazivOIB_1">
      <item>, OIB 85821130368</item>
      <item>, OIB 11192923439</item>
      <item>, OIB 05567404486</item>
      <item>, OIB 05567404486</item>
      <item>, OIB 85933700078</item>
      <item>, OIB 85933700078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469C2-3242-4D44-B3EF-B792E9153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320</properties:Words>
  <properties:Characters>1776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2017-02-08T13:10:00Z</dcterms:created>
  <dc:creator>Sudsko vijeće</dc:creator>
  <cp:lastModifiedBy>Višnja Svečak</cp:lastModifiedBy>
  <cp:lastPrinted>2017-02-08T13:23:00Z</cp:lastPrinted>
  <dcterms:modified xmlns:xsi="http://www.w3.org/2001/XMLSchema-instance" xsi:type="dcterms:W3CDTF">2017-02-09T08:06:00Z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St-4275/2016-7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