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2123" w14:paraId="f8c2123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707C8">
        <w:t>147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707C8">
        <w:t>FIRST UNITED j.d.o.o. za poslovne usluge</w:t>
      </w:r>
      <w:r w:rsidR="005707C8" w:rsidRPr="000539FB">
        <w:t xml:space="preserve">, </w:t>
      </w:r>
      <w:r w:rsidR="005707C8">
        <w:t>Pag</w:t>
      </w:r>
      <w:r w:rsidR="005707C8" w:rsidRPr="000539FB">
        <w:t xml:space="preserve">, </w:t>
      </w:r>
      <w:r w:rsidR="005707C8">
        <w:t>Ul. Uhlinac 1 a</w:t>
      </w:r>
      <w:r w:rsidR="005707C8" w:rsidRPr="000539FB">
        <w:t xml:space="preserve">, OIB: </w:t>
      </w:r>
      <w:r w:rsidR="005707C8">
        <w:t>82509562530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5707C8">
        <w:t>Luki Kantociju iz Paga</w:t>
      </w:r>
      <w:r>
        <w:t xml:space="preserve">,  </w:t>
      </w:r>
      <w:r w:rsidR="00E8293B">
        <w:t>22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54CBF">
        <w:rPr>
          <w:b/>
        </w:rPr>
        <w:t>12</w:t>
      </w:r>
      <w:r w:rsidR="00372EF1">
        <w:rPr>
          <w:b/>
        </w:rPr>
        <w:t xml:space="preserve">. </w:t>
      </w:r>
      <w:r w:rsidR="00A54CBF">
        <w:rPr>
          <w:b/>
        </w:rPr>
        <w:t>lipnja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871DB5">
        <w:rPr>
          <w:b/>
        </w:rPr>
        <w:t>10</w:t>
      </w:r>
      <w:r w:rsidR="00DF0E12">
        <w:rPr>
          <w:b/>
        </w:rPr>
        <w:t>,</w:t>
      </w:r>
      <w:r w:rsidR="00C87E33">
        <w:rPr>
          <w:b/>
        </w:rPr>
        <w:t>2</w:t>
      </w:r>
      <w:r w:rsidR="005707C8">
        <w:rPr>
          <w:b/>
        </w:rPr>
        <w:t>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5707C8">
        <w:t>Luka Kantoci iz Paga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5707C8">
        <w:t>Luka Kantoci iz Paga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5707C8">
        <w:t>FIRST UNITED j.d.o.o. za poslovne usluge</w:t>
      </w:r>
      <w:r w:rsidR="005707C8" w:rsidRPr="000539FB">
        <w:t xml:space="preserve">, </w:t>
      </w:r>
      <w:r w:rsidR="005707C8">
        <w:t>Pag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C87E33">
        <w:t>1</w:t>
      </w:r>
      <w:r>
        <w:t xml:space="preserve">. </w:t>
      </w:r>
      <w:r w:rsidR="005707C8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5707C8">
        <w:t>8</w:t>
      </w:r>
      <w:r w:rsidR="007263AB">
        <w:t>.</w:t>
      </w:r>
      <w:r w:rsidR="005707C8">
        <w:t>288</w:t>
      </w:r>
      <w:r w:rsidR="007263AB">
        <w:t>,</w:t>
      </w:r>
      <w:r w:rsidR="005707C8">
        <w:t>82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 xml:space="preserve">U Zadru </w:t>
      </w:r>
      <w:r w:rsidR="00E8293B">
        <w:t>22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2E1E84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5707C8">
        <w:t>Luki Kantociju iz Paga</w:t>
      </w:r>
      <w:r w:rsidR="005707C8" w:rsidRPr="0010055C">
        <w:t xml:space="preserve">, </w:t>
      </w:r>
      <w:r w:rsidR="005707C8">
        <w:t>Ul. Donata Fabijanića 2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70D9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707C8">
      <w:t>147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1E84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0D9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UNITED jednostavno društvo s ograničenom odgovornošću za poslovne usluge</izvorni_sadrzaj>
    <derivirana_varijabla naziv="DomainObject.Predmet.ProtustrankaFormated_1">  FIRST UNITED jednostavno društvo s ograničenom odgovornošću za poslovne usluge</derivirana_varijabla>
  </DomainObject.Predmet.ProtustrankaFormated>
  <DomainObject.Predmet.ProtustrankaFormatedOIB>
    <izvorni_sadrzaj>  FIRST UNITED jednostavno društvo s ograničenom odgovornošću za poslovne usluge, OIB 82509562530</izvorni_sadrzaj>
    <derivirana_varijabla naziv="DomainObject.Predmet.ProtustrankaFormatedOIB_1">  FIRST UNITED jednostavno društvo s ograničenom odgovornošću za poslovne usluge, OIB 82509562530</derivirana_varijabla>
  </DomainObject.Predmet.ProtustrankaFormatedOIB>
  <DomainObject.Predmet.ProtustrankaFormatedWithAdress>
    <izvorni_sadrzaj> FIRST UNITED jednostavno društvo s ograničenom odgovornošću za poslovne usluge, Ul. Uhlinac 1/a, 23250 Pag</izvorni_sadrzaj>
    <derivirana_varijabla naziv="DomainObject.Predmet.ProtustrankaFormatedWithAdress_1"> FIRST UNITED jednostavno društvo s ograničenom odgovornošću za poslovne usluge, Ul. Uhlinac 1/a, 23250 Pag</derivirana_varijabla>
  </DomainObject.Predmet.ProtustrankaFormatedWithAdress>
  <DomainObject.Predmet.ProtustrankaFormatedWithAdressOIB>
    <izvorni_sadrzaj> FIRST UNITED jednostavno društvo s ograničenom odgovornošću za poslovne usluge, OIB 82509562530, Ul. Uhlinac 1/a, 23250 Pag</izvorni_sadrzaj>
    <derivirana_varijabla naziv="DomainObject.Predmet.ProtustrankaFormatedWithAdressOIB_1"> FIRST UNITED jednostavno društvo s ograničenom odgovornošću za poslovne usluge, OIB 82509562530, Ul. Uhlinac 1/a, 23250 Pag</derivirana_varijabla>
  </DomainObject.Predmet.ProtustrankaFormatedWithAdressOIB>
  <DomainObject.Predmet.ProtustrankaWithAdress>
    <izvorni_sadrzaj>FIRST UNITED jednostavno društvo s ograničenom odgovornošću za poslovne usluge Ul. Uhlinac 1/a, 23250 Pag</izvorni_sadrzaj>
    <derivirana_varijabla naziv="DomainObject.Predmet.ProtustrankaWithAdress_1">FIRST UNITED jednostavno društvo s ograničenom odgovornošću za poslovne usluge Ul. Uhlinac 1/a, 23250 Pag</derivirana_varijabla>
  </DomainObject.Predmet.ProtustrankaWithAdress>
  <DomainObject.Predmet.ProtustrankaWithAdressOIB>
    <izvorni_sadrzaj>FIRST UNITED jednostavno društvo s ograničenom odgovornošću za poslovne usluge, OIB 82509562530, Ul. Uhlinac 1/a, 23250 Pag</izvorni_sadrzaj>
    <derivirana_varijabla naziv="DomainObject.Predmet.ProtustrankaWithAdressOIB_1">FIRST UNITED jednostavno društvo s ograničenom odgovornošću za poslovne usluge, OIB 82509562530, Ul. Uhlinac 1/a, 23250 Pag</derivirana_varijabla>
  </DomainObject.Predmet.ProtustrankaWithAdressOIB>
  <DomainObject.Predmet.ProtustrankaNazivFormated>
    <izvorni_sadrzaj>FIRST UNITED jednostavno društvo s ograničenom odgovornošću za poslovne usluge</izvorni_sadrzaj>
    <derivirana_varijabla naziv="DomainObject.Predmet.ProtustrankaNazivFormated_1">FIRST UNITED jednostavno društvo s ograničenom odgovornošću za poslovne usluge</derivirana_varijabla>
  </DomainObject.Predmet.ProtustrankaNazivFormated>
  <DomainObject.Predmet.ProtustrankaNazivFormatedOIB>
    <izvorni_sadrzaj>FIRST UNITED jednostavno društvo s ograničenom odgovornošću za poslovne usluge, OIB 82509562530</izvorni_sadrzaj>
    <derivirana_varijabla naziv="DomainObject.Predmet.ProtustrankaNazivFormatedOIB_1">FIRST UNITED jednostavno društvo s ograničenom odgovornošću za poslovne usluge, OIB 82509562530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FIRST UNITED jednostavno društvo s ograničenom odgovornošću za poslovne usluge</item>
    </izvorni_sadrzaj>
    <derivirana_varijabla naziv="DomainObject.Predmet.ProtuStrankaListFormated_1">
      <item>FIRST UNITED jednostavno društvo s ograničenom odgovornošću za poslovne usluge</item>
    </derivirana_varijabla>
  </DomainObject.Predmet.ProtuStrankaListFormated>
  <DomainObject.Predmet.ProtuStrankaListFormatedOIB>
    <izvorni_sadrzaj>
      <item>FIRST UNITED jednostavno društvo s ograničenom odgovornošću za poslovne usluge, OIB 82509562530</item>
    </izvorni_sadrzaj>
    <derivirana_varijabla naziv="DomainObject.Predmet.ProtuStrankaListFormatedOIB_1">
      <item>FIRST UNITED jednostavno društvo s ograničenom odgovornošću za poslovne usluge, OIB 82509562530</item>
    </derivirana_varijabla>
  </DomainObject.Predmet.ProtuStrankaListFormatedOIB>
  <DomainObject.Predmet.ProtuStrankaListFormatedWithAdress>
    <izvorni_sadrzaj>
      <item>FIRST UNITED jednostavno društvo s ograničenom odgovornošću za poslovne usluge, Ul. Uhlinac 1/a, 23250 Pag</item>
    </izvorni_sadrzaj>
    <derivirana_varijabla naziv="DomainObject.Predmet.ProtuStrankaListFormatedWithAdress_1">
      <item>FIRST UNITED jednostavno društvo s ograničenom odgovornošću za poslovne usluge, Ul. Uhlinac 1/a, 23250 Pag</item>
    </derivirana_varijabla>
  </DomainObject.Predmet.ProtuStrankaListFormatedWithAdress>
  <DomainObject.Predmet.ProtuStrankaListFormatedWithAdressOIB>
    <izvorni_sadrzaj>
      <item>FIRST UNITED jednostavno društvo s ograničenom odgovornošću za poslovne usluge, OIB 82509562530, Ul. Uhlinac 1/a, 23250 Pag</item>
    </izvorni_sadrzaj>
    <derivirana_varijabla naziv="DomainObject.Predmet.ProtuStrankaListFormatedWithAdressOIB_1">
      <item>FIRST UNITED jednostavno društvo s ograničenom odgovornošću za poslovne usluge, OIB 82509562530, Ul. Uhlinac 1/a, 23250 Pag</item>
    </derivirana_varijabla>
  </DomainObject.Predmet.ProtuStrankaListFormatedWithAdressOIB>
  <DomainObject.Predmet.ProtuStrankaListNazivFormated>
    <izvorni_sadrzaj>
      <item>FIRST UNITED jednostavno društvo s ograničenom odgovornošću za poslovne usluge</item>
    </izvorni_sadrzaj>
    <derivirana_varijabla naziv="DomainObject.Predmet.ProtuStrankaListNazivFormated_1">
      <item>FIRST UNITED jednostavno društvo s ograničenom odgovornošću za poslovne usluge</item>
    </derivirana_varijabla>
  </DomainObject.Predmet.ProtuStrankaListNazivFormated>
  <DomainObject.Predmet.ProtuStrankaListNazivFormatedOIB>
    <izvorni_sadrzaj>
      <item>FIRST UNITED jednostavno društvo s ograničenom odgovornošću za poslovne usluge, OIB 82509562530</item>
    </izvorni_sadrzaj>
    <derivirana_varijabla naziv="DomainObject.Predmet.ProtuStrankaListNazivFormatedOIB_1">
      <item>FIRST UNITED jednostavno društvo s ograničenom odgovornošću za poslovne usluge, OIB 82509562530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FIRST UNITED jednostavno društvo s ograničenom odgovornošću za poslovne usluge</izvorni_sadrzaj>
    <derivirana_varijabla naziv="DomainObject.Predmet.ProtustrankaIDrugi_1">FIRST UNITED jednostavno društvo s ograničenom odgovornošću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FIRST UNITED jednostavno društvo s ograničenom odgovornošću za poslovne usluge, OIB 82509562530, Ul. Uhlinac 1/a, 23250 Pag</izvorni_sadrzaj>
    <derivirana_varijabla naziv="DomainObject.Predmet.ProtustrankaIDrugiAdressOIB_1">FIRST UNITED jednostavno društvo s ograničenom odgovornošću za poslovne usluge, OIB 82509562530, Ul. Uhlinac 1/a,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FIRST UNITED jednostavno društvo s ograničenom odgovornošću za poslovne usluge</item>
    </izvorni_sadrzaj>
    <derivirana_varijabla naziv="DomainObject.Predmet.SudioniciListNaziv_1">
      <item>FINA</item>
      <item>FIRST UNITED jednostavno društvo s ograničenom odgovornošću za poslovne usluge</item>
    </derivirana_varijabla>
  </DomainObject.Predmet.SudioniciListNaziv>
  <DomainObject.Predmet.SudioniciListAdressOIB>
    <izvorni_sadrzaj>
      <item>FINA, OIB 85821130368, Ivana Danila 4,23000 Zadar</item>
      <item>FIRST UNITED jednostavno društvo s ograničenom odgovornošću za poslovne usluge, OIB 82509562530, Ul. Uhlinac 1/a,23250 Pag</item>
    </izvorni_sadrzaj>
    <derivirana_varijabla naziv="DomainObject.Predmet.SudioniciListAdressOIB_1">
      <item>FINA, OIB 85821130368, Ivana Danila 4,23000 Zadar</item>
      <item>FIRST UNITED jednostavno društvo s ograničenom odgovornošću za poslovne usluge, OIB 82509562530, Ul. Uhlinac 1/a,23250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82509562530</item>
    </izvorni_sadrzaj>
    <derivirana_varijabla naziv="DomainObject.Predmet.SudioniciListNazivOIB_1">
      <item>, OIB 85821130368</item>
      <item>, OIB 82509562530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B697E-FDDB-4C97-A907-5CACD7E78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2359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2018-05-21T11:49:00Z</dcterms:created>
  <dc:creator>Administrator</dc:creator>
  <cp:lastModifiedBy>Ante Rubelj</cp:lastModifiedBy>
  <cp:lastPrinted>2018-05-22T11:25:00Z</cp:lastPrinted>
  <dcterms:modified xmlns:xsi="http://www.w3.org/2001/XMLSchema-instance" xsi:type="dcterms:W3CDTF">2018-05-22T11:25:00Z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(1St-147-18-4_-_RJ___prethodni,_upozorenje,_dopis.docx)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