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b606" w14:paraId="458b606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>FINE, OIB: 85821130368, RC 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536402">
        <w:t>REPLICO d.o.o. Labin, Vinež, Ladenci 4</w:t>
      </w:r>
      <w:r w:rsidR="00906269">
        <w:t xml:space="preserve">, OIB: </w:t>
      </w:r>
      <w:r w:rsidR="00536402" w:rsidRPr="00536402">
        <w:t>66245281954</w:t>
      </w:r>
      <w:r w:rsidR="009C4DE2" w:rsidRPr="00517510">
        <w:t xml:space="preserve">, </w:t>
      </w:r>
      <w:r w:rsidR="00F95D87">
        <w:t>2</w:t>
      </w:r>
      <w:r w:rsidR="00536402">
        <w:t>8</w:t>
      </w:r>
      <w:r w:rsidR="00A804F1">
        <w:t xml:space="preserve">. </w:t>
      </w:r>
      <w:r w:rsidR="00536402">
        <w:t>veljače 2018</w:t>
      </w:r>
      <w:r w:rsidR="009F738A" w:rsidRPr="00517510">
        <w:t>. godine</w:t>
      </w:r>
      <w:r w:rsidR="00906269">
        <w:t>,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536402">
        <w:t xml:space="preserve">REPLICO d.o.o. Labin, Vinež, Ladenci 4, OIB: </w:t>
      </w:r>
      <w:r w:rsidR="00536402" w:rsidRPr="00536402">
        <w:t>66245281954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536402">
        <w:rPr>
          <w:b/>
          <w:lang w:val="pl-PL"/>
        </w:rPr>
        <w:t>22. ožujka 2018</w:t>
      </w:r>
      <w:r w:rsidRPr="00FB0B18">
        <w:rPr>
          <w:b/>
          <w:lang w:val="pl-PL"/>
        </w:rPr>
        <w:t xml:space="preserve">. u </w:t>
      </w:r>
      <w:r w:rsidR="00906269">
        <w:rPr>
          <w:b/>
          <w:lang w:val="pl-PL"/>
        </w:rPr>
        <w:t>10</w:t>
      </w:r>
      <w:r w:rsidR="00DB6EBD">
        <w:rPr>
          <w:b/>
          <w:lang w:val="pl-PL"/>
        </w:rPr>
        <w:t>:</w:t>
      </w:r>
      <w:r w:rsidR="00536402">
        <w:rPr>
          <w:b/>
          <w:lang w:val="pl-PL"/>
        </w:rPr>
        <w:t>00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>Podružnica Pula, Giardini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r w:rsidR="00536402">
        <w:t>REPLICO d.o.o. Labin, Vinež, Ladenci 4</w:t>
      </w:r>
      <w:r w:rsidR="006836AD">
        <w:t>,</w:t>
      </w:r>
    </w:p>
    <w:p w:rsidRDefault="00814FDD" w:rsidP="00473CB9" w:rsidR="00C7456F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536402">
        <w:t>Dragan Vošten, Labin, Vinež, Ladenci 4</w:t>
      </w:r>
      <w:r w:rsidR="006836AD">
        <w:t>.</w:t>
      </w:r>
    </w:p>
    <w:p w:rsidRDefault="006836AD" w:rsidP="00473CB9" w:rsidR="006836AD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536402">
        <w:t>Dragan Vošten iz Labina, Vinež, Ladenci 4</w:t>
      </w:r>
      <w:r w:rsidR="00906269">
        <w:t xml:space="preserve">,  OIB: </w:t>
      </w:r>
      <w:r w:rsidR="00536402">
        <w:t>02070975669</w:t>
      </w:r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r w:rsidR="00536402">
        <w:t xml:space="preserve">REPLICO d.o.o. Labin, Vinež, Ladenci 4, OIB: </w:t>
      </w:r>
      <w:r w:rsidR="00536402" w:rsidRPr="00536402">
        <w:t>66245281954</w:t>
      </w:r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B0966">
        <w:t xml:space="preserve"> </w:t>
      </w:r>
      <w:r w:rsidR="00536402">
        <w:t>28. veljače 2018</w:t>
      </w:r>
      <w:r w:rsidRPr="00DA15C9">
        <w:t xml:space="preserve">.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651E56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r w:rsidR="00036951">
        <w:t>RC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r w:rsidR="00536402">
        <w:t>REPLICO d.o.o. Labin, Vinež, Ladenci 4</w:t>
      </w:r>
      <w:r w:rsidR="003C66A7">
        <w:t>,</w:t>
      </w:r>
    </w:p>
    <w:p w:rsidRDefault="00C7456F" w:rsidP="00FB0B18" w:rsidR="00F95D87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 w:rsidR="00536402">
        <w:t>Dragan Vošten, Labin, Vinež, Ladenci 4,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02" w:rsidP="005E3EB7" w:rsidR="000E3A02">
      <w:r>
        <w:separator/>
      </w:r>
    </w:p>
  </w:endnote>
  <w:endnote w:id="0" w:type="continuationSeparator">
    <w:p w:rsidRDefault="000E3A02" w:rsidP="005E3EB7" w:rsidR="000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02" w:rsidP="005E3EB7" w:rsidR="000E3A02">
      <w:r>
        <w:separator/>
      </w:r>
    </w:p>
  </w:footnote>
  <w:footnote w:id="0" w:type="continuationSeparator">
    <w:p w:rsidRDefault="000E3A02" w:rsidP="005E3EB7" w:rsidR="000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1 St-683/16-4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r w:rsidR="008B0966">
      <w:t>1 St-</w:t>
    </w:r>
    <w:r w:rsidR="00536402">
      <w:t>55</w:t>
    </w:r>
    <w:r>
      <w:t>/201</w:t>
    </w:r>
    <w:r w:rsidR="00536402">
      <w:t>8</w:t>
    </w:r>
    <w:r>
      <w:t>-</w:t>
    </w:r>
    <w:r w:rsidR="00F95D87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276A1"/>
    <w:rsid w:val="00036951"/>
    <w:rsid w:val="00036ADB"/>
    <w:rsid w:val="00046FB5"/>
    <w:rsid w:val="000D4D69"/>
    <w:rsid w:val="000E3A02"/>
    <w:rsid w:val="00107DA9"/>
    <w:rsid w:val="00117458"/>
    <w:rsid w:val="00150DE3"/>
    <w:rsid w:val="001814CA"/>
    <w:rsid w:val="00231526"/>
    <w:rsid w:val="002457EC"/>
    <w:rsid w:val="00254C90"/>
    <w:rsid w:val="00264035"/>
    <w:rsid w:val="002D55AD"/>
    <w:rsid w:val="002E11C0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3C66A7"/>
    <w:rsid w:val="00426D47"/>
    <w:rsid w:val="00443563"/>
    <w:rsid w:val="00473CB9"/>
    <w:rsid w:val="00485B10"/>
    <w:rsid w:val="004A246F"/>
    <w:rsid w:val="004B5B6B"/>
    <w:rsid w:val="004B6CA3"/>
    <w:rsid w:val="004C4F63"/>
    <w:rsid w:val="004D0B79"/>
    <w:rsid w:val="004E4A1D"/>
    <w:rsid w:val="0051365F"/>
    <w:rsid w:val="00515856"/>
    <w:rsid w:val="00516275"/>
    <w:rsid w:val="005313D0"/>
    <w:rsid w:val="00533E98"/>
    <w:rsid w:val="00536402"/>
    <w:rsid w:val="00554328"/>
    <w:rsid w:val="005D675F"/>
    <w:rsid w:val="005E3C0F"/>
    <w:rsid w:val="005E3EB7"/>
    <w:rsid w:val="005E4B6B"/>
    <w:rsid w:val="005F1CB9"/>
    <w:rsid w:val="0060520A"/>
    <w:rsid w:val="006115B4"/>
    <w:rsid w:val="00617AB9"/>
    <w:rsid w:val="00636342"/>
    <w:rsid w:val="00651E56"/>
    <w:rsid w:val="00652F84"/>
    <w:rsid w:val="006709B0"/>
    <w:rsid w:val="00671D8C"/>
    <w:rsid w:val="006836AD"/>
    <w:rsid w:val="006A2C1A"/>
    <w:rsid w:val="006B4F64"/>
    <w:rsid w:val="006C5B5F"/>
    <w:rsid w:val="006F6904"/>
    <w:rsid w:val="00721304"/>
    <w:rsid w:val="00732EC0"/>
    <w:rsid w:val="00777B10"/>
    <w:rsid w:val="007B3975"/>
    <w:rsid w:val="007C24B0"/>
    <w:rsid w:val="007E684D"/>
    <w:rsid w:val="007F5660"/>
    <w:rsid w:val="008148CD"/>
    <w:rsid w:val="00814FDD"/>
    <w:rsid w:val="00820731"/>
    <w:rsid w:val="008A64D3"/>
    <w:rsid w:val="008B0966"/>
    <w:rsid w:val="008B1343"/>
    <w:rsid w:val="008B782E"/>
    <w:rsid w:val="00906269"/>
    <w:rsid w:val="009428CF"/>
    <w:rsid w:val="00972DD2"/>
    <w:rsid w:val="00985388"/>
    <w:rsid w:val="009A04CC"/>
    <w:rsid w:val="009B5EC8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804F1"/>
    <w:rsid w:val="00AD65E7"/>
    <w:rsid w:val="00AE5E08"/>
    <w:rsid w:val="00AF78BD"/>
    <w:rsid w:val="00B222F7"/>
    <w:rsid w:val="00B31B75"/>
    <w:rsid w:val="00B76DC8"/>
    <w:rsid w:val="00B83908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B72E4"/>
    <w:rsid w:val="00CC4568"/>
    <w:rsid w:val="00CC679C"/>
    <w:rsid w:val="00CF3537"/>
    <w:rsid w:val="00D14604"/>
    <w:rsid w:val="00D17F61"/>
    <w:rsid w:val="00D33079"/>
    <w:rsid w:val="00D41ACB"/>
    <w:rsid w:val="00D5275E"/>
    <w:rsid w:val="00D76B57"/>
    <w:rsid w:val="00DB6EBD"/>
    <w:rsid w:val="00DD392E"/>
    <w:rsid w:val="00DF28E8"/>
    <w:rsid w:val="00E202FE"/>
    <w:rsid w:val="00E3405F"/>
    <w:rsid w:val="00E752DD"/>
    <w:rsid w:val="00E86D4A"/>
    <w:rsid w:val="00EC5530"/>
    <w:rsid w:val="00F04EFD"/>
    <w:rsid w:val="00F13DFF"/>
    <w:rsid w:val="00F2533B"/>
    <w:rsid w:val="00F832B2"/>
    <w:rsid w:val="00F95D87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52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2D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2D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2D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2D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52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2D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2D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2D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2D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St-55/2018</izvorni_sadrzaj>
    <derivirana_varijabla naziv="DomainObject.Predmet.OznakaBroj_1">St-55/2018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REPLICO d.o.o. LABIN</izvorni_sadrzaj>
    <derivirana_varijabla naziv="DomainObject.Predmet.ProtustrankaFormated_1">  REPLICO d.o.o. LABIN</derivirana_varijabla>
  </DomainObject.Predmet.ProtustrankaFormated>
  <DomainObject.Predmet.ProtustrankaFormatedOIB>
    <izvorni_sadrzaj>  REPLICO d.o.o. LABIN, OIB 66245281954</izvorni_sadrzaj>
    <derivirana_varijabla naziv="DomainObject.Predmet.ProtustrankaFormatedOIB_1">  REPLICO d.o.o. LABIN, OIB 66245281954</derivirana_varijabla>
  </DomainObject.Predmet.ProtustrankaFormatedOIB>
  <DomainObject.Predmet.ProtustrankaFormatedWithAdress>
    <izvorni_sadrzaj> REPLICO d.o.o. LABIN, Vinež, Ladenci 4, 52220 Labin</izvorni_sadrzaj>
    <derivirana_varijabla naziv="DomainObject.Predmet.ProtustrankaFormatedWithAdress_1"> REPLICO d.o.o. LABIN, Vinež, Ladenci 4, 52220 Labin</derivirana_varijabla>
  </DomainObject.Predmet.ProtustrankaFormatedWithAdress>
  <DomainObject.Predmet.ProtustrankaFormatedWithAdressOIB>
    <izvorni_sadrzaj> REPLICO d.o.o. LABIN, OIB 66245281954, Vinež, Ladenci 4, 52220 Labin</izvorni_sadrzaj>
    <derivirana_varijabla naziv="DomainObject.Predmet.ProtustrankaFormatedWithAdressOIB_1"> REPLICO d.o.o. LABIN, OIB 66245281954, Vinež, Ladenci 4, 52220 Labin</derivirana_varijabla>
  </DomainObject.Predmet.ProtustrankaFormatedWithAdressOIB>
  <DomainObject.Predmet.ProtustrankaWithAdress>
    <izvorni_sadrzaj>REPLICO d.o.o. LABIN Vinež, Ladenci 4, 52220 Labin</izvorni_sadrzaj>
    <derivirana_varijabla naziv="DomainObject.Predmet.ProtustrankaWithAdress_1">REPLICO d.o.o. LABIN Vinež, Ladenci 4, 52220 Labin</derivirana_varijabla>
  </DomainObject.Predmet.ProtustrankaWithAdress>
  <DomainObject.Predmet.ProtustrankaWithAdressOIB>
    <izvorni_sadrzaj>REPLICO d.o.o. LABIN, OIB 66245281954, Vinež, Ladenci 4, 52220 Labin</izvorni_sadrzaj>
    <derivirana_varijabla naziv="DomainObject.Predmet.ProtustrankaWithAdressOIB_1">REPLICO d.o.o. LABIN, OIB 66245281954, Vinež, Ladenci 4, 52220 Labin</derivirana_varijabla>
  </DomainObject.Predmet.ProtustrankaWithAdressOIB>
  <DomainObject.Predmet.ProtustrankaNazivFormated>
    <izvorni_sadrzaj>REPLICO d.o.o. LABIN</izvorni_sadrzaj>
    <derivirana_varijabla naziv="DomainObject.Predmet.ProtustrankaNazivFormated_1">REPLICO d.o.o. LABIN</derivirana_varijabla>
  </DomainObject.Predmet.ProtustrankaNazivFormated>
  <DomainObject.Predmet.ProtustrankaNazivFormatedOIB>
    <izvorni_sadrzaj>REPLICO d.o.o. LABIN, OIB 66245281954</izvorni_sadrzaj>
    <derivirana_varijabla naziv="DomainObject.Predmet.ProtustrankaNazivFormatedOIB_1">REPLICO d.o.o. LABIN, OIB 66245281954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70889.48</izvorni_sadrzaj>
    <derivirana_varijabla naziv="DomainObject.Predmet.TrenutnaVrijednost_1">70889.48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REPLICO d.o.o. LABIN</item>
    </izvorni_sadrzaj>
    <derivirana_varijabla naziv="DomainObject.Predmet.ProtuStrankaListFormated_1">
      <item>REPLICO d.o.o. LABIN</item>
    </derivirana_varijabla>
  </DomainObject.Predmet.ProtuStrankaListFormated>
  <DomainObject.Predmet.ProtuStrankaListFormatedOIB>
    <izvorni_sadrzaj>
      <item>REPLICO d.o.o. LABIN, OIB 66245281954</item>
    </izvorni_sadrzaj>
    <derivirana_varijabla naziv="DomainObject.Predmet.ProtuStrankaListFormatedOIB_1">
      <item>REPLICO d.o.o. LABIN, OIB 66245281954</item>
    </derivirana_varijabla>
  </DomainObject.Predmet.ProtuStrankaListFormatedOIB>
  <DomainObject.Predmet.ProtuStrankaListFormatedWithAdress>
    <izvorni_sadrzaj>
      <item>REPLICO d.o.o. LABIN, Vinež, Ladenci 4, 52220 Labin</item>
    </izvorni_sadrzaj>
    <derivirana_varijabla naziv="DomainObject.Predmet.ProtuStrankaListFormatedWithAdress_1">
      <item>REPLICO d.o.o. LABIN, Vinež, Ladenci 4, 52220 Labin</item>
    </derivirana_varijabla>
  </DomainObject.Predmet.ProtuStrankaListFormatedWithAdress>
  <DomainObject.Predmet.ProtuStrankaListFormatedWithAdressOIB>
    <izvorni_sadrzaj>
      <item>REPLICO d.o.o. LABIN, OIB 66245281954, Vinež, Ladenci 4, 52220 Labin</item>
    </izvorni_sadrzaj>
    <derivirana_varijabla naziv="DomainObject.Predmet.ProtuStrankaListFormatedWithAdressOIB_1">
      <item>REPLICO d.o.o. LABIN, OIB 66245281954, Vinež, Ladenci 4, 52220 Labin</item>
    </derivirana_varijabla>
  </DomainObject.Predmet.ProtuStrankaListFormatedWithAdressOIB>
  <DomainObject.Predmet.ProtuStrankaListNazivFormated>
    <izvorni_sadrzaj>
      <item>REPLICO d.o.o. LABIN</item>
    </izvorni_sadrzaj>
    <derivirana_varijabla naziv="DomainObject.Predmet.ProtuStrankaListNazivFormated_1">
      <item>REPLICO d.o.o. LABIN</item>
    </derivirana_varijabla>
  </DomainObject.Predmet.ProtuStrankaListNazivFormated>
  <DomainObject.Predmet.ProtuStrankaListNazivFormatedOIB>
    <izvorni_sadrzaj>
      <item>REPLICO d.o.o. LABIN, OIB 66245281954</item>
    </izvorni_sadrzaj>
    <derivirana_varijabla naziv="DomainObject.Predmet.ProtuStrankaListNazivFormatedOIB_1">
      <item>REPLICO d.o.o. LABIN, OIB 66245281954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REPLICO d.o.o. LABIN</izvorni_sadrzaj>
    <derivirana_varijabla naziv="DomainObject.Predmet.ProtustrankaIDrugi_1">REPLICO 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REPLICO d.o.o. LABIN, OIB 66245281954, Vinež, Ladenci 4, 52220 Labin</izvorni_sadrzaj>
    <derivirana_varijabla naziv="DomainObject.Predmet.ProtustrankaIDrugiAdressOIB_1">REPLICO d.o.o. LABIN, OIB 66245281954, Vinež, Ladenci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REPLICO d.o.o. LABIN</item>
    </izvorni_sadrzaj>
    <derivirana_varijabla naziv="DomainObject.Predmet.SudioniciListNaziv_1">
      <item>FINANCIJSKA AGENCIJA, RC RIJEKA, PODRUŽNICA PULA, PULA</item>
      <item>REPLICO d.o.o.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REPLICO d.o.o. LABIN, OIB 66245281954, Vinež, Ladenci 4,52220 Labin</item>
    </izvorni_sadrzaj>
    <derivirana_varijabla naziv="DomainObject.Predmet.SudioniciListAdressOIB_1">
      <item>FINANCIJSKA AGENCIJA, RC RIJEKA, PODRUŽNICA PULA, PULA, OIB 85821130368, F. Kurelca 8,51000 Rijeka</item>
      <item>REPLICO d.o.o. LABIN, OIB 66245281954, Vinež, Ladenci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66245281954</item>
    </izvorni_sadrzaj>
    <derivirana_varijabla naziv="DomainObject.Predmet.SudioniciListNazivOIB_1">
      <item>, OIB 85821130368</item>
      <item>, OIB 66245281954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1332</properties:Characters>
  <properties:Lines>44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2018-02-28T11:15:00Z</dcterms:created>
  <dc:creator>Jasmina Matika</dc:creator>
  <cp:lastModifiedBy>Lorena Paris Aničić</cp:lastModifiedBy>
  <cp:lastPrinted>2018-02-28T11:18:00Z</cp:lastPrinted>
  <dcterms:modified xmlns:xsi="http://www.w3.org/2001/XMLSchema-instance" xsi:type="dcterms:W3CDTF">2018-02-28T11:19:00Z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St-55-18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