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5f75" w14:paraId="b0d5f75" w:rsidRDefault="008907AE" w:rsidP="001940FB" w:rsidR="008907AE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DA5BEB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C75070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8907AE" w:rsidP="00AA6BCF" w:rsidR="008907AE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907AE" w:rsidP="00AA6BCF" w:rsidR="008907AE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8907AE" w:rsidP="008907AE" w:rsidR="008907AE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8907AE" w:rsidP="008907AE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  <w:r w:rsidR="00AA6BCF" w:rsidRPr="00372EC9">
        <w:rPr>
          <w:rFonts w:cs="Calibri" w:eastAsia="Calibri" w:hAnsi="Calibri" w:ascii="Calibri"/>
          <w:b/>
          <w:lang w:val="hr-HR"/>
        </w:rPr>
        <w:t xml:space="preserve">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8907AE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8907AE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8624DA">
        <w:rPr>
          <w:rFonts w:cs="Calibri" w:eastAsia="Arial Unicode MS" w:hAnsi="Calibri" w:ascii="Calibri"/>
          <w:kern w:val="1"/>
          <w:lang w:eastAsia="ar-SA" w:val="hr-HR"/>
        </w:rPr>
        <w:t>BORASKA ARANKA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jela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prijavu tražbin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e</w:t>
      </w:r>
      <w:r w:rsidR="00DA5BEB">
        <w:rPr>
          <w:rFonts w:cs="Calibri" w:eastAsia="Arial Unicode MS" w:hAnsi="Calibri" w:ascii="Calibri"/>
          <w:kern w:val="1"/>
          <w:lang w:eastAsia="ar-SA" w:val="hr-HR"/>
        </w:rPr>
        <w:t xml:space="preserve">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8624DA" w:rsidRPr="008624DA">
        <w:rPr>
          <w:rFonts w:cs="Calibri" w:hAnsi="Calibri" w:ascii="Calibri"/>
        </w:rPr>
        <w:t>548.470,79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ED2776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8624DA" w:rsidRPr="008624DA">
        <w:rPr>
          <w:rFonts w:cs="Calibri" w:hAnsi="Calibri" w:ascii="Calibri"/>
        </w:rPr>
        <w:t>500.970,79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8624DA" w:rsidRPr="008624DA">
        <w:rPr>
          <w:rFonts w:cs="Calibri" w:hAnsi="Calibri" w:ascii="Calibri"/>
        </w:rPr>
        <w:t>47.500,00 kn</w:t>
      </w:r>
      <w:r w:rsidR="008624D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8907AE">
        <w:rPr>
          <w:rFonts w:cs="Calibri" w:hAnsi="Calibri" w:ascii="Calibri"/>
        </w:rPr>
        <w:t xml:space="preserve"> pa</w:t>
      </w:r>
      <w:r w:rsidR="00E12192">
        <w:rPr>
          <w:rFonts w:cs="Calibri" w:hAnsi="Calibri" w:ascii="Calibri"/>
        </w:rPr>
        <w:t xml:space="preserve"> čak</w:t>
      </w:r>
      <w:r w:rsidR="008907AE">
        <w:rPr>
          <w:rFonts w:cs="Calibri" w:hAnsi="Calibri" w:ascii="Calibri"/>
        </w:rPr>
        <w:t xml:space="preserve">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8907AE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8907AE" w:rsidRPr="008907AE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8907AE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D0B6A" w:rsidP="00AA6BCF" w:rsidR="00BD0B6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624D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624DA">
              <w:rPr>
                <w:rFonts w:cs="Calibri" w:hAnsi="Calibri" w:ascii="Calibri"/>
              </w:rPr>
              <w:t>BORASKA ARANKA</w:t>
            </w:r>
            <w:r w:rsidR="0018540D">
              <w:rPr>
                <w:rFonts w:cs="Calibri"/>
              </w:rPr>
              <w:t xml:space="preserve">, </w:t>
            </w:r>
            <w:r w:rsidR="0018540D" w:rsidRPr="0018540D">
              <w:rPr>
                <w:rFonts w:cs="Calibri"/>
              </w:rPr>
              <w:t xml:space="preserve"> </w:t>
            </w:r>
            <w:r w:rsidRPr="008624DA">
              <w:rPr>
                <w:rFonts w:cs="Calibri" w:hAnsi="Calibri" w:ascii="Calibri"/>
              </w:rPr>
              <w:t>Milna 1093, Milna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8624DA">
              <w:rPr>
                <w:rFonts w:cs="Calibri" w:hAnsi="Calibri" w:ascii="Calibri"/>
              </w:rPr>
              <w:t>46074457351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8540D" w:rsidP="0018540D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8540D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8624D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624DA">
              <w:rPr>
                <w:rFonts w:cs="Calibri" w:hAnsi="Calibri" w:ascii="Calibri"/>
              </w:rPr>
              <w:t>548.470,79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8624D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624DA">
              <w:rPr>
                <w:rFonts w:cs="Calibri" w:hAnsi="Calibri" w:ascii="Calibri"/>
              </w:rPr>
              <w:t>500.970,79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BF6B4A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8624D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8624DA">
              <w:rPr>
                <w:rFonts w:cs="Calibri" w:hAnsi="Calibri" w:ascii="Calibri"/>
              </w:rPr>
              <w:t>47.500,00 kn</w:t>
            </w:r>
          </w:p>
        </w:tc>
      </w:tr>
    </w:tbl>
    <w:p w:rsidRDefault="008907AE" w:rsidP="00AA6BCF" w:rsidR="008907AE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A3357B" w:rsidP="00A3357B" w:rsidR="00A3357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813D3" w:rsidP="00A3357B" w:rsidR="00A3357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357B" w:rsidP="00A3357B" w:rsidR="00A3357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3357B" w:rsidP="00A3357B" w:rsidR="00A3357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3357B" w:rsidP="00A3357B" w:rsidR="00A3357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3357B" w:rsidP="00A3357B" w:rsidR="00A3357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A3357B" w:rsidP="00A3357B" w:rsidR="00A3357B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AE0" w:rsidR="002D7AE0">
      <w:pPr>
        <w:spacing w:after="0"/>
      </w:pPr>
      <w:r>
        <w:separator/>
      </w:r>
    </w:p>
  </w:endnote>
  <w:endnote w:id="0" w:type="continuationSeparator">
    <w:p w:rsidRDefault="002D7AE0" w:rsidR="002D7A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18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AE0" w:rsidR="002D7AE0">
      <w:pPr>
        <w:spacing w:after="0"/>
      </w:pPr>
      <w:r>
        <w:separator/>
      </w:r>
    </w:p>
  </w:footnote>
  <w:footnote w:id="0" w:type="continuationSeparator">
    <w:p w:rsidRDefault="002D7AE0" w:rsidR="002D7AE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89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DB6"/>
    <w:rsid w:val="00181F44"/>
    <w:rsid w:val="0018540D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189B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D7AE0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D6FE8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2E1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33FC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4513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930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24DA"/>
    <w:rsid w:val="0086376B"/>
    <w:rsid w:val="00863C9D"/>
    <w:rsid w:val="00865448"/>
    <w:rsid w:val="008708E2"/>
    <w:rsid w:val="00873C81"/>
    <w:rsid w:val="00883B73"/>
    <w:rsid w:val="00887748"/>
    <w:rsid w:val="008907AE"/>
    <w:rsid w:val="00890E3A"/>
    <w:rsid w:val="00891DAF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C6A91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3357B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13D3"/>
    <w:rsid w:val="00A82463"/>
    <w:rsid w:val="00A875DC"/>
    <w:rsid w:val="00AA41CD"/>
    <w:rsid w:val="00AA6BCF"/>
    <w:rsid w:val="00AB4FC3"/>
    <w:rsid w:val="00AC1D5F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07D0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070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A5BEB"/>
    <w:rsid w:val="00DB1711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E7CDD"/>
    <w:rsid w:val="00DF026D"/>
    <w:rsid w:val="00DF3079"/>
    <w:rsid w:val="00DF3140"/>
    <w:rsid w:val="00DF3A29"/>
    <w:rsid w:val="00DF5770"/>
    <w:rsid w:val="00E0209D"/>
    <w:rsid w:val="00E07A99"/>
    <w:rsid w:val="00E112C8"/>
    <w:rsid w:val="00E12192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6E86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63A4"/>
    <w:rsid w:val="00EB7D78"/>
    <w:rsid w:val="00EB7DDE"/>
    <w:rsid w:val="00ED17A7"/>
    <w:rsid w:val="00ED24A0"/>
    <w:rsid w:val="00ED2776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01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189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189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189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189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201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189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189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189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189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1443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St-651/2017-92 / Podnesak - Podnesak (-92.docx)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