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71e9" w14:paraId="51871e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               6 St-377/2016-2.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>O G L A S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ORGANIZACIJA ZA PROMICANJE SJEVERNO-ATLANTSKIH INTEGRACIJA, Zagreb, Poljana Zvonimira Dražića 9, registarski broj: 21005130, OIB: 06505832848, koji se vodi kod ovoga suda pod brojem St-377/2016. temeljem odredbe čl.430., 431. i 434. Stečajnog zakona (Narodne novine br. 71/15), objavljuje: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I. Na dan 26. listopada 2015. dužnik u Očevidniku redoslijeda osnova za plaćanje ima evidentirane neizvršene osnove za plaćanje u ukupnom iznosu od 3.095,60 kn, u koji iznos je uračunata kamata i naknada Financijske agencije za provedbu ovrhe na novčanim sredstvima. 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26B60">
        <w:rPr>
          <w:rFonts w:cs="Times New Roman" w:eastAsia="Times New Roman"/>
          <w:szCs w:val="20"/>
          <w:lang w:eastAsia="hr-HR"/>
        </w:rPr>
        <w:t>Rj</w:t>
      </w:r>
      <w:proofErr w:type="spellEnd"/>
      <w:r w:rsidRPr="00326B60">
        <w:rPr>
          <w:rFonts w:cs="Times New Roman" w:eastAsia="Times New Roman"/>
          <w:szCs w:val="20"/>
          <w:lang w:eastAsia="hr-HR"/>
        </w:rPr>
        <w:t>.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>II. Kal. 45 dana</w:t>
      </w:r>
    </w:p>
    <w:p w:rsidRDefault="00326B60" w:rsidP="00326B60" w:rsidR="00326B60" w:rsidRPr="00326B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26B60">
        <w:rPr>
          <w:rFonts w:cs="Times New Roman" w:eastAsia="Times New Roman"/>
          <w:szCs w:val="20"/>
          <w:lang w:eastAsia="hr-HR"/>
        </w:rPr>
        <w:t>Bjelovar, 12.5.2016.</w:t>
      </w:r>
    </w:p>
    <w:p w:rsidRDefault="00326B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B60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St-377/2016-2</izvorni_sadrzaj>
    <derivirana_varijabla naziv="DomainObject.Oznaka_1">St-377/2016-2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ZA PROMICANJE SJEVERNO-ATLANTSKIH INTEGRACIJA</izvorni_sadrzaj>
    <derivirana_varijabla naziv="DomainObject.Predmet.ProtustrankaFormated_1">  ORGANIZACIJA ZA PROMICANJE SJEVERNO-ATLANTSKIH INTEGRACIJA</derivirana_varijabla>
  </DomainObject.Predmet.ProtustrankaFormated>
  <DomainObject.Predmet.ProtustrankaFormatedOIB>
    <izvorni_sadrzaj>  ORGANIZACIJA ZA PROMICANJE SJEVERNO-ATLANTSKIH INTEGRACIJA, OIB 06505832848</izvorni_sadrzaj>
    <derivirana_varijabla naziv="DomainObject.Predmet.ProtustrankaFormatedOIB_1">  ORGANIZACIJA ZA PROMICANJE SJEVERNO-ATLANTSKIH INTEGRACIJA, OIB 06505832848</derivirana_varijabla>
  </DomainObject.Predmet.ProtustrankaFormatedOIB>
  <DomainObject.Predmet.ProtustrankaFormatedWithAdress>
    <izvorni_sadrzaj> ORGANIZACIJA ZA PROMICANJE SJEVERNO-ATLANTSKIH INTEGRACIJA, Poljana Zvonimira Dražića 9, 10000 Zagreb</izvorni_sadrzaj>
    <derivirana_varijabla naziv="DomainObject.Predmet.ProtustrankaFormatedWithAdress_1"> ORGANIZACIJA ZA PROMICANJE SJEVERNO-ATLANTSKIH INTEGRACIJA, Poljana Zvonimira Dražića 9, 10000 Zagreb</derivirana_varijabla>
  </DomainObject.Predmet.ProtustrankaFormatedWithAdress>
  <DomainObject.Predmet.ProtustrankaFormatedWithAdressOIB>
    <izvorni_sadrzaj> ORGANIZACIJA ZA PROMICANJE SJEVERNO-ATLANTSKIH INTEGRACIJA, OIB 06505832848, Poljana Zvonimira Dražića 9, 10000 Zagreb</izvorni_sadrzaj>
    <derivirana_varijabla naziv="DomainObject.Predmet.ProtustrankaFormatedWithAdressOIB_1"> ORGANIZACIJA ZA PROMICANJE SJEVERNO-ATLANTSKIH INTEGRACIJA, OIB 06505832848, Poljana Zvonimira Dražića 9, 10000 Zagreb</derivirana_varijabla>
  </DomainObject.Predmet.ProtustrankaFormatedWithAdressOIB>
  <DomainObject.Predmet.ProtustrankaWithAdress>
    <izvorni_sadrzaj>ORGANIZACIJA ZA PROMICANJE SJEVERNO-ATLANTSKIH INTEGRACIJA Poljana Zvonimira Dražića 9, 10000 Zagreb</izvorni_sadrzaj>
    <derivirana_varijabla naziv="DomainObject.Predmet.ProtustrankaWithAdress_1">ORGANIZACIJA ZA PROMICANJE SJEVERNO-ATLANTSKIH INTEGRACIJA Poljana Zvonimira Dražića 9, 10000 Zagreb</derivirana_varijabla>
  </DomainObject.Predmet.ProtustrankaWithAdress>
  <DomainObject.Predmet.ProtustrankaWithAdressOIB>
    <izvorni_sadrzaj>ORGANIZACIJA ZA PROMICANJE SJEVERNO-ATLANTSKIH INTEGRACIJA, OIB 06505832848, Poljana Zvonimira Dražića 9, 10000 Zagreb</izvorni_sadrzaj>
    <derivirana_varijabla naziv="DomainObject.Predmet.ProtustrankaWithAdressOIB_1">ORGANIZACIJA ZA PROMICANJE SJEVERNO-ATLANTSKIH INTEGRACIJA, OIB 06505832848, Poljana Zvonimira Dražića 9, 10000 Zagreb</derivirana_varijabla>
  </DomainObject.Predmet.ProtustrankaWithAdressOIB>
  <DomainObject.Predmet.ProtustrankaNazivFormated>
    <izvorni_sadrzaj>ORGANIZACIJA ZA PROMICANJE SJEVERNO-ATLANTSKIH INTEGRACIJA</izvorni_sadrzaj>
    <derivirana_varijabla naziv="DomainObject.Predmet.ProtustrankaNazivFormated_1">ORGANIZACIJA ZA PROMICANJE SJEVERNO-ATLANTSKIH INTEGRACIJA</derivirana_varijabla>
  </DomainObject.Predmet.ProtustrankaNazivFormated>
  <DomainObject.Predmet.ProtustrankaNazivFormatedOIB>
    <izvorni_sadrzaj>ORGANIZACIJA ZA PROMICANJE SJEVERNO-ATLANTSKIH INTEGRACIJA, OIB 06505832848</izvorni_sadrzaj>
    <derivirana_varijabla naziv="DomainObject.Predmet.ProtustrankaNazivFormatedOIB_1">ORGANIZACIJA ZA PROMICANJE SJEVERNO-ATLANTSKIH INTEGRACIJA, OIB 06505832848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ORGANIZACIJA ZA PROMICANJE SJEVERNO-ATLANTSKIH INTEGRACIJA</item>
    </izvorni_sadrzaj>
    <derivirana_varijabla naziv="DomainObject.Predmet.ProtuStrankaListFormated_1">
      <item>ORGANIZACIJA ZA PROMICANJE SJEVERNO-ATLANTSKIH INTEGRACIJA</item>
    </derivirana_varijabla>
  </DomainObject.Predmet.ProtuStrankaListFormated>
  <DomainObject.Predmet.ProtuStrankaListFormatedOIB>
    <izvorni_sadrzaj>
      <item>ORGANIZACIJA ZA PROMICANJE SJEVERNO-ATLANTSKIH INTEGRACIJA, OIB 06505832848</item>
    </izvorni_sadrzaj>
    <derivirana_varijabla naziv="DomainObject.Predmet.ProtuStrankaListFormatedOIB_1">
      <item>ORGANIZACIJA ZA PROMICANJE SJEVERNO-ATLANTSKIH INTEGRACIJA, OIB 06505832848</item>
    </derivirana_varijabla>
  </DomainObject.Predmet.ProtuStrankaListFormatedOIB>
  <DomainObject.Predmet.ProtuStrankaListFormatedWithAdress>
    <izvorni_sadrzaj>
      <item>ORGANIZACIJA ZA PROMICANJE SJEVERNO-ATLANTSKIH INTEGRACIJA, Poljana Zvonimira Dražića 9, 10000 Zagreb</item>
    </izvorni_sadrzaj>
    <derivirana_varijabla naziv="DomainObject.Predmet.ProtuStrankaListFormatedWithAdress_1">
      <item>ORGANIZACIJA ZA PROMICANJE SJEVERNO-ATLANTSKIH INTEGRACIJA, Poljana Zvonimira Dražića 9, 10000 Zagreb</item>
    </derivirana_varijabla>
  </DomainObject.Predmet.ProtuStrankaListFormatedWithAdress>
  <DomainObject.Predmet.ProtuStrankaListFormatedWithAdressOIB>
    <izvorni_sadrzaj>
      <item>ORGANIZACIJA ZA PROMICANJE SJEVERNO-ATLANTSKIH INTEGRACIJA, OIB 06505832848, Poljana Zvonimira Dražića 9, 10000 Zagreb</item>
    </izvorni_sadrzaj>
    <derivirana_varijabla naziv="DomainObject.Predmet.ProtuStrankaListFormatedWithAdressOIB_1">
      <item>ORGANIZACIJA ZA PROMICANJE SJEVERNO-ATLANTSKIH INTEGRACIJA, OIB 06505832848, Poljana Zvonimira Dražića 9, 10000 Zagreb</item>
    </derivirana_varijabla>
  </DomainObject.Predmet.ProtuStrankaListFormatedWithAdressOIB>
  <DomainObject.Predmet.ProtuStrankaListNazivFormated>
    <izvorni_sadrzaj>
      <item>ORGANIZACIJA ZA PROMICANJE SJEVERNO-ATLANTSKIH INTEGRACIJA</item>
    </izvorni_sadrzaj>
    <derivirana_varijabla naziv="DomainObject.Predmet.ProtuStrankaListNazivFormated_1">
      <item>ORGANIZACIJA ZA PROMICANJE SJEVERNO-ATLANTSKIH INTEGRACIJA</item>
    </derivirana_varijabla>
  </DomainObject.Predmet.ProtuStrankaListNazivFormated>
  <DomainObject.Predmet.ProtuStrankaListNazivFormatedOIB>
    <izvorni_sadrzaj>
      <item>ORGANIZACIJA ZA PROMICANJE SJEVERNO-ATLANTSKIH INTEGRACIJA, OIB 06505832848</item>
    </izvorni_sadrzaj>
    <derivirana_varijabla naziv="DomainObject.Predmet.ProtuStrankaListNazivFormatedOIB_1">
      <item>ORGANIZACIJA ZA PROMICANJE SJEVERNO-ATLANTSKIH INTEGRACIJA, OIB 06505832848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St-377/2016-2</izvorni_sadrzaj>
    <derivirana_varijabla naziv="DomainObject.PoslovniBrojDokumenta_1">St-377/2016-2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ORGANIZACIJA ZA PROMICANJE SJEVERNO-ATLANTSKIH INTEGRACIJA</izvorni_sadrzaj>
    <derivirana_varijabla naziv="DomainObject.Predmet.ProtustrankaIDrugi_1">ORGANIZACIJA ZA PROMICANJE SJEVERNO-ATLANTSKIH INTEGRACIJA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ORGANIZACIJA ZA PROMICANJE SJEVERNO-ATLANTSKIH INTEGRACIJA, OIB 06505832848, Poljana Zvonimira Dražića 9, 10000 Zagreb</izvorni_sadrzaj>
    <derivirana_varijabla naziv="DomainObject.Predmet.ProtustrankaIDrugiAdressOIB_1">ORGANIZACIJA ZA PROMICANJE SJEVERNO-ATLANTSKIH INTEGRACIJA, OIB 06505832848, Poljana Zvonimira Dražića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ZA PROMICANJE SJEVERNO-ATLANTSKIH INTEGRACIJA</item>
      <item>FINA Regionalni centar Zagreb</item>
    </izvorni_sadrzaj>
    <derivirana_varijabla naziv="DomainObject.Predmet.SudioniciListNaziv_1">
      <item>ORGANIZACIJA ZA PROMICANJE SJEVERNO-ATLANTSKIH INTEGRACIJA</item>
      <item>FINA Regionalni centar Zagreb</item>
    </derivirana_varijabla>
  </DomainObject.Predmet.SudioniciListNaziv>
  <DomainObject.Predmet.SudioniciListAdressOIB>
    <izvorni_sadrzaj>
      <item>ORGANIZACIJA ZA PROMICANJE SJEVERNO-ATLANTSKIH INTEGRACIJA, OIB 06505832848, Poljana Zvonimira Dražića 9,10000 Zagreb</item>
      <item>FINA Regionalni centar Zagreb, OIB 85821130368, Trg svibanjskih žrtava 1995. 1,10000 Zagreb</item>
    </izvorni_sadrzaj>
    <derivirana_varijabla naziv="DomainObject.Predmet.SudioniciListAdressOIB_1">
      <item>ORGANIZACIJA ZA PROMICANJE SJEVERNO-ATLANTSKIH INTEGRACIJA, OIB 06505832848, Poljana Zvonimira Dražića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5EEAA-77C4-4E18-B2C3-6B65039D8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1671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2016-05-12T09:12:00Z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