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9524c" w14:paraId="8b9524c" w:rsidRDefault="00AE649C" w:rsidP="00FA5B5E" w:rsidR="00AE649C" w:rsidRPr="00B76F3C">
      <w:pPr>
        <w:pStyle w:val="Naslov3"/>
        <w15:collapsed w:val="false"/>
      </w:pPr>
    </w:p>
    <w:p w:rsidRDefault="00937FF9" w:rsidP="00A20C76" w:rsidR="0071688E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20C76">
        <w:rPr>
          <w:rFonts w:cs="Times New Roman" w:eastAsia="Times New Roman"/>
          <w:noProof/>
          <w:szCs w:val="20"/>
          <w:lang w:eastAsia="hr-HR"/>
        </w:rPr>
        <w:t xml:space="preserve">               5 St-246/2016-5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20C76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20C76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20C76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20C76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BLAŽEKOVIĆ društvo s ograničenom odgovornošću za proizvodnju, trgovinu i usluge, </w:t>
      </w:r>
      <w:proofErr w:type="spellStart"/>
      <w:r w:rsidRPr="00A20C76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A20C76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A20C76">
        <w:rPr>
          <w:rFonts w:cs="Times New Roman" w:eastAsia="Times New Roman"/>
          <w:szCs w:val="20"/>
          <w:lang w:eastAsia="hr-HR"/>
        </w:rPr>
        <w:t>Jakopovac</w:t>
      </w:r>
      <w:proofErr w:type="spellEnd"/>
      <w:r w:rsidRPr="00A20C76">
        <w:rPr>
          <w:rFonts w:cs="Times New Roman" w:eastAsia="Times New Roman"/>
          <w:szCs w:val="20"/>
          <w:lang w:eastAsia="hr-HR"/>
        </w:rPr>
        <w:t xml:space="preserve"> 76, MBS: 010071725, OIB: 38650457920, 17. siječnja</w:t>
      </w:r>
      <w:r w:rsidRPr="00A20C76">
        <w:rPr>
          <w:rFonts w:cs="Times New Roman" w:eastAsia="Times New Roman"/>
          <w:noProof/>
          <w:szCs w:val="20"/>
          <w:lang w:eastAsia="hr-HR"/>
        </w:rPr>
        <w:t xml:space="preserve"> 2017. 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20C76">
        <w:rPr>
          <w:rFonts w:cs="Times New Roman" w:eastAsia="Times New Roman"/>
          <w:szCs w:val="20"/>
          <w:lang w:eastAsia="hr-HR"/>
        </w:rPr>
        <w:t>r i j e š i o   j e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20C76">
        <w:rPr>
          <w:rFonts w:cs="Times New Roman" w:eastAsia="Times New Roman"/>
          <w:szCs w:val="20"/>
          <w:lang w:eastAsia="hr-HR"/>
        </w:rPr>
        <w:t xml:space="preserve">Saziva se </w:t>
      </w:r>
      <w:r w:rsidRPr="00A20C76">
        <w:rPr>
          <w:rFonts w:cs="Times New Roman" w:eastAsia="Times New Roman"/>
          <w:b/>
          <w:szCs w:val="20"/>
          <w:lang w:eastAsia="hr-HR"/>
        </w:rPr>
        <w:t xml:space="preserve">ročište </w:t>
      </w:r>
      <w:r w:rsidRPr="00A20C76">
        <w:rPr>
          <w:rFonts w:cs="Times New Roman" w:eastAsia="Times New Roman"/>
          <w:szCs w:val="20"/>
          <w:lang w:eastAsia="hr-HR"/>
        </w:rPr>
        <w:t xml:space="preserve">radi rasprave o uvjetima za otvaranje stečajnog postupka za dan </w:t>
      </w:r>
      <w:r w:rsidRPr="00A20C76">
        <w:rPr>
          <w:rFonts w:cs="Times New Roman" w:eastAsia="Times New Roman"/>
          <w:b/>
          <w:szCs w:val="20"/>
          <w:lang w:eastAsia="hr-HR"/>
        </w:rPr>
        <w:t>9. veljače 2017. u 10,00 sati</w:t>
      </w:r>
      <w:r w:rsidRPr="00A20C76"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 w:rsidRPr="00A20C76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20C76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20C76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20C76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20C76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20C76">
        <w:rPr>
          <w:rFonts w:cs="Times New Roman" w:eastAsia="Times New Roman"/>
          <w:szCs w:val="20"/>
          <w:lang w:eastAsia="hr-HR"/>
        </w:rPr>
        <w:t>- zakonski zastupnik dužnika Mario Blažeković.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20C76">
        <w:rPr>
          <w:rFonts w:cs="Times New Roman" w:eastAsia="Times New Roman"/>
          <w:szCs w:val="20"/>
          <w:lang w:eastAsia="hr-HR"/>
        </w:rPr>
        <w:t>U Bjelovaru, 17. siječnja</w:t>
      </w:r>
      <w:r w:rsidRPr="00A20C76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20C76">
        <w:rPr>
          <w:rFonts w:cs="Times New Roman" w:eastAsia="Times New Roman"/>
          <w:szCs w:val="20"/>
          <w:lang w:eastAsia="hr-HR"/>
        </w:rPr>
        <w:t>STEČAJNI SUDAC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20C76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20C76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20C76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ind w:left="4820"/>
        <w:rPr>
          <w:rFonts w:cs="Times New Roman" w:eastAsia="Times New Roman"/>
          <w:noProof/>
          <w:szCs w:val="20"/>
          <w:lang w:eastAsia="hr-HR"/>
        </w:rPr>
      </w:pPr>
      <w:r w:rsidRPr="00A20C76">
        <w:rPr>
          <w:rFonts w:cs="Times New Roman" w:eastAsia="Times New Roman"/>
          <w:noProof/>
          <w:szCs w:val="20"/>
          <w:lang w:eastAsia="hr-HR"/>
        </w:rPr>
        <w:t xml:space="preserve">      Željka Vitez</w:t>
      </w: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0C76" w:rsidP="00A20C76" w:rsidR="00A20C76" w:rsidRPr="00A20C76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20C76" w:rsidP="00A20C76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A20C76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C76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960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St-246/2016-5</izvorni_sadrzaj>
    <derivirana_varijabla naziv="DomainObject.Oznaka_1">St-246/2016-5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St-246/2016</izvorni_sadrzaj>
    <derivirana_varijabla naziv="DomainObject.Predmet.OznakaBroj_1">St-246/2016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BLAŽEKOVIĆ društvo s ograničenom odgovornošću za proizvodnju, trgovinu i usluge, Jakopovac</izvorni_sadrzaj>
    <derivirana_varijabla naziv="DomainObject.Predmet.ProtustrankaFormated_1">  BLAŽEKOVIĆ društvo s ograničenom odgovornošću za proizvodnju, trgovinu i usluge, Jakopovac</derivirana_varijabla>
  </DomainObject.Predmet.ProtustrankaFormated>
  <DomainObject.Predmet.ProtustrankaFormatedOIB>
    <izvorni_sadrzaj>  BLAŽEKOVIĆ društvo s ograničenom odgovornošću za proizvodnju, trgovinu i usluge, Jakopovac, OIB 38650457920</izvorni_sadrzaj>
    <derivirana_varijabla naziv="DomainObject.Predmet.ProtustrankaFormatedOIB_1">  BLAŽEKOVIĆ društvo s ograničenom odgovornošću za proizvodnju, trgovinu i usluge, Jakopovac, OIB 38650457920</derivirana_varijabla>
  </DomainObject.Predmet.ProtustrankaFormatedOIB>
  <DomainObject.Predmet.ProtustrankaFormatedWithAdress>
    <izvorni_sadrzaj> BLAŽEKOVIĆ društvo s ograničenom odgovornošću za proizvodnju, trgovinu i usluge, Jakopovac, Jakopovac 76, 43000 Jakopovac</izvorni_sadrzaj>
    <derivirana_varijabla naziv="DomainObject.Predmet.ProtustrankaFormatedWithAdress_1"> BLAŽEKOVIĆ društvo s ograničenom odgovornošću za proizvodnju, trgovinu i usluge, Jakopovac, Jakopovac 76, 43000 Jakopovac</derivirana_varijabla>
  </DomainObject.Predmet.ProtustrankaFormatedWithAdress>
  <DomainObject.Predmet.ProtustrankaFormatedWithAdressOIB>
    <izvorni_sadrzaj> BLAŽEKOVIĆ društvo s ograničenom odgovornošću za proizvodnju, trgovinu i usluge, Jakopovac, OIB 38650457920, Jakopovac 76, 43000 Jakopovac</izvorni_sadrzaj>
    <derivirana_varijabla naziv="DomainObject.Predmet.ProtustrankaFormatedWithAdressOIB_1"> BLAŽEKOVIĆ društvo s ograničenom odgovornošću za proizvodnju, trgovinu i usluge, Jakopovac, OIB 38650457920, Jakopovac 76, 43000 Jakopovac</derivirana_varijabla>
  </DomainObject.Predmet.ProtustrankaFormatedWithAdressOIB>
  <DomainObject.Predmet.ProtustrankaWithAdress>
    <izvorni_sadrzaj>BLAŽEKOVIĆ društvo s ograničenom odgovornošću za proizvodnju, trgovinu i usluge, Jakopovac Jakopovac 76, 43000 Jakopovac</izvorni_sadrzaj>
    <derivirana_varijabla naziv="DomainObject.Predmet.ProtustrankaWithAdress_1">BLAŽEKOVIĆ društvo s ograničenom odgovornošću za proizvodnju, trgovinu i usluge, Jakopovac Jakopovac 76, 43000 Jakopovac</derivirana_varijabla>
  </DomainObject.Predmet.ProtustrankaWithAdress>
  <DomainObject.Predmet.ProtustrankaWithAdressOIB>
    <izvorni_sadrzaj>BLAŽEKOVIĆ društvo s ograničenom odgovornošću za proizvodnju, trgovinu i usluge, Jakopovac, OIB 38650457920, Jakopovac 76, 43000 Jakopovac</izvorni_sadrzaj>
    <derivirana_varijabla naziv="DomainObject.Predmet.ProtustrankaWithAdressOIB_1">BLAŽEKOVIĆ društvo s ograničenom odgovornošću za proizvodnju, trgovinu i usluge, Jakopovac, OIB 38650457920, Jakopovac 76, 43000 Jakopovac</derivirana_varijabla>
  </DomainObject.Predmet.ProtustrankaWithAdressOIB>
  <DomainObject.Predmet.ProtustrankaNazivFormated>
    <izvorni_sadrzaj>BLAŽEKOVIĆ društvo s ograničenom odgovornošću za proizvodnju, trgovinu i usluge, Jakopovac</izvorni_sadrzaj>
    <derivirana_varijabla naziv="DomainObject.Predmet.ProtustrankaNazivFormated_1">BLAŽEKOVIĆ društvo s ograničenom odgovornošću za proizvodnju, trgovinu i usluge, Jakopovac</derivirana_varijabla>
  </DomainObject.Predmet.ProtustrankaNazivFormated>
  <DomainObject.Predmet.ProtustrankaNazivFormatedOIB>
    <izvorni_sadrzaj>BLAŽEKOVIĆ društvo s ograničenom odgovornošću za proizvodnju, trgovinu i usluge, Jakopovac, OIB 38650457920</izvorni_sadrzaj>
    <derivirana_varijabla naziv="DomainObject.Predmet.ProtustrankaNazivFormatedOIB_1">BLAŽEKOVIĆ društvo s ograničenom odgovornošću za proizvodnju, trgovinu i usluge, Jakopovac, OIB 38650457920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BLAŽEKOVIĆ društvo s ograničenom odgovornošću za proizvodnju, trgovinu i usluge, Jakopovac</item>
    </izvorni_sadrzaj>
    <derivirana_varijabla naziv="DomainObject.Predmet.ProtuStrankaListFormated_1">
      <item>BLAŽEKOVIĆ društvo s ograničenom odgovornošću za proizvodnju, trgovinu i usluge, Jakopovac</item>
    </derivirana_varijabla>
  </DomainObject.Predmet.ProtuStrankaListFormated>
  <DomainObject.Predmet.ProtuStrankaListFormatedOIB>
    <izvorni_sadrzaj>
      <item>BLAŽEKOVIĆ društvo s ograničenom odgovornošću za proizvodnju, trgovinu i usluge, Jakopovac, OIB 38650457920</item>
    </izvorni_sadrzaj>
    <derivirana_varijabla naziv="DomainObject.Predmet.ProtuStrankaListFormatedOIB_1">
      <item>BLAŽEKOVIĆ društvo s ograničenom odgovornošću za proizvodnju, trgovinu i usluge, Jakopovac, OIB 38650457920</item>
    </derivirana_varijabla>
  </DomainObject.Predmet.ProtuStrankaListFormatedOIB>
  <DomainObject.Predmet.ProtuStrankaListFormatedWithAdress>
    <izvorni_sadrzaj>
      <item>BLAŽEKOVIĆ društvo s ograničenom odgovornošću za proizvodnju, trgovinu i usluge, Jakopovac, Jakopovac 76, 43000 Jakopovac</item>
    </izvorni_sadrzaj>
    <derivirana_varijabla naziv="DomainObject.Predmet.ProtuStrankaListFormatedWithAdress_1">
      <item>BLAŽEKOVIĆ društvo s ograničenom odgovornošću za proizvodnju, trgovinu i usluge, Jakopovac, Jakopovac 76, 43000 Jakopovac</item>
    </derivirana_varijabla>
  </DomainObject.Predmet.ProtuStrankaListFormatedWithAdress>
  <DomainObject.Predmet.ProtuStrankaListFormatedWithAdressOIB>
    <izvorni_sadrzaj>
      <item>BLAŽEKOVIĆ društvo s ograničenom odgovornošću za proizvodnju, trgovinu i usluge, Jakopovac, OIB 38650457920, Jakopovac 76, 43000 Jakopovac</item>
    </izvorni_sadrzaj>
    <derivirana_varijabla naziv="DomainObject.Predmet.ProtuStrankaListFormatedWithAdressOIB_1">
      <item>BLAŽEKOVIĆ društvo s ograničenom odgovornošću za proizvodnju, trgovinu i usluge, Jakopovac, OIB 38650457920, Jakopovac 76, 43000 Jakopovac</item>
    </derivirana_varijabla>
  </DomainObject.Predmet.ProtuStrankaListFormatedWithAdressOIB>
  <DomainObject.Predmet.ProtuStrankaListNazivFormated>
    <izvorni_sadrzaj>
      <item>BLAŽEKOVIĆ društvo s ograničenom odgovornošću za proizvodnju, trgovinu i usluge, Jakopovac</item>
    </izvorni_sadrzaj>
    <derivirana_varijabla naziv="DomainObject.Predmet.ProtuStrankaListNazivFormated_1">
      <item>BLAŽEKOVIĆ društvo s ograničenom odgovornošću za proizvodnju, trgovinu i usluge, Jakopovac</item>
    </derivirana_varijabla>
  </DomainObject.Predmet.ProtuStrankaListNazivFormated>
  <DomainObject.Predmet.ProtuStrankaListNazivFormatedOIB>
    <izvorni_sadrzaj>
      <item>BLAŽEKOVIĆ društvo s ograničenom odgovornošću za proizvodnju, trgovinu i usluge, Jakopovac, OIB 38650457920</item>
    </izvorni_sadrzaj>
    <derivirana_varijabla naziv="DomainObject.Predmet.ProtuStrankaListNazivFormatedOIB_1">
      <item>BLAŽEKOVIĆ društvo s ograničenom odgovornošću za proizvodnju, trgovinu i usluge, Jakopovac, OIB 38650457920</item>
    </derivirana_varijabla>
  </DomainObject.Predmet.ProtuStrankaListNazivFormatedOIB>
  <DomainObject.Predmet.OstaliListFormated>
    <izvorni_sadrzaj>
      <item>Mario Blažeković</item>
    </izvorni_sadrzaj>
    <derivirana_varijabla naziv="DomainObject.Predmet.OstaliListFormated_1">
      <item>Mario Blažeković</item>
    </derivirana_varijabla>
  </DomainObject.Predmet.OstaliListFormated>
  <DomainObject.Predmet.OstaliListFormatedOIB>
    <izvorni_sadrzaj>
      <item>Mario Blažeković, OIB 57794957699</item>
    </izvorni_sadrzaj>
    <derivirana_varijabla naziv="DomainObject.Predmet.OstaliListFormatedOIB_1">
      <item>Mario Blažeković, OIB 57794957699</item>
    </derivirana_varijabla>
  </DomainObject.Predmet.OstaliListFormatedOIB>
  <DomainObject.Predmet.OstaliListFormatedWithAdress>
    <izvorni_sadrzaj>
      <item>Mario Blažeković, Jakopovac 76, 43202 Jakopovac</item>
    </izvorni_sadrzaj>
    <derivirana_varijabla naziv="DomainObject.Predmet.OstaliListFormatedWithAdress_1">
      <item>Mario Blažeković, Jakopovac 76, 43202 Jakopovac</item>
    </derivirana_varijabla>
  </DomainObject.Predmet.OstaliListFormatedWithAdress>
  <DomainObject.Predmet.OstaliListFormatedWithAdressOIB>
    <izvorni_sadrzaj>
      <item>Mario Blažeković, OIB 57794957699, Jakopovac 76, 43202 Jakopovac</item>
    </izvorni_sadrzaj>
    <derivirana_varijabla naziv="DomainObject.Predmet.OstaliListFormatedWithAdressOIB_1">
      <item>Mario Blažeković, OIB 57794957699, Jakopovac 76, 43202 Jakopovac</item>
    </derivirana_varijabla>
  </DomainObject.Predmet.OstaliListFormatedWithAdressOIB>
  <DomainObject.Predmet.OstaliListNazivFormated>
    <izvorni_sadrzaj>
      <item>Mario Blažeković</item>
    </izvorni_sadrzaj>
    <derivirana_varijabla naziv="DomainObject.Predmet.OstaliListNazivFormated_1">
      <item>Mario Blažeković</item>
    </derivirana_varijabla>
  </DomainObject.Predmet.OstaliListNazivFormated>
  <DomainObject.Predmet.OstaliListNazivFormatedOIB>
    <izvorni_sadrzaj>
      <item>Mario Blažeković, OIB 57794957699</item>
    </izvorni_sadrzaj>
    <derivirana_varijabla naziv="DomainObject.Predmet.OstaliListNazivFormatedOIB_1">
      <item>Mario Blažeković, OIB 57794957699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St-246/2016-5</izvorni_sadrzaj>
    <derivirana_varijabla naziv="DomainObject.PoslovniBrojDokumenta_1">St-246/2016-5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BLAŽEKOVIĆ društvo s ograničenom odgovornošću za proizvodnju, trgovinu i usluge, Jakopovac</izvorni_sadrzaj>
    <derivirana_varijabla naziv="DomainObject.Predmet.ProtustrankaIDrugi_1">BLAŽEKOVIĆ društvo s ograničenom odgovornošću za proizvodnju, trgovinu i usluge, Jakopovac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BLAŽEKOVIĆ društvo s ograničenom odgovornošću za proizvodnju, trgovinu i usluge, Jakopovac, OIB 38650457920, Jakopovac 76, 43000 Jakopovac</izvorni_sadrzaj>
    <derivirana_varijabla naziv="DomainObject.Predmet.ProtustrankaIDrugiAdressOIB_1">BLAŽEKOVIĆ društvo s ograničenom odgovornošću za proizvodnju, trgovinu i usluge, Jakopovac, OIB 38650457920, Jakopovac 76, 43000 Jakopovac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BLAŽEKOVIĆ društvo s ograničenom odgovornošću za proizvodnju, trgovinu i usluge, Jakopovac</item>
      <item>Mario Blažeković</item>
    </izvorni_sadrzaj>
    <derivirana_varijabla naziv="DomainObject.Predmet.SudioniciListNaziv_1">
      <item>FINA, RC ZAGREB, Podružnica Bjelovar</item>
      <item>BLAŽEKOVIĆ društvo s ograničenom odgovornošću za proizvodnju, trgovinu i usluge, Jakopovac</item>
      <item>Mario Blažeković</item>
    </derivirana_varijabla>
  </DomainObject.Predmet.SudioniciListNaziv>
  <DomainObject.Predmet.SudioniciListAdressOIB>
    <izvorni_sadrzaj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</izvorni_sadrzaj>
    <derivirana_varijabla naziv="DomainObject.Predmet.SudioniciListAdressOIB_1">
      <item>FINA, RC ZAGREB, Podružnica Bjelovar, OIB 85821130368, F. Supila 4,43000 Bjelovar</item>
      <item>BLAŽEKOVIĆ društvo s ograničenom odgovornošću za proizvodnju, trgovinu i usluge, Jakopovac, OIB 38650457920, Jakopovac 76,43000 Jakopovac</item>
      <item>Mario Blažeković, OIB 57794957699, Jakopovac 76,43202 Jakopovac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3D0F5-A638-4A12-8C22-473EB42820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166</properties:Words>
  <properties:Characters>826</properties:Characters>
  <properties:Lines>47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2017-01-18T12:54:00Z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St-246/2016-5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