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31b4" w14:paraId="0b431b4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011626">
        <w:rPr>
          <w:lang w:val="hr-HR"/>
        </w:rPr>
        <w:t>403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116DD">
        <w:rPr>
          <w:lang w:val="hr-HR"/>
        </w:rPr>
        <w:t xml:space="preserve">ERGON </w:t>
      </w:r>
      <w:proofErr w:type="spellStart"/>
      <w:r w:rsidR="00B116DD">
        <w:rPr>
          <w:lang w:val="hr-HR"/>
        </w:rPr>
        <w:t>R.R</w:t>
      </w:r>
      <w:proofErr w:type="spellEnd"/>
      <w:r w:rsidR="00B116DD">
        <w:rPr>
          <w:lang w:val="hr-HR"/>
        </w:rPr>
        <w:t>. društvo s ograničenom odgovornošću za proizvodnju</w:t>
      </w:r>
      <w:r w:rsidR="009E11F7">
        <w:rPr>
          <w:lang w:val="hr-HR"/>
        </w:rPr>
        <w:t>,</w:t>
      </w:r>
      <w:r w:rsidR="00B116DD">
        <w:rPr>
          <w:lang w:val="hr-HR"/>
        </w:rPr>
        <w:t xml:space="preserve"> usluge i promet, izvoz-uvoz,</w:t>
      </w:r>
      <w:r w:rsidR="009E11F7">
        <w:rPr>
          <w:lang w:val="hr-HR"/>
        </w:rPr>
        <w:t xml:space="preserve"> Zagreb, </w:t>
      </w:r>
      <w:proofErr w:type="spellStart"/>
      <w:r w:rsidR="00B116DD">
        <w:rPr>
          <w:lang w:val="hr-HR"/>
        </w:rPr>
        <w:t>Korajčeva</w:t>
      </w:r>
      <w:proofErr w:type="spellEnd"/>
      <w:r w:rsidR="00B116DD">
        <w:rPr>
          <w:lang w:val="hr-HR"/>
        </w:rPr>
        <w:t xml:space="preserve"> 2</w:t>
      </w:r>
      <w:r w:rsidR="009E11F7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B116DD">
        <w:rPr>
          <w:lang w:val="hr-HR"/>
        </w:rPr>
        <w:t>73631858560</w:t>
      </w:r>
      <w:r>
        <w:rPr>
          <w:lang w:val="hr-HR"/>
        </w:rPr>
        <w:t>, koji se vodi kod ovoga suda pod brojem St-</w:t>
      </w:r>
      <w:r w:rsidR="00B116DD">
        <w:rPr>
          <w:lang w:val="hr-HR"/>
        </w:rPr>
        <w:t>403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B116DD">
        <w:rPr>
          <w:lang w:val="hr-HR"/>
        </w:rPr>
        <w:t>28.549,96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A4C" w:rsidR="007C2A4C">
      <w:r>
        <w:separator/>
      </w:r>
    </w:p>
  </w:endnote>
  <w:endnote w:id="0" w:type="continuationSeparator">
    <w:p w:rsidRDefault="007C2A4C" w:rsidR="007C2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A4C" w:rsidR="007C2A4C">
      <w:r>
        <w:separator/>
      </w:r>
    </w:p>
  </w:footnote>
  <w:footnote w:id="0" w:type="continuationSeparator">
    <w:p w:rsidRDefault="007C2A4C" w:rsidR="007C2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504B4"/>
    <w:rsid w:val="00663957"/>
    <w:rsid w:val="00663D51"/>
    <w:rsid w:val="00674F9D"/>
    <w:rsid w:val="006767EE"/>
    <w:rsid w:val="00676B62"/>
    <w:rsid w:val="00691F5B"/>
    <w:rsid w:val="00696CCD"/>
    <w:rsid w:val="006A31E7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2A4C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60A8D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3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3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otustrankaFormated>
    <izvorni_sadrzaj>  ERGON R.R. d.o.o. za proizvodnju, usluge i promet, izvoz-uvoz</izvorni_sadrzaj>
    <derivirana_varijabla naziv="DomainObject.Predmet.ProtustrankaFormated_1">  ERGON R.R. d.o.o. za proizvodnju, usluge i promet, izvoz-uvoz</derivirana_varijabla>
  </DomainObject.Predmet.ProtustrankaFormated>
  <DomainObject.Predmet.ProtustrankaFormatedOIB>
    <izvorni_sadrzaj>  ERGON R.R. d.o.o. za proizvodnju, usluge i promet, izvoz-uvoz, OIB 73631858560</izvorni_sadrzaj>
    <derivirana_varijabla naziv="DomainObject.Predmet.ProtustrankaFormatedOIB_1">  ERGON R.R. d.o.o. za proizvodnju, usluge i promet, izvoz-uvoz, OIB 73631858560</derivirana_varijabla>
  </DomainObject.Predmet.ProtustrankaFormatedOIB>
  <DomainObject.Predmet.ProtustrankaFormatedWithAdress>
    <izvorni_sadrzaj> ERGON R.R. d.o.o. za proizvodnju, usluge i promet, izvoz-uvoz, Korajčeva 2, 10000 Zagreb</izvorni_sadrzaj>
    <derivirana_varijabla naziv="DomainObject.Predmet.ProtustrankaFormatedWithAdress_1"> ERGON R.R. d.o.o. za proizvodnju, usluge i promet, izvoz-uvoz, Korajčeva 2, 10000 Zagreb</derivirana_varijabla>
  </DomainObject.Predmet.ProtustrankaFormatedWithAdress>
  <DomainObject.Predmet.ProtustrankaFormatedWithAdressOIB>
    <izvorni_sadrzaj> ERGON R.R. d.o.o. za proizvodnju, usluge i promet, izvoz-uvoz, OIB 73631858560, Korajčeva 2, 10000 Zagreb</izvorni_sadrzaj>
    <derivirana_varijabla naziv="DomainObject.Predmet.ProtustrankaFormatedWithAdressOIB_1"> ERGON R.R. d.o.o. za proizvodnju, usluge i promet, izvoz-uvoz, OIB 73631858560, Korajčeva 2, 10000 Zagreb</derivirana_varijabla>
  </DomainObject.Predmet.ProtustrankaFormatedWithAdressOIB>
  <DomainObject.Predmet.ProtustrankaWithAdress>
    <izvorni_sadrzaj>ERGON R.R. d.o.o. za proizvodnju, usluge i promet, izvoz-uvoz Korajčeva 2, 10000 Zagreb</izvorni_sadrzaj>
    <derivirana_varijabla naziv="DomainObject.Predmet.ProtustrankaWithAdress_1">ERGON R.R. d.o.o. za proizvodnju, usluge i promet, izvoz-uvoz Korajčeva 2, 10000 Zagreb</derivirana_varijabla>
  </DomainObject.Predmet.ProtustrankaWithAdress>
  <DomainObject.Predmet.ProtustrankaWithAdressOIB>
    <izvorni_sadrzaj>ERGON R.R. d.o.o. za proizvodnju, usluge i promet, izvoz-uvoz, OIB 73631858560, Korajčeva 2, 10000 Zagreb</izvorni_sadrzaj>
    <derivirana_varijabla naziv="DomainObject.Predmet.ProtustrankaWithAdressOIB_1">ERGON R.R. d.o.o. za proizvodnju, usluge i promet, izvoz-uvoz, OIB 73631858560, Korajčeva 2, 10000 Zagreb</derivirana_varijabla>
  </DomainObject.Predmet.ProtustrankaWithAdressOIB>
  <DomainObject.Predmet.ProtustrankaNazivFormated>
    <izvorni_sadrzaj>ERGON R.R. d.o.o. za proizvodnju, usluge i promet, izvoz-uvoz</izvorni_sadrzaj>
    <derivirana_varijabla naziv="DomainObject.Predmet.ProtustrankaNazivFormated_1">ERGON R.R. d.o.o. za proizvodnju, usluge i promet, izvoz-uvoz</derivirana_varijabla>
  </DomainObject.Predmet.ProtustrankaNazivFormated>
  <DomainObject.Predmet.ProtustrankaNazivFormatedOIB>
    <izvorni_sadrzaj>ERGON R.R. d.o.o. za proizvodnju, usluge i promet, izvoz-uvoz, OIB 73631858560</izvorni_sadrzaj>
    <derivirana_varijabla naziv="DomainObject.Predmet.ProtustrankaNazivFormatedOIB_1">ERGON R.R. d.o.o. za proizvodnju, usluge i promet, izvoz-uvoz, OIB 73631858560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ERGON R.R. d.o.o. za proizvodnju, usluge i promet, izvoz-uvoz</item>
    </izvorni_sadrzaj>
    <derivirana_varijabla naziv="DomainObject.Predmet.ProtuStrankaListFormated_1">
      <item>ERGON R.R. d.o.o. za proizvodnju, usluge i promet, izvoz-uvoz</item>
    </derivirana_varijabla>
  </DomainObject.Predmet.ProtuStrankaListFormated>
  <DomainObject.Predmet.ProtuStrankaListFormatedOIB>
    <izvorni_sadrzaj>
      <item>ERGON R.R. d.o.o. za proizvodnju, usluge i promet, izvoz-uvoz, OIB 73631858560</item>
    </izvorni_sadrzaj>
    <derivirana_varijabla naziv="DomainObject.Predmet.ProtuStrankaListFormatedOIB_1">
      <item>ERGON R.R. d.o.o. za proizvodnju, usluge i promet, izvoz-uvoz, OIB 73631858560</item>
    </derivirana_varijabla>
  </DomainObject.Predmet.ProtuStrankaListFormatedOIB>
  <DomainObject.Predmet.ProtuStrankaListFormatedWithAdress>
    <izvorni_sadrzaj>
      <item>ERGON R.R. d.o.o. za proizvodnju, usluge i promet, izvoz-uvoz, Korajčeva 2, 10000 Zagreb</item>
    </izvorni_sadrzaj>
    <derivirana_varijabla naziv="DomainObject.Predmet.ProtuStrankaListFormatedWithAdress_1">
      <item>ERGON R.R. d.o.o. za proizvodnju, usluge i promet, izvoz-uvoz, Korajčeva 2, 10000 Zagreb</item>
    </derivirana_varijabla>
  </DomainObject.Predmet.ProtuStrankaListFormatedWithAdress>
  <DomainObject.Predmet.ProtuStrankaListFormatedWithAdressOIB>
    <izvorni_sadrzaj>
      <item>ERGON R.R. d.o.o. za proizvodnju, usluge i promet, izvoz-uvoz, OIB 73631858560, Korajčeva 2, 10000 Zagreb</item>
    </izvorni_sadrzaj>
    <derivirana_varijabla naziv="DomainObject.Predmet.ProtuStrankaListFormatedWithAdressOIB_1">
      <item>ERGON R.R. d.o.o. za proizvodnju, usluge i promet, izvoz-uvoz, OIB 73631858560, Korajčeva 2, 10000 Zagreb</item>
    </derivirana_varijabla>
  </DomainObject.Predmet.ProtuStrankaListFormatedWithAdressOIB>
  <DomainObject.Predmet.ProtuStrankaListNazivFormated>
    <izvorni_sadrzaj>
      <item>ERGON R.R. d.o.o. za proizvodnju, usluge i promet, izvoz-uvoz</item>
    </izvorni_sadrzaj>
    <derivirana_varijabla naziv="DomainObject.Predmet.ProtuStrankaListNazivFormated_1">
      <item>ERGON R.R. d.o.o. za proizvodnju, usluge i promet, izvoz-uvoz</item>
    </derivirana_varijabla>
  </DomainObject.Predmet.ProtuStrankaListNazivFormated>
  <DomainObject.Predmet.ProtuStrankaListNazivFormatedOIB>
    <izvorni_sadrzaj>
      <item>ERGON R.R. d.o.o. za proizvodnju, usluge i promet, izvoz-uvoz, OIB 73631858560</item>
    </izvorni_sadrzaj>
    <derivirana_varijabla naziv="DomainObject.Predmet.ProtuStrankaListNazivFormatedOIB_1">
      <item>ERGON R.R. d.o.o. za proizvodnju, usluge i promet, izvoz-uvoz, OIB 73631858560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ERGON R.R. d.o.o. za proizvodnju, usluge i promet, izvoz-uvoz</izvorni_sadrzaj>
    <derivirana_varijabla naziv="DomainObject.Predmet.ProtustrankaIDrugi_1">ERGON R.R. d.o.o. za proizvodnju, usluge i promet, izvoz-uvoz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ERGON R.R. d.o.o. za proizvodnju, usluge i promet, izvoz-uvoz, OIB 73631858560, Korajčeva 2, 10000 Zagreb</izvorni_sadrzaj>
    <derivirana_varijabla naziv="DomainObject.Predmet.ProtustrankaIDrugiAdressOIB_1">ERGON R.R. d.o.o. za proizvodnju, usluge i promet, izvoz-uvoz, OIB 73631858560, Korajčeva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ERGON R.R. d.o.o. za proizvodnju, usluge i promet, izvoz-uvoz</item>
      <item>FINA Regionalni centar Zagreb</item>
    </izvorni_sadrzaj>
    <derivirana_varijabla naziv="DomainObject.Predmet.SudioniciListNaziv_1">
      <item>ERGON R.R. d.o.o. za proizvodnju, usluge i promet, izvoz-uvoz</item>
      <item>FINA Regionalni centar Zagreb</item>
    </derivirana_varijabla>
  </DomainObject.Predmet.SudioniciListNaziv>
  <DomainObject.Predmet.SudioniciListAdressOIB>
    <izvorni_sadrzaj>
      <item>ERGON R.R. d.o.o. za proizvodnju, usluge i promet, izvoz-uvoz, OIB 73631858560, Korajčeva 2,10000 Zagreb</item>
      <item>FINA Regionalni centar Zagreb, OIB 85821130368, Trg svibanjskih žrtava 1995. 1,10000 Zagreb</item>
    </izvorni_sadrzaj>
    <derivirana_varijabla naziv="DomainObject.Predmet.SudioniciListAdressOIB_1">
      <item>ERGON R.R. d.o.o. za proizvodnju, usluge i promet, izvoz-uvoz, OIB 73631858560, Korajčeva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73631858560</item>
      <item>, OIB 85821130368</item>
    </izvorni_sadrzaj>
    <derivirana_varijabla naziv="DomainObject.Predmet.SudioniciListNazivOIB_1">
      <item>, OIB 73631858560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A594D-A4CF-49AA-86B9-FA4342193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1583</properties:Characters>
  <properties:Lines>42</properties:Lines>
  <properties:Paragraphs>10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2017-02-21T06:21:00Z</dcterms:created>
  <dc:creator>ssabljic</dc:creator>
  <cp:lastModifiedBy>Miroslav Lovreković</cp:lastModifiedBy>
  <cp:lastPrinted>2017-02-21T06:31:00Z</cp:lastPrinted>
  <dcterms:modified xmlns:xsi="http://www.w3.org/2001/XMLSchema-instance" xsi:type="dcterms:W3CDTF">2017-02-21T10:53:00Z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