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e58c" w14:paraId="bb9e58c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613318">
        <w:t>495</w:t>
      </w:r>
      <w:r w:rsidR="00D02428">
        <w:t>/16-19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D02428">
        <w:t>Trgovački sud u Osijeku, po sucu Jadranki Herman, u stečajnom predmetu</w:t>
      </w:r>
      <w:r w:rsidR="00D02428">
        <w:rPr>
          <w:b/>
          <w:bCs/>
        </w:rPr>
        <w:t xml:space="preserve"> </w:t>
      </w:r>
      <w:r w:rsidR="00D02428">
        <w:rPr>
          <w:bCs/>
        </w:rPr>
        <w:t xml:space="preserve">povodom prijedloga RH Ministarstvo financija, Porezna uprava, Područni ured Slavonija i Baranja, Osijek zastupano po ŽDO Osijek, za otvaranje  stečajnog postupka nad dužnikom Proizvodna zadruga </w:t>
      </w:r>
      <w:r w:rsidR="00D02428">
        <w:t>DELICIAE Darda, Sv. Ivana Krstitelja 100, MBS 030077572, OIB 53586345778</w:t>
      </w:r>
      <w:r w:rsidR="00613318">
        <w:t>, dana 09. veljače 2017.</w:t>
      </w:r>
      <w:r w:rsidR="00EF7939">
        <w:t xml:space="preserve">                                  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EF7939">
        <w:t xml:space="preserve"> </w:t>
      </w:r>
      <w:r w:rsidR="00D02428">
        <w:rPr>
          <w:bCs/>
        </w:rPr>
        <w:t xml:space="preserve">Proizvodna zadruga </w:t>
      </w:r>
      <w:r w:rsidR="00D02428">
        <w:t xml:space="preserve">DELICIAE Darda, Sv. Ivana Krstitelja 100, MBS 030077572, OIB 53586345778, </w:t>
      </w:r>
      <w:r>
        <w:t>da u roku od 15 dana solidarno uplate na sudski depozit ovog suda broj HR31 2390 0011 3000 0020 0 s pozivom na broj HR05 272-</w:t>
      </w:r>
      <w:r w:rsidR="00D02428">
        <w:t>495</w:t>
      </w:r>
      <w:r w:rsidR="00DA348A">
        <w:t>-2016</w:t>
      </w:r>
      <w:r>
        <w:t xml:space="preserve"> kod Hrva</w:t>
      </w:r>
      <w:r w:rsidR="00D02428">
        <w:t>tske poštanske banke iznos od 30</w:t>
      </w:r>
      <w:r>
        <w:t>.000,00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D02428" w:rsidP="00D02428" w:rsidR="00D02428">
      <w:pPr>
        <w:ind w:firstLine="720"/>
        <w:jc w:val="both"/>
        <w:rPr>
          <w:bCs/>
        </w:rPr>
      </w:pPr>
      <w:r>
        <w:t>Dana 01. prosinca 2015. zaprimljen je na ovome sudu zahtjev  FINE Regionalni centar Osijek  Podružnica Osijek, Klasa: 110-07/15-01/04 Ur. broj 04-06-15-15260  od 30. studenog 2015. godine, za provedbu skraćenog stečajnog postupka nad dužnikom DELICIAE Darda, Sv. Ivana Krstitelja 100, OIB 53586345778, MBS 030077572.</w:t>
      </w:r>
    </w:p>
    <w:p w:rsidRDefault="00FD1F08" w:rsidP="00EF7939" w:rsidR="00FD1F08">
      <w:pPr>
        <w:ind w:firstLine="708"/>
        <w:jc w:val="both"/>
      </w:pPr>
    </w:p>
    <w:p w:rsidRDefault="00D02428" w:rsidP="00EF7939" w:rsidR="00D02428">
      <w:pPr>
        <w:ind w:firstLine="708"/>
        <w:jc w:val="both"/>
      </w:pPr>
    </w:p>
    <w:p w:rsidRDefault="00D02428" w:rsidP="00EF7939" w:rsidR="00D02428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D02428" w:rsidP="00D02428" w:rsidR="00D02428">
      <w:pPr>
        <w:jc w:val="right"/>
      </w:pPr>
      <w:r>
        <w:t>13 St-495/16-19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 xml:space="preserve">Na ročištu radi izjašnjenja o prijedlogu za otvaranje stečajnog </w:t>
      </w:r>
      <w:r w:rsidR="00680303">
        <w:t>postupka nad dužnikom, održanom</w:t>
      </w:r>
      <w:r>
        <w:t xml:space="preserve"> </w:t>
      </w:r>
      <w:r w:rsidR="00680303">
        <w:t>09. veljače 2017.  godine,</w:t>
      </w:r>
      <w:r>
        <w:t xml:space="preserve"> </w:t>
      </w:r>
      <w:r w:rsidR="00680303">
        <w:t>saslušan je upravitelj zadruge, iz</w:t>
      </w:r>
      <w:r>
        <w:t xml:space="preserve">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680303">
        <w:t xml:space="preserve">kom 5. </w:t>
      </w:r>
      <w:r w:rsidR="00865CEE">
        <w:t>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680303">
        <w:t>ocijeni ovog suda iznosili bi 30</w:t>
      </w:r>
      <w:r w:rsidR="00865CEE">
        <w:t>.000,00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680303">
        <w:t xml:space="preserve">09. veljače 2017.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680303" w:rsidP="00680303" w:rsidR="00680303">
      <w:r>
        <w:t>DNA</w:t>
      </w:r>
    </w:p>
    <w:p w:rsidRDefault="00680303" w:rsidP="00680303" w:rsidR="00680303">
      <w:pPr>
        <w:numPr>
          <w:ilvl w:val="0"/>
          <w:numId w:val="5"/>
        </w:numPr>
        <w:jc w:val="both"/>
      </w:pPr>
      <w:r>
        <w:t xml:space="preserve">Predlagatelj- RH MF po ŽDO Osijek  </w:t>
      </w:r>
    </w:p>
    <w:p w:rsidRDefault="00680303" w:rsidP="00680303" w:rsidR="00680303">
      <w:pPr>
        <w:numPr>
          <w:ilvl w:val="0"/>
          <w:numId w:val="5"/>
        </w:numPr>
        <w:jc w:val="both"/>
      </w:pPr>
      <w:r>
        <w:t xml:space="preserve">dužnik DELICIAE Darda, Sv. Ivana Krstitelja 100, </w:t>
      </w:r>
    </w:p>
    <w:p w:rsidRDefault="00680303" w:rsidP="00680303" w:rsidR="00680303">
      <w:pPr>
        <w:numPr>
          <w:ilvl w:val="0"/>
          <w:numId w:val="5"/>
        </w:numPr>
        <w:jc w:val="both"/>
      </w:pPr>
      <w:r>
        <w:t>zakonski zastupnik dužnika IVan Medak, Osijek, I. Gundulića 31</w:t>
      </w:r>
    </w:p>
    <w:p w:rsidRDefault="00680303" w:rsidP="00BF435C" w:rsidR="00680303">
      <w:pPr>
        <w:numPr>
          <w:ilvl w:val="0"/>
          <w:numId w:val="5"/>
        </w:numPr>
        <w:jc w:val="both"/>
      </w:pPr>
      <w:r>
        <w:t>Privremeni stečajni upravitelj Zlatko Markasović</w:t>
      </w:r>
    </w:p>
    <w:p w:rsidRDefault="00680303" w:rsidP="00680303" w:rsidR="00680303">
      <w:pPr>
        <w:numPr>
          <w:ilvl w:val="0"/>
          <w:numId w:val="5"/>
        </w:numPr>
        <w:jc w:val="both"/>
      </w:pPr>
      <w:r>
        <w:t>e-oglasna ploča suda</w:t>
      </w:r>
    </w:p>
    <w:p w:rsidRDefault="00BF435C" w:rsidP="00680303" w:rsidR="00680303">
      <w:pPr>
        <w:numPr>
          <w:ilvl w:val="0"/>
          <w:numId w:val="5"/>
        </w:numPr>
        <w:jc w:val="both"/>
      </w:pPr>
      <w:r>
        <w:t>kal. 9/3</w:t>
      </w:r>
    </w:p>
    <w:p w:rsidRDefault="00A17C7F" w:rsidP="000B0BE5" w:rsidR="00A17C7F"/>
    <w:p w:rsidRDefault="00A17C7F" w:rsidP="00A17C7F" w:rsidR="00A17C7F"/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5728B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3318"/>
    <w:rsid w:val="006151C7"/>
    <w:rsid w:val="006673AE"/>
    <w:rsid w:val="0067699D"/>
    <w:rsid w:val="00680303"/>
    <w:rsid w:val="006F6023"/>
    <w:rsid w:val="00711076"/>
    <w:rsid w:val="00711E3C"/>
    <w:rsid w:val="00750269"/>
    <w:rsid w:val="007E41DD"/>
    <w:rsid w:val="008219B7"/>
    <w:rsid w:val="00825B4D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D56"/>
    <w:rsid w:val="00BF435C"/>
    <w:rsid w:val="00C04DD2"/>
    <w:rsid w:val="00C121ED"/>
    <w:rsid w:val="00C572BE"/>
    <w:rsid w:val="00CC749D"/>
    <w:rsid w:val="00CD3D56"/>
    <w:rsid w:val="00D02428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7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7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647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Proizvodna zadruga DELICIAE</izvorni_sadrzaj>
    <derivirana_varijabla naziv="DomainObject.Predmet.ProtustrankaFormated_1">  Proizvodna zadruga DELICIAE</derivirana_varijabla>
  </DomainObject.Predmet.ProtustrankaFormated>
  <DomainObject.Predmet.ProtustrankaFormatedOIB>
    <izvorni_sadrzaj>  Proizvodna zadruga DELICIAE, OIB 53586345778</izvorni_sadrzaj>
    <derivirana_varijabla naziv="DomainObject.Predmet.ProtustrankaFormatedOIB_1">  Proizvodna zadruga DELICIAE, OIB 53586345778</derivirana_varijabla>
  </DomainObject.Predmet.ProtustrankaFormatedOIB>
  <DomainObject.Predmet.ProtustrankaFormatedWithAdress>
    <izvorni_sadrzaj> Proizvodna zadruga DELICIAE, Sv. Ivana Krstitelja 100, 31326 Darda</izvorni_sadrzaj>
    <derivirana_varijabla naziv="DomainObject.Predmet.ProtustrankaFormatedWithAdress_1"> Proizvodna zadruga DELICIAE, Sv. Ivana Krstitelja 100, 31326 Darda</derivirana_varijabla>
  </DomainObject.Predmet.ProtustrankaFormatedWithAdress>
  <DomainObject.Predmet.ProtustrankaFormatedWithAdressOIB>
    <izvorni_sadrzaj> Proizvodna zadruga DELICIAE, OIB 53586345778, Sv. Ivana Krstitelja 100, 31326 Darda</izvorni_sadrzaj>
    <derivirana_varijabla naziv="DomainObject.Predmet.ProtustrankaFormatedWithAdressOIB_1"> Proizvodna zadruga DELICIAE, OIB 53586345778, Sv. Ivana Krstitelja 100, 31326 Darda</derivirana_varijabla>
  </DomainObject.Predmet.ProtustrankaFormatedWithAdressOIB>
  <DomainObject.Predmet.ProtustrankaWithAdress>
    <izvorni_sadrzaj>Proizvodna zadruga DELICIAE Sv. Ivana Krstitelja 100, 31326 Darda</izvorni_sadrzaj>
    <derivirana_varijabla naziv="DomainObject.Predmet.ProtustrankaWithAdress_1">Proizvodna zadruga DELICIAE Sv. Ivana Krstitelja 100, 31326 Darda</derivirana_varijabla>
  </DomainObject.Predmet.ProtustrankaWithAdress>
  <DomainObject.Predmet.ProtustrankaWithAdressOIB>
    <izvorni_sadrzaj>Proizvodna zadruga DELICIAE, OIB 53586345778, Sv. Ivana Krstitelja 100, 31326 Darda</izvorni_sadrzaj>
    <derivirana_varijabla naziv="DomainObject.Predmet.ProtustrankaWithAdressOIB_1">Proizvodna zadruga DELICIAE, OIB 53586345778, Sv. Ivana Krstitelja 100, 31326 Darda</derivirana_varijabla>
  </DomainObject.Predmet.ProtustrankaWithAdressOIB>
  <DomainObject.Predmet.ProtustrankaNazivFormated>
    <izvorni_sadrzaj>Proizvodna zadruga DELICIAE</izvorni_sadrzaj>
    <derivirana_varijabla naziv="DomainObject.Predmet.ProtustrankaNazivFormated_1">Proizvodna zadruga DELICIAE</derivirana_varijabla>
  </DomainObject.Predmet.ProtustrankaNazivFormated>
  <DomainObject.Predmet.ProtustrankaNazivFormatedOIB>
    <izvorni_sadrzaj>Proizvodna zadruga DELICIAE, OIB 53586345778</izvorni_sadrzaj>
    <derivirana_varijabla naziv="DomainObject.Predmet.ProtustrankaNazivFormatedOIB_1">Proizvodna zadruga DELICIAE, OIB 53586345778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Proizvodna zadruga DELICIAE</item>
    </izvorni_sadrzaj>
    <derivirana_varijabla naziv="DomainObject.Predmet.ProtuStrankaListFormated_1">
      <item>Proizvodna zadruga DELICIAE</item>
    </derivirana_varijabla>
  </DomainObject.Predmet.ProtuStrankaListFormated>
  <DomainObject.Predmet.ProtuStrankaListFormatedOIB>
    <izvorni_sadrzaj>
      <item>Proizvodna zadruga DELICIAE, OIB 53586345778</item>
    </izvorni_sadrzaj>
    <derivirana_varijabla naziv="DomainObject.Predmet.ProtuStrankaListFormatedOIB_1">
      <item>Proizvodna zadruga DELICIAE, OIB 53586345778</item>
    </derivirana_varijabla>
  </DomainObject.Predmet.ProtuStrankaListFormatedOIB>
  <DomainObject.Predmet.ProtuStrankaListFormatedWithAdress>
    <izvorni_sadrzaj>
      <item>Proizvodna zadruga DELICIAE, Sv. Ivana Krstitelja 100, 31326 Darda</item>
    </izvorni_sadrzaj>
    <derivirana_varijabla naziv="DomainObject.Predmet.ProtuStrankaListFormatedWithAdress_1">
      <item>Proizvodna zadruga DELICIAE, Sv. Ivana Krstitelja 100, 31326 Darda</item>
    </derivirana_varijabla>
  </DomainObject.Predmet.ProtuStrankaListFormatedWithAdress>
  <DomainObject.Predmet.ProtuStrankaListFormatedWithAdressOIB>
    <izvorni_sadrzaj>
      <item>Proizvodna zadruga DELICIAE, OIB 53586345778, Sv. Ivana Krstitelja 100, 31326 Darda</item>
    </izvorni_sadrzaj>
    <derivirana_varijabla naziv="DomainObject.Predmet.ProtuStrankaListFormatedWithAdressOIB_1">
      <item>Proizvodna zadruga DELICIAE, OIB 53586345778, Sv. Ivana Krstitelja 100, 31326 Darda</item>
    </derivirana_varijabla>
  </DomainObject.Predmet.ProtuStrankaListFormatedWithAdressOIB>
  <DomainObject.Predmet.ProtuStrankaListNazivFormated>
    <izvorni_sadrzaj>
      <item>Proizvodna zadruga DELICIAE</item>
    </izvorni_sadrzaj>
    <derivirana_varijabla naziv="DomainObject.Predmet.ProtuStrankaListNazivFormated_1">
      <item>Proizvodna zadruga DELICIAE</item>
    </derivirana_varijabla>
  </DomainObject.Predmet.ProtuStrankaListNazivFormated>
  <DomainObject.Predmet.ProtuStrankaListNazivFormatedOIB>
    <izvorni_sadrzaj>
      <item>Proizvodna zadruga DELICIAE, OIB 53586345778</item>
    </izvorni_sadrzaj>
    <derivirana_varijabla naziv="DomainObject.Predmet.ProtuStrankaListNazivFormatedOIB_1">
      <item>Proizvodna zadruga DELICIAE, OIB 53586345778</item>
    </derivirana_varijabla>
  </DomainObject.Predmet.ProtuStrankaListNazivFormatedOIB>
  <DomainObject.Predmet.OstaliListFormated>
    <izvorni_sadrzaj>
      <item>Zlatko Markasović</item>
      <item>ŽDO OSIJEK</item>
      <item>Ivan Medak</item>
    </izvorni_sadrzaj>
    <derivirana_varijabla naziv="DomainObject.Predmet.OstaliListFormated_1">
      <item>Zlatko Markasović</item>
      <item>ŽDO OSIJEK</item>
      <item>Ivan Medak</item>
    </derivirana_varijabla>
  </DomainObject.Predmet.OstaliListFormated>
  <DomainObject.Predmet.OstaliListFormatedOIB>
    <izvorni_sadrzaj>
      <item>Zlatko Markasović, OIB 82230536462</item>
      <item>ŽDO OSIJEK</item>
      <item>Ivan Medak, OIB 56755441736</item>
    </izvorni_sadrzaj>
    <derivirana_varijabla naziv="DomainObject.Predmet.OstaliListFormatedOIB_1">
      <item>Zlatko Markasović, OIB 82230536462</item>
      <item>ŽDO OSIJEK</item>
      <item>Ivan Medak, OIB 56755441736</item>
    </derivirana_varijabla>
  </DomainObject.Predmet.OstaliListFormatedOIB>
  <DomainObject.Predmet.OstaliListFormatedWithAdress>
    <izvorni_sadrzaj>
      <item>Zlatko Markasović, Vijenac Ivana Meštrovića 50, 31000 Osijek</item>
      <item>ŽDO OSIJEK</item>
      <item>Ivan Medak, Ivana Gundulića 31, 31000 Osijek</item>
    </izvorni_sadrzaj>
    <derivirana_varijabla naziv="DomainObject.Predmet.OstaliListFormatedWithAdress_1">
      <item>Zlatko Markasović, Vijenac Ivana Meštrovića 50, 31000 Osijek</item>
      <item>ŽDO OSIJEK</item>
      <item>Ivan Medak, Ivana Gundulića 31, 31000 Osijek</item>
    </derivirana_varijabla>
  </DomainObject.Predmet.OstaliListFormatedWithAdress>
  <DomainObject.Predmet.OstaliListFormatedWithAdressOIB>
    <izvorni_sadrzaj>
      <item>Zlatko Markasović, OIB 82230536462, Vijenac Ivana Meštrovića 50, 31000 Osijek</item>
      <item>ŽDO OSIJEK</item>
      <item>Ivan Medak, OIB 56755441736, Ivana Gundulića 31, 31000 Osijek</item>
    </izvorni_sadrzaj>
    <derivirana_varijabla naziv="DomainObject.Predmet.OstaliListFormatedWithAdressOIB_1">
      <item>Zlatko Markasović, OIB 82230536462, Vijenac Ivana Meštrovića 50, 31000 Osijek</item>
      <item>ŽDO OSIJEK</item>
      <item>Ivan Medak, OIB 56755441736, Ivana Gundulića 31, 31000 Osijek</item>
    </derivirana_varijabla>
  </DomainObject.Predmet.OstaliListFormatedWithAdressOIB>
  <DomainObject.Predmet.OstaliListNazivFormated>
    <izvorni_sadrzaj>
      <item>Zlatko Markasović</item>
      <item>ŽDO OSIJEK</item>
      <item>Ivan Medak</item>
    </izvorni_sadrzaj>
    <derivirana_varijabla naziv="DomainObject.Predmet.OstaliListNazivFormated_1">
      <item>Zlatko Markasović</item>
      <item>ŽDO OSIJEK</item>
      <item>Ivan Medak</item>
    </derivirana_varijabla>
  </DomainObject.Predmet.OstaliListNazivFormated>
  <DomainObject.Predmet.OstaliListNazivFormatedOIB>
    <izvorni_sadrzaj>
      <item>Zlatko Markasović, OIB 82230536462</item>
      <item>ŽDO OSIJEK</item>
      <item>Ivan Medak, OIB 56755441736</item>
    </izvorni_sadrzaj>
    <derivirana_varijabla naziv="DomainObject.Predmet.OstaliListNazivFormatedOIB_1">
      <item>Zlatko Markasović, OIB 82230536462</item>
      <item>ŽDO OSIJEK</item>
      <item>Ivan Medak, OIB 56755441736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Proizvodna zadruga DELICIAE</izvorni_sadrzaj>
    <derivirana_varijabla naziv="DomainObject.Predmet.ProtustrankaIDrugi_1">Proizvodna zadruga DELICIAE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Proizvodna zadruga DELICIAE, OIB 53586345778, Sv. Ivana Krstitelja 100, 31326 Darda</izvorni_sadrzaj>
    <derivirana_varijabla naziv="DomainObject.Predmet.ProtustrankaIDrugiAdressOIB_1">Proizvodna zadruga DELICIAE, OIB 53586345778, Sv. Ivana Krstitelja 100,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Proizvodna zadruga DELICIAE</item>
      <item>REPUBLIKA HRVATSKA MINISTARSTVO FINANCIJA</item>
      <item>Zlatko Markasović</item>
      <item>ŽDO OSIJEK</item>
      <item>Ivan Medak</item>
    </izvorni_sadrzaj>
    <derivirana_varijabla naziv="DomainObject.Predmet.SudioniciListNaziv_1">
      <item>Proizvodna zadruga DELICIAE</item>
      <item>REPUBLIKA HRVATSKA MINISTARSTVO FINANCIJA</item>
      <item>Zlatko Markasović</item>
      <item>ŽDO OSIJEK</item>
      <item>Ivan Medak</item>
    </derivirana_varijabla>
  </DomainObject.Predmet.SudioniciListNaziv>
  <DomainObject.Predmet.SudioniciListAdressOIB>
    <izvorni_sadrzaj>
      <item>Proizvodna zadruga DELICIAE, OIB 53586345778, Sv. Ivana Krstitelja 100,31326 Darda</item>
      <item>REPUBLIKA HRVATSKA MINISTARSTVO FINANCIJA, OIB 52634238587</item>
      <item>Zlatko Markasović, OIB 82230536462, Vijenac Ivana Meštrovića 50,31000 Osijek</item>
      <item>ŽDO OSIJEK</item>
      <item>Ivan Medak, OIB 56755441736, Ivana Gundulića 31,31000 Osijek</item>
    </izvorni_sadrzaj>
    <derivirana_varijabla naziv="DomainObject.Predmet.SudioniciListAdressOIB_1">
      <item>Proizvodna zadruga DELICIAE, OIB 53586345778, Sv. Ivana Krstitelja 100,31326 Darda</item>
      <item>REPUBLIKA HRVATSKA MINISTARSTVO FINANCIJA, OIB 52634238587</item>
      <item>Zlatko Markasović, OIB 82230536462, Vijenac Ivana Meštrovića 50,31000 Osijek</item>
      <item>ŽDO OSIJEK</item>
      <item>Ivan Medak, OIB 56755441736, Ivana Gundulića 31,31000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53586345778</item>
      <item>, OIB 52634238587</item>
      <item>, OIB 82230536462</item>
      <item>, OIB null</item>
      <item>, OIB 56755441736</item>
    </izvorni_sadrzaj>
    <derivirana_varijabla naziv="DomainObject.Predmet.SudioniciListNazivOIB_1">
      <item>, OIB 53586345778</item>
      <item>, OIB 52634238587</item>
      <item>, OIB 82230536462</item>
      <item>, OIB null</item>
      <item>, OIB 56755441736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2709</properties:Characters>
  <properties:Lines>92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2017-02-09T08:25:00Z</dcterms:created>
  <dc:creator>..</dc:creator>
  <cp:lastModifiedBy>Maja Kocijan</cp:lastModifiedBy>
  <cp:lastPrinted>2017-02-09T09:01:00Z</cp:lastPrinted>
  <dcterms:modified xmlns:xsi="http://www.w3.org/2001/XMLSchema-instance" xsi:type="dcterms:W3CDTF">2017-02-09T09:04:00Z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