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d2ec" w14:paraId="3e3d2ec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203A9D">
        <w:rPr>
          <w:rFonts w:cs="Times New Roman" w:hAnsi="Times New Roman" w:ascii="Times New Roman"/>
          <w:b/>
          <w:sz w:val="24"/>
          <w:szCs w:val="24"/>
        </w:rPr>
        <w:t>857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203A9D">
        <w:rPr>
          <w:rFonts w:cs="Times New Roman" w:hAnsi="Times New Roman" w:ascii="Times New Roman"/>
          <w:sz w:val="24"/>
          <w:szCs w:val="24"/>
        </w:rPr>
        <w:t>FERINA d.o.o., Tribunj, Varoš 44, MBS: 100002397, OIB: 53279965961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203A9D">
        <w:rPr>
          <w:rFonts w:cs="Times New Roman" w:hAnsi="Times New Roman" w:ascii="Times New Roman"/>
          <w:sz w:val="24"/>
          <w:szCs w:val="24"/>
        </w:rPr>
        <w:t>FERINA d.o.o., Tribunj, Varoš 44, MBS: 100002397, OIB: 53279965961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203A9D">
        <w:rPr>
          <w:rFonts w:cs="Times New Roman" w:hAnsi="Times New Roman" w:ascii="Times New Roman"/>
          <w:sz w:val="24"/>
          <w:szCs w:val="24"/>
        </w:rPr>
        <w:t>1.503,32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203A9D">
        <w:rPr>
          <w:rFonts w:cs="Times New Roman" w:hAnsi="Times New Roman" w:ascii="Times New Roman"/>
          <w:sz w:val="24"/>
          <w:szCs w:val="24"/>
        </w:rPr>
        <w:t>Igor Meglič iz Slovenije, Limbuš, Ob Blažovnici 29/C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346C31">
        <w:rPr>
          <w:rFonts w:cs="Times New Roman" w:hAnsi="Times New Roman" w:ascii="Times New Roman"/>
          <w:sz w:val="24"/>
          <w:szCs w:val="24"/>
        </w:rPr>
        <w:t>model 05, poziv na broj 221-85</w:t>
      </w:r>
      <w:r w:rsidR="00203A9D">
        <w:rPr>
          <w:rFonts w:cs="Times New Roman" w:hAnsi="Times New Roman" w:ascii="Times New Roman"/>
          <w:sz w:val="24"/>
          <w:szCs w:val="24"/>
        </w:rPr>
        <w:t>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203A9D">
        <w:rPr>
          <w:rFonts w:cs="Times New Roman" w:hAnsi="Times New Roman" w:ascii="Times New Roman"/>
          <w:sz w:val="24"/>
          <w:szCs w:val="24"/>
        </w:rPr>
        <w:t>Igor Meglič iz Slovenije, Limbuš, Ob Blažovnici 29/C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0D1" w:rsidP="00357C73" w:rsidR="000210D1">
      <w:pPr>
        <w:spacing w:lineRule="auto" w:line="240" w:after="0"/>
      </w:pPr>
      <w:r>
        <w:separator/>
      </w:r>
    </w:p>
  </w:endnote>
  <w:endnote w:id="0" w:type="continuationSeparator">
    <w:p w:rsidRDefault="000210D1" w:rsidP="00357C73" w:rsidR="000210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0D1" w:rsidP="00357C73" w:rsidR="000210D1">
      <w:pPr>
        <w:spacing w:lineRule="auto" w:line="240" w:after="0"/>
      </w:pPr>
      <w:r>
        <w:separator/>
      </w:r>
    </w:p>
  </w:footnote>
  <w:footnote w:id="0" w:type="continuationSeparator">
    <w:p w:rsidRDefault="000210D1" w:rsidP="00357C73" w:rsidR="000210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549F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203A9D">
          <w:rPr>
            <w:rFonts w:cs="Times New Roman" w:hAnsi="Times New Roman" w:ascii="Times New Roman"/>
            <w:sz w:val="24"/>
            <w:szCs w:val="24"/>
          </w:rPr>
          <w:t>t-857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549FE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35B"/>
    <w:rsid w:val="006559FD"/>
    <w:rsid w:val="006641A7"/>
    <w:rsid w:val="00673C6B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1788D"/>
    <w:rsid w:val="00A32D37"/>
    <w:rsid w:val="00A34362"/>
    <w:rsid w:val="00A645B7"/>
    <w:rsid w:val="00A925A8"/>
    <w:rsid w:val="00A94060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2474"/>
    <w:rsid w:val="00D06048"/>
    <w:rsid w:val="00D27E99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ED08DF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73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C6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C6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C6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C6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73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C6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C6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C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C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St-857/2015</izvorni_sadrzaj>
    <derivirana_varijabla naziv="DomainObject.Predmet.OznakaBroj_1">St-857/2015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FERINA, društvo s ograničenom odgovornošću za proizvodnju i montažu metalne građevinarske stolarije i trgovinu</izvorni_sadrzaj>
    <derivirana_varijabla naziv="DomainObject.Predmet.ProtustrankaFormated_1">  FERINA, društvo s ograničenom odgovornošću za proizvodnju i montažu metalne građevinarske stolarije i trgovinu</derivirana_varijabla>
  </DomainObject.Predmet.ProtustrankaFormated>
  <DomainObject.Predmet.ProtustrankaFormatedOIB>
    <izvorni_sadrzaj>  FERINA, društvo s ograničenom odgovornošću za proizvodnju i montažu metalne građevinarske stolarije i trgovinu, OIB 53279965961</izvorni_sadrzaj>
    <derivirana_varijabla naziv="DomainObject.Predmet.ProtustrankaFormatedOIB_1">  FERINA, društvo s ograničenom odgovornošću za proizvodnju i montažu metalne građevinarske stolarije i trgovinu, OIB 53279965961</derivirana_varijabla>
  </DomainObject.Predmet.ProtustrankaFormatedOIB>
  <DomainObject.Predmet.ProtustrankaFormatedWithAdress>
    <izvorni_sadrzaj> FERINA, društvo s ograničenom odgovornošću za proizvodnju i montažu metalne građevinarske stolarije i trgovinu, Varoš 44, 22211 Tribunj</izvorni_sadrzaj>
    <derivirana_varijabla naziv="DomainObject.Predmet.ProtustrankaFormatedWithAdress_1"> FERINA, društvo s ograničenom odgovornošću za proizvodnju i montažu metalne građevinarske stolarije i trgovinu, Varoš 44, 22211 Tribunj</derivirana_varijabla>
  </DomainObject.Predmet.ProtustrankaFormatedWithAdress>
  <DomainObject.Predmet.ProtustrankaFormatedWithAdressOIB>
    <izvorni_sadrzaj> FERINA, društvo s ograničenom odgovornošću za proizvodnju i montažu metalne građevinarske stolarije i trgovinu, OIB 53279965961, Varoš 44, 22211 Tribunj</izvorni_sadrzaj>
    <derivirana_varijabla naziv="DomainObject.Predmet.ProtustrankaFormatedWithAdressOIB_1"> FERINA, društvo s ograničenom odgovornošću za proizvodnju i montažu metalne građevinarske stolarije i trgovinu, OIB 53279965961, Varoš 44, 22211 Tribunj</derivirana_varijabla>
  </DomainObject.Predmet.ProtustrankaFormatedWithAdressOIB>
  <DomainObject.Predmet.ProtustrankaWithAdress>
    <izvorni_sadrzaj>FERINA, društvo s ograničenom odgovornošću za proizvodnju i montažu metalne građevinarske stolarije i trgovinu Varoš 44, 22211 Tribunj</izvorni_sadrzaj>
    <derivirana_varijabla naziv="DomainObject.Predmet.ProtustrankaWithAdress_1">FERINA, društvo s ograničenom odgovornošću za proizvodnju i montažu metalne građevinarske stolarije i trgovinu Varoš 44, 22211 Tribunj</derivirana_varijabla>
  </DomainObject.Predmet.ProtustrankaWithAdress>
  <DomainObject.Predmet.ProtustrankaWithAdressOIB>
    <izvorni_sadrzaj>FERINA, društvo s ograničenom odgovornošću za proizvodnju i montažu metalne građevinarske stolarije i trgovinu, OIB 53279965961, Varoš 44, 22211 Tribunj</izvorni_sadrzaj>
    <derivirana_varijabla naziv="DomainObject.Predmet.ProtustrankaWithAdressOIB_1">FERINA, društvo s ograničenom odgovornošću za proizvodnju i montažu metalne građevinarske stolarije i trgovinu, OIB 53279965961, Varoš 44, 22211 Tribunj</derivirana_varijabla>
  </DomainObject.Predmet.ProtustrankaWithAdressOIB>
  <DomainObject.Predmet.ProtustrankaNazivFormated>
    <izvorni_sadrzaj>FERINA, društvo s ograničenom odgovornošću za proizvodnju i montažu metalne građevinarske stolarije i trgovinu</izvorni_sadrzaj>
    <derivirana_varijabla naziv="DomainObject.Predmet.ProtustrankaNazivFormated_1">FERINA, društvo s ograničenom odgovornošću za proizvodnju i montažu metalne građevinarske stolarije i trgovinu</derivirana_varijabla>
  </DomainObject.Predmet.ProtustrankaNazivFormated>
  <DomainObject.Predmet.ProtustrankaNazivFormatedOIB>
    <izvorni_sadrzaj>FERINA, društvo s ograničenom odgovornošću za proizvodnju i montažu metalne građevinarske stolarije i trgovinu, OIB 53279965961</izvorni_sadrzaj>
    <derivirana_varijabla naziv="DomainObject.Predmet.ProtustrankaNazivFormatedOIB_1">FERINA, društvo s ograničenom odgovornošću za proizvodnju i montažu metalne građevinarske stolarije i trgovinu, OIB 53279965961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FERINA, društvo s ograničenom odgovornošću za proizvodnju i montažu metalne građevinarske stolarije i trgovinu</item>
    </izvorni_sadrzaj>
    <derivirana_varijabla naziv="DomainObject.Predmet.ProtuStrankaListFormated_1">
      <item>FERINA, društvo s ograničenom odgovornošću za proizvodnju i montažu metalne građevinarske stolarije i trgovinu</item>
    </derivirana_varijabla>
  </DomainObject.Predmet.ProtuStrankaListFormated>
  <DomainObject.Predmet.ProtuStrankaListFormatedOIB>
    <izvorni_sadrzaj>
      <item>FERINA, društvo s ograničenom odgovornošću za proizvodnju i montažu metalne građevinarske stolarije i trgovinu, OIB 53279965961</item>
    </izvorni_sadrzaj>
    <derivirana_varijabla naziv="DomainObject.Predmet.ProtuStrankaListFormatedOIB_1">
      <item>FERINA, društvo s ograničenom odgovornošću za proizvodnju i montažu metalne građevinarske stolarije i trgovinu, OIB 53279965961</item>
    </derivirana_varijabla>
  </DomainObject.Predmet.ProtuStrankaListFormatedOIB>
  <DomainObject.Predmet.ProtuStrankaListFormatedWithAdress>
    <izvorni_sadrzaj>
      <item>FERINA, društvo s ograničenom odgovornošću za proizvodnju i montažu metalne građevinarske stolarije i trgovinu, Varoš 44, 22211 Tribunj</item>
    </izvorni_sadrzaj>
    <derivirana_varijabla naziv="DomainObject.Predmet.ProtuStrankaListFormatedWithAdress_1">
      <item>FERINA, društvo s ograničenom odgovornošću za proizvodnju i montažu metalne građevinarske stolarije i trgovinu, Varoš 44, 22211 Tribunj</item>
    </derivirana_varijabla>
  </DomainObject.Predmet.ProtuStrankaListFormatedWithAdress>
  <DomainObject.Predmet.ProtuStrankaListFormatedWithAdressOIB>
    <izvorni_sadrzaj>
      <item>FERINA, društvo s ograničenom odgovornošću za proizvodnju i montažu metalne građevinarske stolarije i trgovinu, OIB 53279965961, Varoš 44, 22211 Tribunj</item>
    </izvorni_sadrzaj>
    <derivirana_varijabla naziv="DomainObject.Predmet.ProtuStrankaListFormatedWithAdressOIB_1">
      <item>FERINA, društvo s ograničenom odgovornošću za proizvodnju i montažu metalne građevinarske stolarije i trgovinu, OIB 53279965961, Varoš 44, 22211 Tribunj</item>
    </derivirana_varijabla>
  </DomainObject.Predmet.ProtuStrankaListFormatedWithAdressOIB>
  <DomainObject.Predmet.ProtuStrankaListNazivFormated>
    <izvorni_sadrzaj>
      <item>FERINA, društvo s ograničenom odgovornošću za proizvodnju i montažu metalne građevinarske stolarije i trgovinu</item>
    </izvorni_sadrzaj>
    <derivirana_varijabla naziv="DomainObject.Predmet.ProtuStrankaListNazivFormated_1">
      <item>FERINA, društvo s ograničenom odgovornošću za proizvodnju i montažu metalne građevinarske stolarije i trgovinu</item>
    </derivirana_varijabla>
  </DomainObject.Predmet.ProtuStrankaListNazivFormated>
  <DomainObject.Predmet.ProtuStrankaListNazivFormatedOIB>
    <izvorni_sadrzaj>
      <item>FERINA, društvo s ograničenom odgovornošću za proizvodnju i montažu metalne građevinarske stolarije i trgovinu, OIB 53279965961</item>
    </izvorni_sadrzaj>
    <derivirana_varijabla naziv="DomainObject.Predmet.ProtuStrankaListNazivFormatedOIB_1">
      <item>FERINA, društvo s ograničenom odgovornošću za proizvodnju i montažu metalne građevinarske stolarije i trgovinu, OIB 53279965961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FERINA, društvo s ograničenom odgovornošću za proizvodnju i montažu metalne građevinarske stolarije i trgovinu</izvorni_sadrzaj>
    <derivirana_varijabla naziv="DomainObject.Predmet.ProtustrankaIDrugi_1">FERINA, društvo s ograničenom odgovornošću za proizvodnju i montažu metalne građevinarske stolarije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FERINA, društvo s ograničenom odgovornošću za proizvodnju i montažu metalne građevinarske stolarije i trgovinu, OIB 53279965961, Varoš 44, 22211 Tribunj</izvorni_sadrzaj>
    <derivirana_varijabla naziv="DomainObject.Predmet.ProtustrankaIDrugiAdressOIB_1">FERINA, društvo s ograničenom odgovornošću za proizvodnju i montažu metalne građevinarske stolarije i trgovinu, OIB 53279965961, Varoš 44,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FERINA, društvo s ograničenom odgovornošću za proizvodnju i montažu metalne građevinarske stolarije i trgovinu</item>
    </izvorni_sadrzaj>
    <derivirana_varijabla naziv="DomainObject.Predmet.SudioniciListNaziv_1">
      <item>FINA - Podružnica Šibenik</item>
      <item>FERINA, društvo s ograničenom odgovornošću za proizvodnju i montažu metalne građevinarske stolarije i trgovinu</item>
    </derivirana_varijabla>
  </DomainObject.Predmet.SudioniciListNaziv>
  <DomainObject.Predmet.SudioniciListAdressOIB>
    <izvorni_sadrzaj>
      <item>FINA - Podružnica Šibenik, OIB 85821130368, Perivoj L. Marune 1,22000 Šibenik</item>
      <item>FERINA, društvo s ograničenom odgovornošću za proizvodnju i montažu metalne građevinarske stolarije i trgovinu, OIB 53279965961, Varoš 44,22211 Tribunj</item>
    </izvorni_sadrzaj>
    <derivirana_varijabla naziv="DomainObject.Predmet.SudioniciListAdressOIB_1">
      <item>FINA - Podružnica Šibenik, OIB 85821130368, Perivoj L. Marune 1,22000 Šibenik</item>
      <item>FERINA, društvo s ograničenom odgovornošću za proizvodnju i montažu metalne građevinarske stolarije i trgovinu, OIB 53279965961, Varoš 44,22211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53279965961</item>
    </izvorni_sadrzaj>
    <derivirana_varijabla naziv="DomainObject.Predmet.SudioniciListNazivOIB_1">
      <item>, OIB 85821130368</item>
      <item>, OIB 53279965961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2254</properties:Characters>
  <properties:Lines>71</properties:Lines>
  <properties:Paragraphs>19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2015-12-15T08:12:00Z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